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10DA1" w14:textId="46708146" w:rsidR="0049545C" w:rsidRPr="0049545C" w:rsidRDefault="00047E3E" w:rsidP="0049545C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047E3E">
        <w:rPr>
          <w:rFonts w:ascii="Arial" w:hAnsi="Arial" w:cs="Arial"/>
          <w:b/>
          <w:sz w:val="28"/>
          <w:szCs w:val="28"/>
        </w:rPr>
        <w:t>3GPP TSG RAN Meeting #104</w:t>
      </w:r>
      <w:r w:rsidRPr="00047E3E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eastAsia="MS Mincho" w:hAnsi="Arial" w:cs="Arial"/>
          <w:b/>
          <w:sz w:val="28"/>
          <w:szCs w:val="28"/>
        </w:rPr>
        <w:tab/>
      </w:r>
      <w:r w:rsidR="0049545C" w:rsidRPr="0049545C">
        <w:rPr>
          <w:rFonts w:ascii="Arial" w:eastAsia="MS Mincho" w:hAnsi="Arial" w:cs="Arial" w:hint="eastAsia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 w:rsidRPr="0049545C">
        <w:rPr>
          <w:rFonts w:ascii="Arial" w:eastAsia="MS Mincho" w:hAnsi="Arial" w:cs="Arial" w:hint="eastAsia"/>
          <w:b/>
          <w:sz w:val="28"/>
          <w:szCs w:val="28"/>
        </w:rPr>
        <w:tab/>
      </w:r>
      <w:r w:rsidR="000E7834" w:rsidRPr="000E7834">
        <w:rPr>
          <w:rFonts w:ascii="Arial" w:hAnsi="Arial" w:cs="Arial"/>
          <w:b/>
          <w:sz w:val="28"/>
          <w:szCs w:val="28"/>
        </w:rPr>
        <w:t>RP-2</w:t>
      </w:r>
      <w:r w:rsidR="00C22DB5">
        <w:rPr>
          <w:rFonts w:ascii="Arial" w:hAnsi="Arial" w:cs="Arial"/>
          <w:b/>
          <w:sz w:val="28"/>
          <w:szCs w:val="28"/>
        </w:rPr>
        <w:t>40</w:t>
      </w:r>
      <w:r>
        <w:rPr>
          <w:rFonts w:ascii="Arial" w:hAnsi="Arial" w:cs="Arial"/>
          <w:b/>
          <w:sz w:val="28"/>
          <w:szCs w:val="28"/>
        </w:rPr>
        <w:t>870</w:t>
      </w:r>
    </w:p>
    <w:p w14:paraId="0BF4D101" w14:textId="0CBE93B6" w:rsidR="0049545C" w:rsidRPr="0049545C" w:rsidRDefault="00047E3E" w:rsidP="0049545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047E3E">
        <w:rPr>
          <w:rFonts w:ascii="Arial" w:hAnsi="Arial" w:cs="Arial"/>
          <w:b/>
          <w:sz w:val="28"/>
          <w:szCs w:val="28"/>
        </w:rPr>
        <w:t>Shanghai, China, June 17-20, 2024</w:t>
      </w:r>
    </w:p>
    <w:p w14:paraId="442160F1" w14:textId="77777777" w:rsidR="004E535C" w:rsidRPr="003776E6" w:rsidRDefault="004E535C" w:rsidP="004E535C">
      <w:pPr>
        <w:rPr>
          <w:rFonts w:ascii="Arial" w:hAnsi="Arial" w:cs="Arial"/>
          <w:b/>
          <w:bCs/>
        </w:rPr>
      </w:pPr>
    </w:p>
    <w:p w14:paraId="4F90E613" w14:textId="77777777" w:rsidR="004E535C" w:rsidRPr="00CD5DF9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CD5DF9">
        <w:rPr>
          <w:rFonts w:ascii="Arial" w:hAnsi="Arial" w:cs="Arial"/>
          <w:b/>
          <w:bCs/>
        </w:rPr>
        <w:t>Source:</w:t>
      </w:r>
      <w:r w:rsidRPr="00CD5DF9">
        <w:rPr>
          <w:rFonts w:ascii="Arial" w:hAnsi="Arial" w:cs="Arial"/>
          <w:b/>
          <w:bCs/>
        </w:rPr>
        <w:tab/>
      </w:r>
      <w:r w:rsidR="008E0ECD">
        <w:rPr>
          <w:rFonts w:ascii="Arial" w:hAnsi="Arial" w:cs="Arial"/>
          <w:b/>
          <w:bCs/>
        </w:rPr>
        <w:t>ETSI MCC</w:t>
      </w:r>
    </w:p>
    <w:p w14:paraId="04D74FA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50D2" w:rsidRPr="004050D2">
        <w:rPr>
          <w:rFonts w:ascii="Arial" w:hAnsi="Arial" w:cs="Arial"/>
          <w:b/>
          <w:bCs/>
        </w:rPr>
        <w:t>List of CRs from RAN WG4</w:t>
      </w:r>
    </w:p>
    <w:p w14:paraId="531790F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992B30">
        <w:rPr>
          <w:rFonts w:ascii="Arial" w:hAnsi="Arial" w:cs="Arial"/>
          <w:b/>
          <w:bCs/>
        </w:rPr>
        <w:t>5</w:t>
      </w:r>
      <w:r w:rsidR="00784730">
        <w:rPr>
          <w:rFonts w:ascii="Arial" w:hAnsi="Arial" w:cs="Arial"/>
          <w:b/>
          <w:bCs/>
        </w:rPr>
        <w:t>.</w:t>
      </w:r>
      <w:r w:rsidR="00E31EE5">
        <w:rPr>
          <w:rFonts w:ascii="Arial" w:hAnsi="Arial" w:cs="Arial"/>
          <w:b/>
          <w:bCs/>
        </w:rPr>
        <w:t>4</w:t>
      </w:r>
      <w:r w:rsidR="00784730">
        <w:rPr>
          <w:rFonts w:ascii="Arial" w:hAnsi="Arial" w:cs="Arial"/>
          <w:b/>
          <w:bCs/>
        </w:rPr>
        <w:fldChar w:fldCharType="end"/>
      </w:r>
    </w:p>
    <w:p w14:paraId="4A20F84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32887">
        <w:rPr>
          <w:rFonts w:ascii="Arial" w:hAnsi="Arial" w:cs="Arial"/>
          <w:b/>
          <w:bCs/>
        </w:rPr>
        <w:t>INFORMATION</w:t>
      </w:r>
    </w:p>
    <w:p w14:paraId="6DE247A9" w14:textId="77777777" w:rsidR="001E57BA" w:rsidRPr="003776E6" w:rsidRDefault="001E57BA" w:rsidP="004E535C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CE4063F" w14:textId="19F0713F" w:rsidR="001E57BA" w:rsidRPr="001E57BA" w:rsidRDefault="001E57BA" w:rsidP="001E57BA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b/>
          <w:bCs/>
        </w:rPr>
      </w:pPr>
      <w:r w:rsidRPr="001E57BA">
        <w:rPr>
          <w:rFonts w:ascii="Arial" w:hAnsi="Arial" w:cs="Arial"/>
          <w:b/>
        </w:rPr>
        <w:t xml:space="preserve">The following CR packs contain CRs agreed by 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Source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="002E1DA8">
        <w:rPr>
          <w:rFonts w:ascii="Arial" w:hAnsi="Arial" w:cs="Arial"/>
          <w:b/>
        </w:rPr>
        <w:t>4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and forwarded to TSG-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TSG/WGRef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>#</w:t>
      </w:r>
      <w:r w:rsidR="00CB1ADA">
        <w:rPr>
          <w:rFonts w:ascii="Arial" w:hAnsi="Arial" w:cs="Arial"/>
          <w:b/>
        </w:rPr>
        <w:t>10</w:t>
      </w:r>
      <w:r w:rsidR="00047E3E">
        <w:rPr>
          <w:rFonts w:ascii="Arial" w:hAnsi="Arial" w:cs="Arial"/>
          <w:b/>
        </w:rPr>
        <w:t>4</w:t>
      </w:r>
      <w:r w:rsidRPr="001E57BA">
        <w:rPr>
          <w:rFonts w:ascii="Arial" w:hAnsi="Arial" w:cs="Arial"/>
          <w:b/>
        </w:rPr>
        <w:t xml:space="preserve"> for approval</w:t>
      </w:r>
      <w:r>
        <w:rPr>
          <w:rFonts w:ascii="Arial" w:hAnsi="Arial" w:cs="Arial"/>
          <w:b/>
        </w:rPr>
        <w:t>.</w:t>
      </w:r>
    </w:p>
    <w:p w14:paraId="5565953C" w14:textId="4E8C1637" w:rsidR="00512C52" w:rsidRDefault="00512C52" w:rsidP="00512C52">
      <w:pPr>
        <w:pStyle w:val="Heading1"/>
        <w:rPr>
          <w:noProof/>
        </w:rPr>
      </w:pPr>
      <w:bookmarkStart w:id="0" w:name="_Hlk165993033"/>
      <w:bookmarkStart w:id="1" w:name="_Hlk74065941"/>
      <w:r>
        <w:rPr>
          <w:noProof/>
        </w:rPr>
        <w:t>List of CRs from RAN WG4 for AI 14</w:t>
      </w:r>
      <w:bookmarkEnd w:id="0"/>
    </w:p>
    <w:p w14:paraId="4B766287" w14:textId="6550FA7F" w:rsidR="008D0FD4" w:rsidRDefault="00DD25DB" w:rsidP="00512C52">
      <w:pPr>
        <w:pStyle w:val="Heading2"/>
        <w:rPr>
          <w:rFonts w:cs="Arial"/>
          <w:noProof/>
        </w:rPr>
      </w:pPr>
      <w:r w:rsidRPr="00DD25DB">
        <w:rPr>
          <w:noProof/>
        </w:rPr>
        <w:t>RP-241381</w:t>
      </w:r>
    </w:p>
    <w:bookmarkEnd w:id="1"/>
    <w:p w14:paraId="27F359F5" w14:textId="249D2D84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C22DB5" w:rsidRPr="00C22DB5">
        <w:rPr>
          <w:rFonts w:ascii="Arial" w:hAnsi="Arial" w:cs="Arial"/>
          <w:b/>
          <w:bCs/>
        </w:rPr>
        <w:t>RAN4 CRs to Maintenance for Closed WIs/SIs for REL-17 and earlier - Batch 1</w:t>
      </w:r>
    </w:p>
    <w:p w14:paraId="3DCED224" w14:textId="77777777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84D71" w:rsidRPr="004E535C" w14:paraId="2CE84451" w14:textId="77777777" w:rsidTr="0087124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57006A2" w14:textId="77777777" w:rsidR="00484D71" w:rsidRPr="00BF1EB6" w:rsidRDefault="00484D7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BB4613" w14:textId="77777777" w:rsidR="00484D71" w:rsidRPr="00BF1EB6" w:rsidRDefault="00484D7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7C1CD9" w14:textId="77777777" w:rsidR="00484D71" w:rsidRPr="00BF1EB6" w:rsidRDefault="00484D7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6B716B" w14:textId="77777777" w:rsidR="00484D71" w:rsidRPr="00BF1EB6" w:rsidRDefault="00484D7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4EB05BE" w14:textId="77777777" w:rsidR="00484D71" w:rsidRPr="00BF1EB6" w:rsidRDefault="00484D7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4804C5" w14:textId="77777777" w:rsidR="00484D71" w:rsidRPr="00BF1EB6" w:rsidRDefault="00484D7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EBBCA1" w14:textId="77777777" w:rsidR="00484D71" w:rsidRPr="00BF1EB6" w:rsidRDefault="00484D7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EB035C5" w14:textId="77777777" w:rsidR="00484D71" w:rsidRPr="00BF1EB6" w:rsidRDefault="00484D7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0B92C5" w14:textId="77777777" w:rsidR="00484D71" w:rsidRPr="00BF1EB6" w:rsidRDefault="00484D7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C0A5EFE" w14:textId="77777777" w:rsidR="00484D71" w:rsidRPr="00BF1EB6" w:rsidRDefault="00484D7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4EAFE6F" w14:textId="77777777" w:rsidR="00484D71" w:rsidRPr="00BF1EB6" w:rsidRDefault="00484D7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62F98BA" w14:textId="77777777" w:rsidR="00484D71" w:rsidRPr="00BF1EB6" w:rsidRDefault="00484D7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02FE73" w14:textId="77777777" w:rsidR="00484D71" w:rsidRPr="00BF1EB6" w:rsidRDefault="00484D7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84D71" w14:paraId="11215EA4" w14:textId="77777777" w:rsidTr="00871244">
        <w:tc>
          <w:tcPr>
            <w:tcW w:w="879" w:type="dxa"/>
          </w:tcPr>
          <w:p w14:paraId="6591964A" w14:textId="77777777" w:rsidR="00484D71" w:rsidRDefault="00484D71" w:rsidP="00871244">
            <w:r>
              <w:rPr>
                <w:sz w:val="16"/>
                <w:szCs w:val="16"/>
              </w:rPr>
              <w:t>38.803</w:t>
            </w:r>
          </w:p>
        </w:tc>
        <w:tc>
          <w:tcPr>
            <w:tcW w:w="637" w:type="dxa"/>
          </w:tcPr>
          <w:p w14:paraId="1D3F7DEF" w14:textId="77777777" w:rsidR="00484D71" w:rsidRDefault="00484D71" w:rsidP="00871244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 w14:paraId="27CF06A1" w14:textId="77777777" w:rsidR="00484D71" w:rsidRDefault="00484D71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3E08EF" w14:textId="77777777" w:rsidR="00484D71" w:rsidRDefault="00484D71" w:rsidP="00871244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02E98661" w14:textId="77777777" w:rsidR="00484D71" w:rsidRDefault="00484D71" w:rsidP="00871244">
            <w:r>
              <w:rPr>
                <w:sz w:val="16"/>
                <w:szCs w:val="16"/>
              </w:rPr>
              <w:t>(FS_NR_newRAT) CR to TR 38.803 on corrections of acronyms and references</w:t>
            </w:r>
          </w:p>
        </w:tc>
        <w:tc>
          <w:tcPr>
            <w:tcW w:w="517" w:type="dxa"/>
          </w:tcPr>
          <w:p w14:paraId="53D4EAA3" w14:textId="77777777" w:rsidR="00484D71" w:rsidRDefault="00484D71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3A6049" w14:textId="77777777" w:rsidR="00484D71" w:rsidRDefault="00484D71" w:rsidP="00871244">
            <w:r>
              <w:rPr>
                <w:sz w:val="16"/>
                <w:szCs w:val="16"/>
              </w:rPr>
              <w:t>14.3.0</w:t>
            </w:r>
          </w:p>
        </w:tc>
        <w:tc>
          <w:tcPr>
            <w:tcW w:w="758" w:type="dxa"/>
          </w:tcPr>
          <w:p w14:paraId="1C8C9EAC" w14:textId="77777777" w:rsidR="00484D71" w:rsidRDefault="00484D7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9AFF144" w14:textId="77777777" w:rsidR="00484D71" w:rsidRDefault="00484D71" w:rsidP="00871244">
            <w:r>
              <w:rPr>
                <w:sz w:val="16"/>
                <w:szCs w:val="16"/>
              </w:rPr>
              <w:t>R4-2410701</w:t>
            </w:r>
          </w:p>
        </w:tc>
        <w:tc>
          <w:tcPr>
            <w:tcW w:w="1597" w:type="dxa"/>
          </w:tcPr>
          <w:p w14:paraId="4DC7B42A" w14:textId="77777777" w:rsidR="00484D71" w:rsidRDefault="00484D71" w:rsidP="00871244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1578FC5" w14:textId="77777777" w:rsidR="00484D71" w:rsidRDefault="00484D71" w:rsidP="00871244">
            <w:r>
              <w:rPr>
                <w:sz w:val="16"/>
                <w:szCs w:val="16"/>
              </w:rPr>
              <w:t>FS_NR_newRAT</w:t>
            </w:r>
          </w:p>
        </w:tc>
        <w:tc>
          <w:tcPr>
            <w:tcW w:w="2323" w:type="dxa"/>
          </w:tcPr>
          <w:p w14:paraId="17332A3F" w14:textId="77777777" w:rsidR="00484D71" w:rsidRDefault="00484D71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E876C6" w14:textId="77777777" w:rsidR="00484D71" w:rsidRDefault="00484D71" w:rsidP="00871244">
            <w:pPr>
              <w:rPr>
                <w:sz w:val="16"/>
                <w:szCs w:val="16"/>
              </w:rPr>
            </w:pPr>
          </w:p>
        </w:tc>
      </w:tr>
    </w:tbl>
    <w:p w14:paraId="0D2F06FB" w14:textId="77777777" w:rsidR="004D1C15" w:rsidRDefault="004D1C15" w:rsidP="00AE7929"/>
    <w:p w14:paraId="4E1ABB41" w14:textId="77777777" w:rsidR="00CB7457" w:rsidRDefault="00CB7457" w:rsidP="002E1DA8"/>
    <w:p w14:paraId="363FF248" w14:textId="1CD73C9C" w:rsidR="000E7834" w:rsidRDefault="00DD25DB" w:rsidP="00512C52">
      <w:pPr>
        <w:pStyle w:val="Heading2"/>
        <w:rPr>
          <w:rFonts w:cs="Arial"/>
          <w:noProof/>
        </w:rPr>
      </w:pPr>
      <w:r w:rsidRPr="00DD25DB">
        <w:rPr>
          <w:noProof/>
        </w:rPr>
        <w:t>RP-241382</w:t>
      </w:r>
    </w:p>
    <w:p w14:paraId="4E3E8441" w14:textId="2F9D7FA8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C22DB5" w:rsidRPr="00C22DB5">
        <w:rPr>
          <w:rFonts w:ascii="Arial" w:hAnsi="Arial" w:cs="Arial"/>
          <w:b/>
          <w:bCs/>
        </w:rPr>
        <w:t>RAN4 CRs to Maintenance for Closed WIs/SIs for REL-17 and earlier - Batch 2</w:t>
      </w:r>
    </w:p>
    <w:p w14:paraId="4F64921F" w14:textId="77777777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44513" w:rsidRPr="004E535C" w14:paraId="32463BAD" w14:textId="77777777" w:rsidTr="0087124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A6E5D9" w14:textId="77777777" w:rsidR="00344513" w:rsidRPr="00BF1EB6" w:rsidRDefault="00344513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CC6932" w14:textId="77777777" w:rsidR="00344513" w:rsidRPr="00BF1EB6" w:rsidRDefault="00344513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EC7D91" w14:textId="77777777" w:rsidR="00344513" w:rsidRPr="00BF1EB6" w:rsidRDefault="00344513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99F01A" w14:textId="77777777" w:rsidR="00344513" w:rsidRPr="00BF1EB6" w:rsidRDefault="00344513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99CF9C6" w14:textId="77777777" w:rsidR="00344513" w:rsidRPr="00BF1EB6" w:rsidRDefault="00344513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270329" w14:textId="77777777" w:rsidR="00344513" w:rsidRPr="00BF1EB6" w:rsidRDefault="00344513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B11AC1" w14:textId="77777777" w:rsidR="00344513" w:rsidRPr="00BF1EB6" w:rsidRDefault="00344513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25C364D" w14:textId="77777777" w:rsidR="00344513" w:rsidRPr="00BF1EB6" w:rsidRDefault="00344513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69C2028" w14:textId="77777777" w:rsidR="00344513" w:rsidRPr="00BF1EB6" w:rsidRDefault="00344513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E8A85DC" w14:textId="77777777" w:rsidR="00344513" w:rsidRPr="00BF1EB6" w:rsidRDefault="00344513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3E0EE7" w14:textId="77777777" w:rsidR="00344513" w:rsidRPr="00BF1EB6" w:rsidRDefault="00344513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ECEA6C8" w14:textId="77777777" w:rsidR="00344513" w:rsidRPr="00BF1EB6" w:rsidRDefault="00344513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8E131F4" w14:textId="77777777" w:rsidR="00344513" w:rsidRPr="00BF1EB6" w:rsidRDefault="00344513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44513" w14:paraId="3DD8702D" w14:textId="77777777" w:rsidTr="00871244">
        <w:tc>
          <w:tcPr>
            <w:tcW w:w="879" w:type="dxa"/>
          </w:tcPr>
          <w:p w14:paraId="4B6C341D" w14:textId="77777777" w:rsidR="00344513" w:rsidRDefault="00344513" w:rsidP="0087124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1181554" w14:textId="77777777" w:rsidR="00344513" w:rsidRDefault="00344513" w:rsidP="00871244">
            <w:r>
              <w:rPr>
                <w:sz w:val="16"/>
                <w:szCs w:val="16"/>
              </w:rPr>
              <w:t>2202</w:t>
            </w:r>
          </w:p>
        </w:tc>
        <w:tc>
          <w:tcPr>
            <w:tcW w:w="517" w:type="dxa"/>
          </w:tcPr>
          <w:p w14:paraId="63F6F45B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0933C8" w14:textId="77777777" w:rsidR="00344513" w:rsidRDefault="00344513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1448A3" w14:textId="77777777" w:rsidR="00344513" w:rsidRDefault="00344513" w:rsidP="00871244">
            <w:r>
              <w:rPr>
                <w:sz w:val="16"/>
                <w:szCs w:val="16"/>
              </w:rPr>
              <w:t>CR to fix CBW listing of NS_37 emission requirements</w:t>
            </w:r>
          </w:p>
        </w:tc>
        <w:tc>
          <w:tcPr>
            <w:tcW w:w="517" w:type="dxa"/>
          </w:tcPr>
          <w:p w14:paraId="65336BE8" w14:textId="77777777" w:rsidR="00344513" w:rsidRDefault="00344513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BF8332" w14:textId="77777777" w:rsidR="00344513" w:rsidRDefault="00344513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E18B575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4F62E5C" w14:textId="77777777" w:rsidR="00344513" w:rsidRDefault="00344513" w:rsidP="00871244">
            <w:r>
              <w:rPr>
                <w:sz w:val="16"/>
                <w:szCs w:val="16"/>
              </w:rPr>
              <w:t>R4-2407065</w:t>
            </w:r>
          </w:p>
        </w:tc>
        <w:tc>
          <w:tcPr>
            <w:tcW w:w="1597" w:type="dxa"/>
          </w:tcPr>
          <w:p w14:paraId="135D5119" w14:textId="77777777" w:rsidR="00344513" w:rsidRDefault="00344513" w:rsidP="0087124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DFCDF1B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9080365" w14:textId="77777777" w:rsidR="00344513" w:rsidRDefault="00344513" w:rsidP="00871244">
            <w:r>
              <w:rPr>
                <w:sz w:val="16"/>
                <w:szCs w:val="16"/>
              </w:rPr>
              <w:t>6.5.3.3.6</w:t>
            </w:r>
          </w:p>
        </w:tc>
        <w:tc>
          <w:tcPr>
            <w:tcW w:w="998" w:type="dxa"/>
          </w:tcPr>
          <w:p w14:paraId="73772BCE" w14:textId="77777777" w:rsidR="00344513" w:rsidRDefault="00344513" w:rsidP="00871244">
            <w:r>
              <w:rPr>
                <w:sz w:val="16"/>
                <w:szCs w:val="16"/>
              </w:rPr>
              <w:t>TS/TR ... CR ... ; TS38.521-</w:t>
            </w:r>
            <w:r>
              <w:rPr>
                <w:sz w:val="16"/>
                <w:szCs w:val="16"/>
              </w:rPr>
              <w:lastRenderedPageBreak/>
              <w:t xml:space="preserve">1; TS/TR ... CR ... </w:t>
            </w:r>
          </w:p>
        </w:tc>
      </w:tr>
      <w:tr w:rsidR="00344513" w14:paraId="41515E43" w14:textId="77777777" w:rsidTr="00871244">
        <w:tc>
          <w:tcPr>
            <w:tcW w:w="879" w:type="dxa"/>
          </w:tcPr>
          <w:p w14:paraId="33544F62" w14:textId="77777777" w:rsidR="00344513" w:rsidRDefault="00344513" w:rsidP="00871244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44761EB2" w14:textId="77777777" w:rsidR="00344513" w:rsidRDefault="00344513" w:rsidP="00871244">
            <w:r>
              <w:rPr>
                <w:sz w:val="16"/>
                <w:szCs w:val="16"/>
              </w:rPr>
              <w:t>2203</w:t>
            </w:r>
          </w:p>
        </w:tc>
        <w:tc>
          <w:tcPr>
            <w:tcW w:w="517" w:type="dxa"/>
          </w:tcPr>
          <w:p w14:paraId="02846012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663801" w14:textId="77777777" w:rsidR="00344513" w:rsidRDefault="00344513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7F5151" w14:textId="77777777" w:rsidR="00344513" w:rsidRDefault="00344513" w:rsidP="00871244">
            <w:r>
              <w:rPr>
                <w:sz w:val="16"/>
                <w:szCs w:val="16"/>
              </w:rPr>
              <w:t>CR to fix CBW listing of NS_37 emission requirements</w:t>
            </w:r>
          </w:p>
        </w:tc>
        <w:tc>
          <w:tcPr>
            <w:tcW w:w="517" w:type="dxa"/>
          </w:tcPr>
          <w:p w14:paraId="2E5F3777" w14:textId="77777777" w:rsidR="00344513" w:rsidRDefault="00344513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DF9C10" w14:textId="77777777" w:rsidR="00344513" w:rsidRDefault="00344513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E72BE65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2FF0574" w14:textId="77777777" w:rsidR="00344513" w:rsidRDefault="00344513" w:rsidP="00871244">
            <w:r>
              <w:rPr>
                <w:sz w:val="16"/>
                <w:szCs w:val="16"/>
              </w:rPr>
              <w:t>R4-2407066</w:t>
            </w:r>
          </w:p>
        </w:tc>
        <w:tc>
          <w:tcPr>
            <w:tcW w:w="1597" w:type="dxa"/>
          </w:tcPr>
          <w:p w14:paraId="1C810809" w14:textId="77777777" w:rsidR="00344513" w:rsidRDefault="00344513" w:rsidP="0087124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D1E1365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5DAC02B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0AE71E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</w:tr>
      <w:tr w:rsidR="00344513" w14:paraId="75D59E0C" w14:textId="77777777" w:rsidTr="00871244">
        <w:tc>
          <w:tcPr>
            <w:tcW w:w="879" w:type="dxa"/>
          </w:tcPr>
          <w:p w14:paraId="699A0D8C" w14:textId="77777777" w:rsidR="00344513" w:rsidRDefault="00344513" w:rsidP="0087124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606B290" w14:textId="77777777" w:rsidR="00344513" w:rsidRDefault="00344513" w:rsidP="00871244">
            <w:r>
              <w:rPr>
                <w:sz w:val="16"/>
                <w:szCs w:val="16"/>
              </w:rPr>
              <w:t>2260</w:t>
            </w:r>
          </w:p>
        </w:tc>
        <w:tc>
          <w:tcPr>
            <w:tcW w:w="517" w:type="dxa"/>
          </w:tcPr>
          <w:p w14:paraId="59FD1E12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77779F" w14:textId="77777777" w:rsidR="00344513" w:rsidRDefault="00344513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34FBDC" w14:textId="77777777" w:rsidR="00344513" w:rsidRDefault="00344513" w:rsidP="00871244">
            <w:r>
              <w:rPr>
                <w:sz w:val="16"/>
                <w:szCs w:val="16"/>
              </w:rPr>
              <w:t>CR for Rel-17 to correct the signalling IE for FR1 Intra-band non-contiguous CA in clause 6.2A.2.2.0.</w:t>
            </w:r>
          </w:p>
        </w:tc>
        <w:tc>
          <w:tcPr>
            <w:tcW w:w="517" w:type="dxa"/>
          </w:tcPr>
          <w:p w14:paraId="13AEEC62" w14:textId="77777777" w:rsidR="00344513" w:rsidRDefault="00344513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AF2DB0" w14:textId="77777777" w:rsidR="00344513" w:rsidRDefault="00344513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3789AB8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4D46042" w14:textId="77777777" w:rsidR="00344513" w:rsidRDefault="00344513" w:rsidP="00871244">
            <w:r>
              <w:rPr>
                <w:sz w:val="16"/>
                <w:szCs w:val="16"/>
              </w:rPr>
              <w:t>R4-2407827</w:t>
            </w:r>
          </w:p>
        </w:tc>
        <w:tc>
          <w:tcPr>
            <w:tcW w:w="1597" w:type="dxa"/>
          </w:tcPr>
          <w:p w14:paraId="527D8E88" w14:textId="77777777" w:rsidR="00344513" w:rsidRDefault="00344513" w:rsidP="00871244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35D1C6FB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BCB6147" w14:textId="77777777" w:rsidR="00344513" w:rsidRDefault="00344513" w:rsidP="00871244">
            <w:r>
              <w:rPr>
                <w:sz w:val="16"/>
                <w:szCs w:val="16"/>
              </w:rPr>
              <w:t>6.2A.2.2.0</w:t>
            </w:r>
          </w:p>
        </w:tc>
        <w:tc>
          <w:tcPr>
            <w:tcW w:w="998" w:type="dxa"/>
          </w:tcPr>
          <w:p w14:paraId="545FAF51" w14:textId="77777777" w:rsidR="00344513" w:rsidRDefault="00344513" w:rsidP="00871244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344513" w14:paraId="6EA0A249" w14:textId="77777777" w:rsidTr="00871244">
        <w:tc>
          <w:tcPr>
            <w:tcW w:w="879" w:type="dxa"/>
          </w:tcPr>
          <w:p w14:paraId="1F1D3A95" w14:textId="77777777" w:rsidR="00344513" w:rsidRDefault="00344513" w:rsidP="0087124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F5D224C" w14:textId="77777777" w:rsidR="00344513" w:rsidRDefault="00344513" w:rsidP="00871244">
            <w:r>
              <w:rPr>
                <w:sz w:val="16"/>
                <w:szCs w:val="16"/>
              </w:rPr>
              <w:t>2261</w:t>
            </w:r>
          </w:p>
        </w:tc>
        <w:tc>
          <w:tcPr>
            <w:tcW w:w="517" w:type="dxa"/>
          </w:tcPr>
          <w:p w14:paraId="72F991FA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6211E3" w14:textId="77777777" w:rsidR="00344513" w:rsidRDefault="00344513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552B3A" w14:textId="77777777" w:rsidR="00344513" w:rsidRDefault="00344513" w:rsidP="00871244">
            <w:r>
              <w:rPr>
                <w:sz w:val="16"/>
                <w:szCs w:val="16"/>
              </w:rPr>
              <w:t>CR for Rel-18 to correct the signalling IE for FR1 Intra-band non-contiguous CA in clause 6.2A.2.2.0.</w:t>
            </w:r>
          </w:p>
        </w:tc>
        <w:tc>
          <w:tcPr>
            <w:tcW w:w="517" w:type="dxa"/>
          </w:tcPr>
          <w:p w14:paraId="5A6809FD" w14:textId="77777777" w:rsidR="00344513" w:rsidRDefault="00344513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541868" w14:textId="77777777" w:rsidR="00344513" w:rsidRDefault="00344513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9394465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5019EC5" w14:textId="77777777" w:rsidR="00344513" w:rsidRDefault="00344513" w:rsidP="00871244">
            <w:r>
              <w:rPr>
                <w:sz w:val="16"/>
                <w:szCs w:val="16"/>
              </w:rPr>
              <w:t>R4-2407828</w:t>
            </w:r>
          </w:p>
        </w:tc>
        <w:tc>
          <w:tcPr>
            <w:tcW w:w="1597" w:type="dxa"/>
          </w:tcPr>
          <w:p w14:paraId="5A34E1BA" w14:textId="77777777" w:rsidR="00344513" w:rsidRDefault="00344513" w:rsidP="00871244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39C487A5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3948E12" w14:textId="77777777" w:rsidR="00344513" w:rsidRDefault="00344513" w:rsidP="00871244">
            <w:r>
              <w:rPr>
                <w:sz w:val="16"/>
                <w:szCs w:val="16"/>
              </w:rPr>
              <w:t>6.2A.2.2.0</w:t>
            </w:r>
          </w:p>
        </w:tc>
        <w:tc>
          <w:tcPr>
            <w:tcW w:w="998" w:type="dxa"/>
          </w:tcPr>
          <w:p w14:paraId="351B2D2B" w14:textId="77777777" w:rsidR="00344513" w:rsidRDefault="00344513" w:rsidP="00871244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344513" w14:paraId="280EB0E9" w14:textId="77777777" w:rsidTr="00871244">
        <w:tc>
          <w:tcPr>
            <w:tcW w:w="879" w:type="dxa"/>
          </w:tcPr>
          <w:p w14:paraId="237EB84B" w14:textId="77777777" w:rsidR="00344513" w:rsidRDefault="00344513" w:rsidP="0087124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F70CCC4" w14:textId="77777777" w:rsidR="00344513" w:rsidRDefault="00344513" w:rsidP="00871244">
            <w:r>
              <w:rPr>
                <w:sz w:val="16"/>
                <w:szCs w:val="16"/>
              </w:rPr>
              <w:t>2284</w:t>
            </w:r>
          </w:p>
        </w:tc>
        <w:tc>
          <w:tcPr>
            <w:tcW w:w="517" w:type="dxa"/>
          </w:tcPr>
          <w:p w14:paraId="356C6BE5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74113A" w14:textId="77777777" w:rsidR="00344513" w:rsidRDefault="00344513" w:rsidP="0087124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EC59A2A" w14:textId="77777777" w:rsidR="00344513" w:rsidRDefault="00344513" w:rsidP="00871244">
            <w:r>
              <w:rPr>
                <w:sz w:val="16"/>
                <w:szCs w:val="16"/>
              </w:rPr>
              <w:t>(NR_newRAT-Core) Correct the Pcmax tolerance for inter-band CA</w:t>
            </w:r>
          </w:p>
        </w:tc>
        <w:tc>
          <w:tcPr>
            <w:tcW w:w="517" w:type="dxa"/>
          </w:tcPr>
          <w:p w14:paraId="0DB80AAA" w14:textId="77777777" w:rsidR="00344513" w:rsidRDefault="00344513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7DC138" w14:textId="77777777" w:rsidR="00344513" w:rsidRDefault="00344513" w:rsidP="00871244">
            <w:r>
              <w:rPr>
                <w:sz w:val="16"/>
                <w:szCs w:val="16"/>
              </w:rPr>
              <w:t>15.25.0</w:t>
            </w:r>
          </w:p>
        </w:tc>
        <w:tc>
          <w:tcPr>
            <w:tcW w:w="758" w:type="dxa"/>
          </w:tcPr>
          <w:p w14:paraId="3B6A7AA7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EF0356D" w14:textId="77777777" w:rsidR="00344513" w:rsidRDefault="00344513" w:rsidP="00871244">
            <w:r>
              <w:rPr>
                <w:sz w:val="16"/>
                <w:szCs w:val="16"/>
              </w:rPr>
              <w:t>R4-2408366</w:t>
            </w:r>
          </w:p>
        </w:tc>
        <w:tc>
          <w:tcPr>
            <w:tcW w:w="1597" w:type="dxa"/>
          </w:tcPr>
          <w:p w14:paraId="603E91DA" w14:textId="77777777" w:rsidR="00344513" w:rsidRDefault="00344513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B6E50C1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21CDFEB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C7121D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</w:tr>
      <w:tr w:rsidR="00344513" w14:paraId="240B82BA" w14:textId="77777777" w:rsidTr="00871244">
        <w:tc>
          <w:tcPr>
            <w:tcW w:w="879" w:type="dxa"/>
          </w:tcPr>
          <w:p w14:paraId="56A5B455" w14:textId="77777777" w:rsidR="00344513" w:rsidRDefault="00344513" w:rsidP="0087124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E040AFB" w14:textId="77777777" w:rsidR="00344513" w:rsidRDefault="00344513" w:rsidP="00871244">
            <w:r>
              <w:rPr>
                <w:sz w:val="16"/>
                <w:szCs w:val="16"/>
              </w:rPr>
              <w:t>2285</w:t>
            </w:r>
          </w:p>
        </w:tc>
        <w:tc>
          <w:tcPr>
            <w:tcW w:w="517" w:type="dxa"/>
          </w:tcPr>
          <w:p w14:paraId="6C25FA73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06019F" w14:textId="77777777" w:rsidR="00344513" w:rsidRDefault="00344513" w:rsidP="008712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978DD58" w14:textId="77777777" w:rsidR="00344513" w:rsidRDefault="00344513" w:rsidP="00871244">
            <w:r>
              <w:rPr>
                <w:sz w:val="16"/>
                <w:szCs w:val="16"/>
              </w:rPr>
              <w:t>(NR_newRAT-Core) Correct the Pcmax tolerance for inter-band CA</w:t>
            </w:r>
          </w:p>
        </w:tc>
        <w:tc>
          <w:tcPr>
            <w:tcW w:w="517" w:type="dxa"/>
          </w:tcPr>
          <w:p w14:paraId="5CD055BB" w14:textId="77777777" w:rsidR="00344513" w:rsidRDefault="00344513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75BBD4" w14:textId="77777777" w:rsidR="00344513" w:rsidRDefault="00344513" w:rsidP="0087124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22B38624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C2DC98D" w14:textId="77777777" w:rsidR="00344513" w:rsidRDefault="00344513" w:rsidP="00871244">
            <w:r>
              <w:rPr>
                <w:sz w:val="16"/>
                <w:szCs w:val="16"/>
              </w:rPr>
              <w:t>R4-2408367</w:t>
            </w:r>
          </w:p>
        </w:tc>
        <w:tc>
          <w:tcPr>
            <w:tcW w:w="1597" w:type="dxa"/>
          </w:tcPr>
          <w:p w14:paraId="639A0215" w14:textId="77777777" w:rsidR="00344513" w:rsidRDefault="00344513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64ED3FF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927947C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783163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</w:tr>
      <w:tr w:rsidR="00344513" w14:paraId="33386EB0" w14:textId="77777777" w:rsidTr="00871244">
        <w:tc>
          <w:tcPr>
            <w:tcW w:w="879" w:type="dxa"/>
          </w:tcPr>
          <w:p w14:paraId="68A2D24A" w14:textId="77777777" w:rsidR="00344513" w:rsidRDefault="00344513" w:rsidP="0087124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96A4DFA" w14:textId="77777777" w:rsidR="00344513" w:rsidRDefault="00344513" w:rsidP="00871244">
            <w:r>
              <w:rPr>
                <w:sz w:val="16"/>
                <w:szCs w:val="16"/>
              </w:rPr>
              <w:t>2345</w:t>
            </w:r>
          </w:p>
        </w:tc>
        <w:tc>
          <w:tcPr>
            <w:tcW w:w="517" w:type="dxa"/>
          </w:tcPr>
          <w:p w14:paraId="0E3E5BA5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4E8B08" w14:textId="77777777" w:rsidR="00344513" w:rsidRDefault="00344513" w:rsidP="0087124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5386D54" w14:textId="77777777" w:rsidR="00344513" w:rsidRDefault="00344513" w:rsidP="00871244">
            <w:r>
              <w:rPr>
                <w:sz w:val="16"/>
                <w:szCs w:val="16"/>
              </w:rPr>
              <w:t>(NR_newRAT-Core) CR for TS 38.101-1 on UE additional spurious emissions (R15)</w:t>
            </w:r>
          </w:p>
        </w:tc>
        <w:tc>
          <w:tcPr>
            <w:tcW w:w="517" w:type="dxa"/>
          </w:tcPr>
          <w:p w14:paraId="00C6E492" w14:textId="77777777" w:rsidR="00344513" w:rsidRDefault="00344513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3B593A" w14:textId="77777777" w:rsidR="00344513" w:rsidRDefault="00344513" w:rsidP="00871244">
            <w:r>
              <w:rPr>
                <w:sz w:val="16"/>
                <w:szCs w:val="16"/>
              </w:rPr>
              <w:t>15.25.0</w:t>
            </w:r>
          </w:p>
        </w:tc>
        <w:tc>
          <w:tcPr>
            <w:tcW w:w="758" w:type="dxa"/>
          </w:tcPr>
          <w:p w14:paraId="24DAFC03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002BA4A" w14:textId="77777777" w:rsidR="00344513" w:rsidRDefault="00344513" w:rsidP="00871244">
            <w:r>
              <w:rPr>
                <w:sz w:val="16"/>
                <w:szCs w:val="16"/>
              </w:rPr>
              <w:t>R4-2409492</w:t>
            </w:r>
          </w:p>
        </w:tc>
        <w:tc>
          <w:tcPr>
            <w:tcW w:w="1597" w:type="dxa"/>
          </w:tcPr>
          <w:p w14:paraId="03B14908" w14:textId="77777777" w:rsidR="00344513" w:rsidRDefault="00344513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34B6876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EF35327" w14:textId="77777777" w:rsidR="00344513" w:rsidRDefault="00344513" w:rsidP="00871244">
            <w:r>
              <w:rPr>
                <w:sz w:val="16"/>
                <w:szCs w:val="16"/>
              </w:rPr>
              <w:t>6.5.3.3.1, 6.5.3.3.3, 6.5.3.3.4, 6.5.3.3.5, 6.5.3.3.6, 6.5.3.3.7, 6.5.3.3.8, 6.5.3.3.9, 6.5.3.3.10, 6.5.3.3.11, 6.5.3.3.16</w:t>
            </w:r>
          </w:p>
        </w:tc>
        <w:tc>
          <w:tcPr>
            <w:tcW w:w="998" w:type="dxa"/>
          </w:tcPr>
          <w:p w14:paraId="17C9C933" w14:textId="77777777" w:rsidR="00344513" w:rsidRDefault="00344513" w:rsidP="00871244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344513" w14:paraId="280098CA" w14:textId="77777777" w:rsidTr="00871244">
        <w:tc>
          <w:tcPr>
            <w:tcW w:w="879" w:type="dxa"/>
          </w:tcPr>
          <w:p w14:paraId="16FB2284" w14:textId="77777777" w:rsidR="00344513" w:rsidRDefault="00344513" w:rsidP="0087124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B67EDDB" w14:textId="77777777" w:rsidR="00344513" w:rsidRDefault="00344513" w:rsidP="00871244">
            <w:r>
              <w:rPr>
                <w:sz w:val="16"/>
                <w:szCs w:val="16"/>
              </w:rPr>
              <w:t>2346</w:t>
            </w:r>
          </w:p>
        </w:tc>
        <w:tc>
          <w:tcPr>
            <w:tcW w:w="517" w:type="dxa"/>
          </w:tcPr>
          <w:p w14:paraId="1D1CC47A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AA2E98" w14:textId="77777777" w:rsidR="00344513" w:rsidRDefault="00344513" w:rsidP="008712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2CA78D9" w14:textId="77777777" w:rsidR="00344513" w:rsidRDefault="00344513" w:rsidP="00871244">
            <w:r>
              <w:rPr>
                <w:sz w:val="16"/>
                <w:szCs w:val="16"/>
              </w:rPr>
              <w:t>(NR_newRAT-Core) CR for TS 38.101-1 on UE additional spurious emissions (R16_CAT_A)</w:t>
            </w:r>
          </w:p>
        </w:tc>
        <w:tc>
          <w:tcPr>
            <w:tcW w:w="517" w:type="dxa"/>
          </w:tcPr>
          <w:p w14:paraId="0C8B11F3" w14:textId="77777777" w:rsidR="00344513" w:rsidRDefault="00344513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3C4715" w14:textId="77777777" w:rsidR="00344513" w:rsidRDefault="00344513" w:rsidP="0087124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797FC61E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5E076C4" w14:textId="77777777" w:rsidR="00344513" w:rsidRDefault="00344513" w:rsidP="00871244">
            <w:r>
              <w:rPr>
                <w:sz w:val="16"/>
                <w:szCs w:val="16"/>
              </w:rPr>
              <w:t>R4-2409493</w:t>
            </w:r>
          </w:p>
        </w:tc>
        <w:tc>
          <w:tcPr>
            <w:tcW w:w="1597" w:type="dxa"/>
          </w:tcPr>
          <w:p w14:paraId="7F391F6E" w14:textId="77777777" w:rsidR="00344513" w:rsidRDefault="00344513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D77C42F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6AE176B" w14:textId="77777777" w:rsidR="00344513" w:rsidRDefault="00344513" w:rsidP="00871244">
            <w:r>
              <w:rPr>
                <w:sz w:val="16"/>
                <w:szCs w:val="16"/>
              </w:rPr>
              <w:t>6.5.3.3.1, 6.5.3.3.3, 6.5.3.3.4, 6.5.3.3.5, 6.5.3.3.6, 6.5.3.3.7, 6.5.3.3.8, 6.5.3.3.9, 6.5.3.3.10, 6.5.3.3.11, 6.5.3.3.12, 6.5.3.3.13, 6.5.3.3.14, 6.5.3.3.15, 6.5.3.3.17, 6.5.3.3.18, 6.5.3.3.19, 6.5.3.3.20, 6.5.3.3.21, 6.5.3.3.22</w:t>
            </w:r>
          </w:p>
        </w:tc>
        <w:tc>
          <w:tcPr>
            <w:tcW w:w="998" w:type="dxa"/>
          </w:tcPr>
          <w:p w14:paraId="5FC51D44" w14:textId="77777777" w:rsidR="00344513" w:rsidRDefault="00344513" w:rsidP="00871244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344513" w14:paraId="0888F79D" w14:textId="77777777" w:rsidTr="00871244">
        <w:tc>
          <w:tcPr>
            <w:tcW w:w="879" w:type="dxa"/>
          </w:tcPr>
          <w:p w14:paraId="39F2441E" w14:textId="77777777" w:rsidR="00344513" w:rsidRDefault="00344513" w:rsidP="0087124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E2BF85C" w14:textId="77777777" w:rsidR="00344513" w:rsidRDefault="00344513" w:rsidP="00871244">
            <w:r>
              <w:rPr>
                <w:sz w:val="16"/>
                <w:szCs w:val="16"/>
              </w:rPr>
              <w:t>2347</w:t>
            </w:r>
          </w:p>
        </w:tc>
        <w:tc>
          <w:tcPr>
            <w:tcW w:w="517" w:type="dxa"/>
          </w:tcPr>
          <w:p w14:paraId="17E3A383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049403" w14:textId="77777777" w:rsidR="00344513" w:rsidRDefault="00344513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AEEC24" w14:textId="77777777" w:rsidR="00344513" w:rsidRDefault="00344513" w:rsidP="00871244">
            <w:r>
              <w:rPr>
                <w:sz w:val="16"/>
                <w:szCs w:val="16"/>
              </w:rPr>
              <w:t>(NR_newRAT-Core) CR for TS 38.101-1 on UE additional spurious emissions (R17_CAT_A)</w:t>
            </w:r>
          </w:p>
        </w:tc>
        <w:tc>
          <w:tcPr>
            <w:tcW w:w="517" w:type="dxa"/>
          </w:tcPr>
          <w:p w14:paraId="1EA5EBA2" w14:textId="77777777" w:rsidR="00344513" w:rsidRDefault="00344513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4D756D" w14:textId="77777777" w:rsidR="00344513" w:rsidRDefault="00344513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C9EACB0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E53D0D3" w14:textId="77777777" w:rsidR="00344513" w:rsidRDefault="00344513" w:rsidP="00871244">
            <w:r>
              <w:rPr>
                <w:sz w:val="16"/>
                <w:szCs w:val="16"/>
              </w:rPr>
              <w:t>R4-2409494</w:t>
            </w:r>
          </w:p>
        </w:tc>
        <w:tc>
          <w:tcPr>
            <w:tcW w:w="1597" w:type="dxa"/>
          </w:tcPr>
          <w:p w14:paraId="007F1648" w14:textId="77777777" w:rsidR="00344513" w:rsidRDefault="00344513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68683A7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17559B1" w14:textId="77777777" w:rsidR="00344513" w:rsidRDefault="00344513" w:rsidP="00871244">
            <w:r>
              <w:rPr>
                <w:sz w:val="16"/>
                <w:szCs w:val="16"/>
              </w:rPr>
              <w:t xml:space="preserve">6.5.3.3.1, 6.5.3.3.3, 6.5.3.3.4, 6.5.3.3.5, 6.5.3.3.6, 6.5.3.3.7, 6.5.3.3.8, 6.5.3.3.9, 6.5.3.3.10, 6.5.3.3.11, 6.5.3.3.12, 6.5.3.3.13, 6.5.3.3.14, 6.5.3.3.15, 6.5.3.3.17, 6.5.3.3.18, 6.5.3.3.19, </w:t>
            </w:r>
            <w:r>
              <w:rPr>
                <w:sz w:val="16"/>
                <w:szCs w:val="16"/>
              </w:rPr>
              <w:lastRenderedPageBreak/>
              <w:t>6.5.3.3.20, 6.5.3.3.21, 6.5.3.3.22, 6.5.3.3.26, 6.5.3.3.27</w:t>
            </w:r>
          </w:p>
        </w:tc>
        <w:tc>
          <w:tcPr>
            <w:tcW w:w="998" w:type="dxa"/>
          </w:tcPr>
          <w:p w14:paraId="5DFE86DF" w14:textId="77777777" w:rsidR="00344513" w:rsidRDefault="00344513" w:rsidP="00871244">
            <w:r>
              <w:rPr>
                <w:sz w:val="16"/>
                <w:szCs w:val="16"/>
              </w:rPr>
              <w:lastRenderedPageBreak/>
              <w:t xml:space="preserve">TS/TR ... CR ... ; TS/TR ... CR ... 38.521-1; TS/TR ... CR ... </w:t>
            </w:r>
          </w:p>
        </w:tc>
      </w:tr>
      <w:tr w:rsidR="00344513" w14:paraId="00CAD8F8" w14:textId="77777777" w:rsidTr="00871244">
        <w:tc>
          <w:tcPr>
            <w:tcW w:w="879" w:type="dxa"/>
          </w:tcPr>
          <w:p w14:paraId="098FEEB2" w14:textId="77777777" w:rsidR="00344513" w:rsidRDefault="00344513" w:rsidP="0087124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1C4E007" w14:textId="77777777" w:rsidR="00344513" w:rsidRDefault="00344513" w:rsidP="00871244">
            <w:r>
              <w:rPr>
                <w:sz w:val="16"/>
                <w:szCs w:val="16"/>
              </w:rPr>
              <w:t>2348</w:t>
            </w:r>
          </w:p>
        </w:tc>
        <w:tc>
          <w:tcPr>
            <w:tcW w:w="517" w:type="dxa"/>
          </w:tcPr>
          <w:p w14:paraId="28D363AE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A3DCDB" w14:textId="77777777" w:rsidR="00344513" w:rsidRDefault="00344513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5CA4CF" w14:textId="77777777" w:rsidR="00344513" w:rsidRDefault="00344513" w:rsidP="00871244">
            <w:r>
              <w:rPr>
                <w:sz w:val="16"/>
                <w:szCs w:val="16"/>
              </w:rPr>
              <w:t>(NR_newRAT-Core) CR for TS 38.101-1 on UE additional spurious emissions (R18_CAT_A)</w:t>
            </w:r>
          </w:p>
        </w:tc>
        <w:tc>
          <w:tcPr>
            <w:tcW w:w="517" w:type="dxa"/>
          </w:tcPr>
          <w:p w14:paraId="322B7E94" w14:textId="77777777" w:rsidR="00344513" w:rsidRDefault="00344513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A3C463" w14:textId="77777777" w:rsidR="00344513" w:rsidRDefault="00344513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AB1F4E4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80C8A06" w14:textId="77777777" w:rsidR="00344513" w:rsidRDefault="00344513" w:rsidP="00871244">
            <w:r>
              <w:rPr>
                <w:sz w:val="16"/>
                <w:szCs w:val="16"/>
              </w:rPr>
              <w:t>R4-2409495</w:t>
            </w:r>
          </w:p>
        </w:tc>
        <w:tc>
          <w:tcPr>
            <w:tcW w:w="1597" w:type="dxa"/>
          </w:tcPr>
          <w:p w14:paraId="6417CEAF" w14:textId="77777777" w:rsidR="00344513" w:rsidRDefault="00344513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0610CDC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636FC03" w14:textId="77777777" w:rsidR="00344513" w:rsidRDefault="00344513" w:rsidP="00871244">
            <w:r>
              <w:rPr>
                <w:sz w:val="16"/>
                <w:szCs w:val="16"/>
              </w:rPr>
              <w:t>6.5.3.3.1, 6.5.3.3.3, 6.5.3.3.4, 6.5.3.3.5, 6.5.3.3.6, 6.5.3.3.7, 6.5.3.3.8, 6.5.3.3.9, 6.5.3.3.10, 6.5.3.3.11, 6.5.3.3.12, 6.5.3.3.13, 6.5.3.3.14, 6.5.3.3.15, 6.5.3.3.17, 6.5.3.3.18, 6.5.3.3.19, 6.5.3.3.20, 6.5.3.3.21, 6.5.3.3.22, 6.5.3.3.26, 6.5.3.3.27, 6.5.3.3.28</w:t>
            </w:r>
          </w:p>
        </w:tc>
        <w:tc>
          <w:tcPr>
            <w:tcW w:w="998" w:type="dxa"/>
          </w:tcPr>
          <w:p w14:paraId="266EB963" w14:textId="77777777" w:rsidR="00344513" w:rsidRDefault="00344513" w:rsidP="00871244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344513" w14:paraId="5BBAE0F4" w14:textId="77777777" w:rsidTr="00871244">
        <w:tc>
          <w:tcPr>
            <w:tcW w:w="879" w:type="dxa"/>
          </w:tcPr>
          <w:p w14:paraId="00F258F2" w14:textId="77777777" w:rsidR="00344513" w:rsidRDefault="00344513" w:rsidP="00871244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6C4AEDE4" w14:textId="77777777" w:rsidR="00344513" w:rsidRDefault="00344513" w:rsidP="00871244">
            <w:r>
              <w:rPr>
                <w:sz w:val="16"/>
                <w:szCs w:val="16"/>
              </w:rPr>
              <w:t>0747</w:t>
            </w:r>
          </w:p>
        </w:tc>
        <w:tc>
          <w:tcPr>
            <w:tcW w:w="517" w:type="dxa"/>
          </w:tcPr>
          <w:p w14:paraId="11952F17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3C35D6" w14:textId="77777777" w:rsidR="00344513" w:rsidRDefault="00344513" w:rsidP="0087124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7EA1A39" w14:textId="77777777" w:rsidR="00344513" w:rsidRDefault="00344513" w:rsidP="00871244">
            <w:r>
              <w:rPr>
                <w:sz w:val="16"/>
                <w:szCs w:val="16"/>
              </w:rPr>
              <w:t>(NR_newRAT-Core) CR for TS 38.101-2: Correction on the modifiedMPR table</w:t>
            </w:r>
          </w:p>
        </w:tc>
        <w:tc>
          <w:tcPr>
            <w:tcW w:w="517" w:type="dxa"/>
          </w:tcPr>
          <w:p w14:paraId="4AFCE17C" w14:textId="77777777" w:rsidR="00344513" w:rsidRDefault="00344513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6337A6" w14:textId="77777777" w:rsidR="00344513" w:rsidRDefault="00344513" w:rsidP="00871244">
            <w:r>
              <w:rPr>
                <w:sz w:val="16"/>
                <w:szCs w:val="16"/>
              </w:rPr>
              <w:t>15.25.0</w:t>
            </w:r>
          </w:p>
        </w:tc>
        <w:tc>
          <w:tcPr>
            <w:tcW w:w="758" w:type="dxa"/>
          </w:tcPr>
          <w:p w14:paraId="135AC0D6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BA489F1" w14:textId="77777777" w:rsidR="00344513" w:rsidRDefault="00344513" w:rsidP="00871244">
            <w:r>
              <w:rPr>
                <w:sz w:val="16"/>
                <w:szCs w:val="16"/>
              </w:rPr>
              <w:t>R4-2409179</w:t>
            </w:r>
          </w:p>
        </w:tc>
        <w:tc>
          <w:tcPr>
            <w:tcW w:w="1597" w:type="dxa"/>
          </w:tcPr>
          <w:p w14:paraId="124C9EDF" w14:textId="77777777" w:rsidR="00344513" w:rsidRDefault="00344513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778CF5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5675278" w14:textId="77777777" w:rsidR="00344513" w:rsidRDefault="00344513" w:rsidP="00871244">
            <w:r>
              <w:rPr>
                <w:sz w:val="16"/>
                <w:szCs w:val="16"/>
              </w:rPr>
              <w:t>Annex H.1</w:t>
            </w:r>
          </w:p>
        </w:tc>
        <w:tc>
          <w:tcPr>
            <w:tcW w:w="998" w:type="dxa"/>
          </w:tcPr>
          <w:p w14:paraId="07D399AB" w14:textId="77777777" w:rsidR="00344513" w:rsidRDefault="00344513" w:rsidP="00871244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344513" w14:paraId="481EB288" w14:textId="77777777" w:rsidTr="00871244">
        <w:tc>
          <w:tcPr>
            <w:tcW w:w="879" w:type="dxa"/>
          </w:tcPr>
          <w:p w14:paraId="2B54D472" w14:textId="77777777" w:rsidR="00344513" w:rsidRDefault="00344513" w:rsidP="0087124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066F127" w14:textId="77777777" w:rsidR="00344513" w:rsidRDefault="00344513" w:rsidP="00871244">
            <w:r>
              <w:rPr>
                <w:sz w:val="16"/>
                <w:szCs w:val="16"/>
              </w:rPr>
              <w:t>1225</w:t>
            </w:r>
          </w:p>
        </w:tc>
        <w:tc>
          <w:tcPr>
            <w:tcW w:w="517" w:type="dxa"/>
          </w:tcPr>
          <w:p w14:paraId="383E59E8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0BF31F" w14:textId="77777777" w:rsidR="00344513" w:rsidRDefault="00344513" w:rsidP="0087124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47ABDF0" w14:textId="77777777" w:rsidR="00344513" w:rsidRDefault="00344513" w:rsidP="00871244">
            <w:r>
              <w:rPr>
                <w:sz w:val="16"/>
                <w:szCs w:val="16"/>
              </w:rPr>
              <w:t>(NR_newRAT-Core) Correct the NOTE for harmonic mixing MSD valid test point</w:t>
            </w:r>
          </w:p>
        </w:tc>
        <w:tc>
          <w:tcPr>
            <w:tcW w:w="517" w:type="dxa"/>
          </w:tcPr>
          <w:p w14:paraId="13D55337" w14:textId="77777777" w:rsidR="00344513" w:rsidRDefault="00344513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E63334" w14:textId="77777777" w:rsidR="00344513" w:rsidRDefault="00344513" w:rsidP="00871244">
            <w:r>
              <w:rPr>
                <w:sz w:val="16"/>
                <w:szCs w:val="16"/>
              </w:rPr>
              <w:t>15.25.0</w:t>
            </w:r>
          </w:p>
        </w:tc>
        <w:tc>
          <w:tcPr>
            <w:tcW w:w="758" w:type="dxa"/>
          </w:tcPr>
          <w:p w14:paraId="0F474402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C08CCC8" w14:textId="77777777" w:rsidR="00344513" w:rsidRDefault="00344513" w:rsidP="00871244">
            <w:r>
              <w:rPr>
                <w:sz w:val="16"/>
                <w:szCs w:val="16"/>
              </w:rPr>
              <w:t>R4-2408375</w:t>
            </w:r>
          </w:p>
        </w:tc>
        <w:tc>
          <w:tcPr>
            <w:tcW w:w="1597" w:type="dxa"/>
          </w:tcPr>
          <w:p w14:paraId="38A4D625" w14:textId="77777777" w:rsidR="00344513" w:rsidRDefault="00344513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6B819D7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FC4231F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844A2F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</w:tr>
      <w:tr w:rsidR="00344513" w14:paraId="64C3FB69" w14:textId="77777777" w:rsidTr="00871244">
        <w:tc>
          <w:tcPr>
            <w:tcW w:w="879" w:type="dxa"/>
          </w:tcPr>
          <w:p w14:paraId="5CB3F3DB" w14:textId="77777777" w:rsidR="00344513" w:rsidRDefault="00344513" w:rsidP="0087124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E9EFA56" w14:textId="77777777" w:rsidR="00344513" w:rsidRDefault="00344513" w:rsidP="00871244">
            <w:r>
              <w:rPr>
                <w:sz w:val="16"/>
                <w:szCs w:val="16"/>
              </w:rPr>
              <w:t>1226</w:t>
            </w:r>
          </w:p>
        </w:tc>
        <w:tc>
          <w:tcPr>
            <w:tcW w:w="517" w:type="dxa"/>
          </w:tcPr>
          <w:p w14:paraId="33F6B705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D8055F" w14:textId="77777777" w:rsidR="00344513" w:rsidRDefault="00344513" w:rsidP="008712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C52DD15" w14:textId="77777777" w:rsidR="00344513" w:rsidRDefault="00344513" w:rsidP="00871244">
            <w:r>
              <w:rPr>
                <w:sz w:val="16"/>
                <w:szCs w:val="16"/>
              </w:rPr>
              <w:t>(NR_newRAT-Core) Correct the NOTE for harmonic mixing MSD valid test point</w:t>
            </w:r>
          </w:p>
        </w:tc>
        <w:tc>
          <w:tcPr>
            <w:tcW w:w="517" w:type="dxa"/>
          </w:tcPr>
          <w:p w14:paraId="41F86B16" w14:textId="77777777" w:rsidR="00344513" w:rsidRDefault="00344513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30F997" w14:textId="77777777" w:rsidR="00344513" w:rsidRDefault="00344513" w:rsidP="0087124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5BE40473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58B8D83" w14:textId="77777777" w:rsidR="00344513" w:rsidRDefault="00344513" w:rsidP="00871244">
            <w:r>
              <w:rPr>
                <w:sz w:val="16"/>
                <w:szCs w:val="16"/>
              </w:rPr>
              <w:t>R4-2408376</w:t>
            </w:r>
          </w:p>
        </w:tc>
        <w:tc>
          <w:tcPr>
            <w:tcW w:w="1597" w:type="dxa"/>
          </w:tcPr>
          <w:p w14:paraId="65C0BD58" w14:textId="77777777" w:rsidR="00344513" w:rsidRDefault="00344513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E2CC23F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624A63C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09F9E1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</w:tr>
      <w:tr w:rsidR="00344513" w14:paraId="1990545F" w14:textId="77777777" w:rsidTr="00871244">
        <w:tc>
          <w:tcPr>
            <w:tcW w:w="879" w:type="dxa"/>
          </w:tcPr>
          <w:p w14:paraId="4D90E0B5" w14:textId="77777777" w:rsidR="00344513" w:rsidRDefault="00344513" w:rsidP="0087124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A09595E" w14:textId="77777777" w:rsidR="00344513" w:rsidRDefault="00344513" w:rsidP="00871244">
            <w:r>
              <w:rPr>
                <w:sz w:val="16"/>
                <w:szCs w:val="16"/>
              </w:rPr>
              <w:t>1227</w:t>
            </w:r>
          </w:p>
        </w:tc>
        <w:tc>
          <w:tcPr>
            <w:tcW w:w="517" w:type="dxa"/>
          </w:tcPr>
          <w:p w14:paraId="63B64E47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E5DF8B" w14:textId="77777777" w:rsidR="00344513" w:rsidRDefault="00344513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BDCAF7" w14:textId="77777777" w:rsidR="00344513" w:rsidRDefault="00344513" w:rsidP="00871244">
            <w:r>
              <w:rPr>
                <w:sz w:val="16"/>
                <w:szCs w:val="16"/>
              </w:rPr>
              <w:t>(NR_newRAT-Core) Correct the NOTE for harmonic mixing MSD valid test point</w:t>
            </w:r>
          </w:p>
        </w:tc>
        <w:tc>
          <w:tcPr>
            <w:tcW w:w="517" w:type="dxa"/>
          </w:tcPr>
          <w:p w14:paraId="002015B0" w14:textId="77777777" w:rsidR="00344513" w:rsidRDefault="00344513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ECBE00" w14:textId="77777777" w:rsidR="00344513" w:rsidRDefault="00344513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A4207A1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22B767F" w14:textId="77777777" w:rsidR="00344513" w:rsidRDefault="00344513" w:rsidP="00871244">
            <w:r>
              <w:rPr>
                <w:sz w:val="16"/>
                <w:szCs w:val="16"/>
              </w:rPr>
              <w:t>R4-2408377</w:t>
            </w:r>
          </w:p>
        </w:tc>
        <w:tc>
          <w:tcPr>
            <w:tcW w:w="1597" w:type="dxa"/>
          </w:tcPr>
          <w:p w14:paraId="286D92CC" w14:textId="77777777" w:rsidR="00344513" w:rsidRDefault="00344513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EA5597B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8666E17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9A6138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</w:tr>
      <w:tr w:rsidR="00344513" w14:paraId="087907D5" w14:textId="77777777" w:rsidTr="00871244">
        <w:tc>
          <w:tcPr>
            <w:tcW w:w="879" w:type="dxa"/>
          </w:tcPr>
          <w:p w14:paraId="51018EBC" w14:textId="77777777" w:rsidR="00344513" w:rsidRDefault="00344513" w:rsidP="0087124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3CDB46A" w14:textId="77777777" w:rsidR="00344513" w:rsidRDefault="00344513" w:rsidP="00871244">
            <w:r>
              <w:rPr>
                <w:sz w:val="16"/>
                <w:szCs w:val="16"/>
              </w:rPr>
              <w:t>1228</w:t>
            </w:r>
          </w:p>
        </w:tc>
        <w:tc>
          <w:tcPr>
            <w:tcW w:w="517" w:type="dxa"/>
          </w:tcPr>
          <w:p w14:paraId="458F127C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C4FFEE" w14:textId="77777777" w:rsidR="00344513" w:rsidRDefault="00344513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9B21FB" w14:textId="77777777" w:rsidR="00344513" w:rsidRDefault="00344513" w:rsidP="00871244">
            <w:r>
              <w:rPr>
                <w:sz w:val="16"/>
                <w:szCs w:val="16"/>
              </w:rPr>
              <w:t>(NR_newRAT-Core) Correct the NOTE for harmonic mixing MSD valid test point</w:t>
            </w:r>
          </w:p>
        </w:tc>
        <w:tc>
          <w:tcPr>
            <w:tcW w:w="517" w:type="dxa"/>
          </w:tcPr>
          <w:p w14:paraId="76736FD3" w14:textId="77777777" w:rsidR="00344513" w:rsidRDefault="00344513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95E318" w14:textId="77777777" w:rsidR="00344513" w:rsidRDefault="00344513" w:rsidP="00871244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2235E9DC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959641B" w14:textId="77777777" w:rsidR="00344513" w:rsidRDefault="00344513" w:rsidP="00871244">
            <w:r>
              <w:rPr>
                <w:sz w:val="16"/>
                <w:szCs w:val="16"/>
              </w:rPr>
              <w:t>R4-2408378</w:t>
            </w:r>
          </w:p>
        </w:tc>
        <w:tc>
          <w:tcPr>
            <w:tcW w:w="1597" w:type="dxa"/>
          </w:tcPr>
          <w:p w14:paraId="456228B7" w14:textId="77777777" w:rsidR="00344513" w:rsidRDefault="00344513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1C0C434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B33E2EC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953E04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</w:tr>
      <w:tr w:rsidR="00344513" w14:paraId="553BFBE7" w14:textId="77777777" w:rsidTr="00871244">
        <w:tc>
          <w:tcPr>
            <w:tcW w:w="879" w:type="dxa"/>
          </w:tcPr>
          <w:p w14:paraId="262E2AD5" w14:textId="77777777" w:rsidR="00344513" w:rsidRDefault="00344513" w:rsidP="0087124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42DE68C" w14:textId="77777777" w:rsidR="00344513" w:rsidRDefault="00344513" w:rsidP="00871244">
            <w:r>
              <w:rPr>
                <w:sz w:val="16"/>
                <w:szCs w:val="16"/>
              </w:rPr>
              <w:t>1241</w:t>
            </w:r>
          </w:p>
        </w:tc>
        <w:tc>
          <w:tcPr>
            <w:tcW w:w="517" w:type="dxa"/>
          </w:tcPr>
          <w:p w14:paraId="7FF27966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283784" w14:textId="77777777" w:rsidR="00344513" w:rsidRDefault="00344513" w:rsidP="0087124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5E6875C" w14:textId="77777777" w:rsidR="00344513" w:rsidRDefault="00344513" w:rsidP="00871244">
            <w:r>
              <w:rPr>
                <w:sz w:val="16"/>
                <w:szCs w:val="16"/>
              </w:rPr>
              <w:t>Clarification of general spurious emission test range in ENDC (R15)</w:t>
            </w:r>
          </w:p>
        </w:tc>
        <w:tc>
          <w:tcPr>
            <w:tcW w:w="517" w:type="dxa"/>
          </w:tcPr>
          <w:p w14:paraId="57E3CE67" w14:textId="77777777" w:rsidR="00344513" w:rsidRDefault="00344513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723A88" w14:textId="77777777" w:rsidR="00344513" w:rsidRDefault="00344513" w:rsidP="00871244">
            <w:r>
              <w:rPr>
                <w:sz w:val="16"/>
                <w:szCs w:val="16"/>
              </w:rPr>
              <w:t>15.25.0</w:t>
            </w:r>
          </w:p>
        </w:tc>
        <w:tc>
          <w:tcPr>
            <w:tcW w:w="758" w:type="dxa"/>
          </w:tcPr>
          <w:p w14:paraId="0E3C4994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9DF61E5" w14:textId="77777777" w:rsidR="00344513" w:rsidRDefault="00344513" w:rsidP="00871244">
            <w:r>
              <w:rPr>
                <w:sz w:val="16"/>
                <w:szCs w:val="16"/>
              </w:rPr>
              <w:t>R4-2408769</w:t>
            </w:r>
          </w:p>
        </w:tc>
        <w:tc>
          <w:tcPr>
            <w:tcW w:w="1597" w:type="dxa"/>
          </w:tcPr>
          <w:p w14:paraId="49BB71B2" w14:textId="77777777" w:rsidR="00344513" w:rsidRDefault="00344513" w:rsidP="00871244">
            <w:r>
              <w:rPr>
                <w:sz w:val="16"/>
                <w:szCs w:val="16"/>
              </w:rPr>
              <w:t>OPPO, Rohde &amp; Schwarz</w:t>
            </w:r>
          </w:p>
        </w:tc>
        <w:tc>
          <w:tcPr>
            <w:tcW w:w="1122" w:type="dxa"/>
          </w:tcPr>
          <w:p w14:paraId="37059BE5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D3A7F0C" w14:textId="77777777" w:rsidR="00344513" w:rsidRDefault="00344513" w:rsidP="00871244">
            <w:r>
              <w:rPr>
                <w:sz w:val="16"/>
                <w:szCs w:val="16"/>
              </w:rPr>
              <w:t>6.5B.3.3.1</w:t>
            </w:r>
          </w:p>
        </w:tc>
        <w:tc>
          <w:tcPr>
            <w:tcW w:w="998" w:type="dxa"/>
          </w:tcPr>
          <w:p w14:paraId="7828EDE9" w14:textId="77777777" w:rsidR="00344513" w:rsidRDefault="00344513" w:rsidP="00871244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344513" w14:paraId="126D4F4C" w14:textId="77777777" w:rsidTr="00871244">
        <w:tc>
          <w:tcPr>
            <w:tcW w:w="879" w:type="dxa"/>
          </w:tcPr>
          <w:p w14:paraId="793BBB49" w14:textId="77777777" w:rsidR="00344513" w:rsidRDefault="00344513" w:rsidP="0087124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38CCEB8" w14:textId="77777777" w:rsidR="00344513" w:rsidRDefault="00344513" w:rsidP="00871244">
            <w:r>
              <w:rPr>
                <w:sz w:val="16"/>
                <w:szCs w:val="16"/>
              </w:rPr>
              <w:t>1242</w:t>
            </w:r>
          </w:p>
        </w:tc>
        <w:tc>
          <w:tcPr>
            <w:tcW w:w="517" w:type="dxa"/>
          </w:tcPr>
          <w:p w14:paraId="4BE30B3C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32E4F2" w14:textId="77777777" w:rsidR="00344513" w:rsidRDefault="00344513" w:rsidP="008712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B860430" w14:textId="77777777" w:rsidR="00344513" w:rsidRDefault="00344513" w:rsidP="00871244">
            <w:r>
              <w:rPr>
                <w:sz w:val="16"/>
                <w:szCs w:val="16"/>
              </w:rPr>
              <w:t>Clarification of general spurious emission test range in ENDC (R16)</w:t>
            </w:r>
          </w:p>
        </w:tc>
        <w:tc>
          <w:tcPr>
            <w:tcW w:w="517" w:type="dxa"/>
          </w:tcPr>
          <w:p w14:paraId="7F5B6AF8" w14:textId="77777777" w:rsidR="00344513" w:rsidRDefault="00344513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239B82" w14:textId="77777777" w:rsidR="00344513" w:rsidRDefault="00344513" w:rsidP="0087124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7E11CE52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C2528FC" w14:textId="77777777" w:rsidR="00344513" w:rsidRDefault="00344513" w:rsidP="00871244">
            <w:r>
              <w:rPr>
                <w:sz w:val="16"/>
                <w:szCs w:val="16"/>
              </w:rPr>
              <w:t>R4-2408770</w:t>
            </w:r>
          </w:p>
        </w:tc>
        <w:tc>
          <w:tcPr>
            <w:tcW w:w="1597" w:type="dxa"/>
          </w:tcPr>
          <w:p w14:paraId="08A21581" w14:textId="77777777" w:rsidR="00344513" w:rsidRDefault="00344513" w:rsidP="00871244">
            <w:r>
              <w:rPr>
                <w:sz w:val="16"/>
                <w:szCs w:val="16"/>
              </w:rPr>
              <w:t>OPPO, Rohde &amp; Schwarz</w:t>
            </w:r>
          </w:p>
        </w:tc>
        <w:tc>
          <w:tcPr>
            <w:tcW w:w="1122" w:type="dxa"/>
          </w:tcPr>
          <w:p w14:paraId="4D1FB40E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44B4DC8" w14:textId="77777777" w:rsidR="00344513" w:rsidRDefault="00344513" w:rsidP="00871244">
            <w:r>
              <w:rPr>
                <w:sz w:val="16"/>
                <w:szCs w:val="16"/>
              </w:rPr>
              <w:t>6.5B.3.3.1</w:t>
            </w:r>
          </w:p>
        </w:tc>
        <w:tc>
          <w:tcPr>
            <w:tcW w:w="998" w:type="dxa"/>
          </w:tcPr>
          <w:p w14:paraId="67F3E38C" w14:textId="77777777" w:rsidR="00344513" w:rsidRDefault="00344513" w:rsidP="00871244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344513" w14:paraId="12F12DA6" w14:textId="77777777" w:rsidTr="00871244">
        <w:tc>
          <w:tcPr>
            <w:tcW w:w="879" w:type="dxa"/>
          </w:tcPr>
          <w:p w14:paraId="0687DD7F" w14:textId="77777777" w:rsidR="00344513" w:rsidRDefault="00344513" w:rsidP="0087124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548FE2C" w14:textId="77777777" w:rsidR="00344513" w:rsidRDefault="00344513" w:rsidP="00871244">
            <w:r>
              <w:rPr>
                <w:sz w:val="16"/>
                <w:szCs w:val="16"/>
              </w:rPr>
              <w:t>1243</w:t>
            </w:r>
          </w:p>
        </w:tc>
        <w:tc>
          <w:tcPr>
            <w:tcW w:w="517" w:type="dxa"/>
          </w:tcPr>
          <w:p w14:paraId="7C4B97D3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0C828B" w14:textId="77777777" w:rsidR="00344513" w:rsidRDefault="00344513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F9094E" w14:textId="77777777" w:rsidR="00344513" w:rsidRDefault="00344513" w:rsidP="00871244">
            <w:r>
              <w:rPr>
                <w:sz w:val="16"/>
                <w:szCs w:val="16"/>
              </w:rPr>
              <w:t>Clarification of general spurious emission test range in ENDC (R17)</w:t>
            </w:r>
          </w:p>
        </w:tc>
        <w:tc>
          <w:tcPr>
            <w:tcW w:w="517" w:type="dxa"/>
          </w:tcPr>
          <w:p w14:paraId="51E6C416" w14:textId="77777777" w:rsidR="00344513" w:rsidRDefault="00344513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FD562A" w14:textId="77777777" w:rsidR="00344513" w:rsidRDefault="00344513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DDF3863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7831178" w14:textId="77777777" w:rsidR="00344513" w:rsidRDefault="00344513" w:rsidP="00871244">
            <w:r>
              <w:rPr>
                <w:sz w:val="16"/>
                <w:szCs w:val="16"/>
              </w:rPr>
              <w:t>R4-2408771</w:t>
            </w:r>
          </w:p>
        </w:tc>
        <w:tc>
          <w:tcPr>
            <w:tcW w:w="1597" w:type="dxa"/>
          </w:tcPr>
          <w:p w14:paraId="3A420AD3" w14:textId="77777777" w:rsidR="00344513" w:rsidRDefault="00344513" w:rsidP="00871244">
            <w:r>
              <w:rPr>
                <w:sz w:val="16"/>
                <w:szCs w:val="16"/>
              </w:rPr>
              <w:t>OPPO, Rohde &amp; Schwarz</w:t>
            </w:r>
          </w:p>
        </w:tc>
        <w:tc>
          <w:tcPr>
            <w:tcW w:w="1122" w:type="dxa"/>
          </w:tcPr>
          <w:p w14:paraId="12A61F84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A13BCC9" w14:textId="77777777" w:rsidR="00344513" w:rsidRDefault="00344513" w:rsidP="00871244">
            <w:r>
              <w:rPr>
                <w:sz w:val="16"/>
                <w:szCs w:val="16"/>
              </w:rPr>
              <w:t>6.5B.3.3.1</w:t>
            </w:r>
          </w:p>
        </w:tc>
        <w:tc>
          <w:tcPr>
            <w:tcW w:w="998" w:type="dxa"/>
          </w:tcPr>
          <w:p w14:paraId="323E167B" w14:textId="77777777" w:rsidR="00344513" w:rsidRDefault="00344513" w:rsidP="00871244">
            <w:r>
              <w:rPr>
                <w:sz w:val="16"/>
                <w:szCs w:val="16"/>
              </w:rPr>
              <w:t xml:space="preserve">TS/TR ... CR ... ; TS 38.521-3;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344513" w14:paraId="460526B3" w14:textId="77777777" w:rsidTr="00871244">
        <w:tc>
          <w:tcPr>
            <w:tcW w:w="879" w:type="dxa"/>
          </w:tcPr>
          <w:p w14:paraId="4970FF4A" w14:textId="77777777" w:rsidR="00344513" w:rsidRDefault="00344513" w:rsidP="00871244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0EFE8663" w14:textId="77777777" w:rsidR="00344513" w:rsidRDefault="00344513" w:rsidP="00871244">
            <w:r>
              <w:rPr>
                <w:sz w:val="16"/>
                <w:szCs w:val="16"/>
              </w:rPr>
              <w:t>1244</w:t>
            </w:r>
          </w:p>
        </w:tc>
        <w:tc>
          <w:tcPr>
            <w:tcW w:w="517" w:type="dxa"/>
          </w:tcPr>
          <w:p w14:paraId="557648E6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D77D97" w14:textId="77777777" w:rsidR="00344513" w:rsidRDefault="00344513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F9E21F" w14:textId="77777777" w:rsidR="00344513" w:rsidRDefault="00344513" w:rsidP="00871244">
            <w:r>
              <w:rPr>
                <w:sz w:val="16"/>
                <w:szCs w:val="16"/>
              </w:rPr>
              <w:t>Clarification of general spurious emission test range in ENDC (R18)</w:t>
            </w:r>
          </w:p>
        </w:tc>
        <w:tc>
          <w:tcPr>
            <w:tcW w:w="517" w:type="dxa"/>
          </w:tcPr>
          <w:p w14:paraId="5B64980D" w14:textId="77777777" w:rsidR="00344513" w:rsidRDefault="00344513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2A0DEE" w14:textId="77777777" w:rsidR="00344513" w:rsidRDefault="00344513" w:rsidP="00871244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116529D2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1022644" w14:textId="77777777" w:rsidR="00344513" w:rsidRDefault="00344513" w:rsidP="00871244">
            <w:r>
              <w:rPr>
                <w:sz w:val="16"/>
                <w:szCs w:val="16"/>
              </w:rPr>
              <w:t>R4-2408772</w:t>
            </w:r>
          </w:p>
        </w:tc>
        <w:tc>
          <w:tcPr>
            <w:tcW w:w="1597" w:type="dxa"/>
          </w:tcPr>
          <w:p w14:paraId="7A82FBC1" w14:textId="77777777" w:rsidR="00344513" w:rsidRDefault="00344513" w:rsidP="00871244">
            <w:r>
              <w:rPr>
                <w:sz w:val="16"/>
                <w:szCs w:val="16"/>
              </w:rPr>
              <w:t>OPPO, Rohde &amp; Schwarz</w:t>
            </w:r>
          </w:p>
        </w:tc>
        <w:tc>
          <w:tcPr>
            <w:tcW w:w="1122" w:type="dxa"/>
          </w:tcPr>
          <w:p w14:paraId="0E012177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C6D7991" w14:textId="77777777" w:rsidR="00344513" w:rsidRDefault="00344513" w:rsidP="00871244">
            <w:r>
              <w:rPr>
                <w:sz w:val="16"/>
                <w:szCs w:val="16"/>
              </w:rPr>
              <w:t>6.5B.3.3.1</w:t>
            </w:r>
          </w:p>
        </w:tc>
        <w:tc>
          <w:tcPr>
            <w:tcW w:w="998" w:type="dxa"/>
          </w:tcPr>
          <w:p w14:paraId="6EDD9760" w14:textId="77777777" w:rsidR="00344513" w:rsidRDefault="00344513" w:rsidP="00871244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344513" w14:paraId="641CF838" w14:textId="77777777" w:rsidTr="00871244">
        <w:tc>
          <w:tcPr>
            <w:tcW w:w="879" w:type="dxa"/>
          </w:tcPr>
          <w:p w14:paraId="4EAA7F5D" w14:textId="77777777" w:rsidR="00344513" w:rsidRDefault="00344513" w:rsidP="0087124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DE4E08F" w14:textId="77777777" w:rsidR="00344513" w:rsidRDefault="00344513" w:rsidP="00871244">
            <w:r>
              <w:rPr>
                <w:sz w:val="16"/>
                <w:szCs w:val="16"/>
              </w:rPr>
              <w:t>0611</w:t>
            </w:r>
          </w:p>
        </w:tc>
        <w:tc>
          <w:tcPr>
            <w:tcW w:w="517" w:type="dxa"/>
          </w:tcPr>
          <w:p w14:paraId="5087BC9E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5BDE2E" w14:textId="77777777" w:rsidR="00344513" w:rsidRDefault="00344513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6749F4" w14:textId="77777777" w:rsidR="00344513" w:rsidRDefault="00344513" w:rsidP="00871244">
            <w:r>
              <w:rPr>
                <w:sz w:val="16"/>
                <w:szCs w:val="16"/>
              </w:rPr>
              <w:t>(NR_newRAT-Core) CR for Total power dynamic range (TPDR)</w:t>
            </w:r>
          </w:p>
        </w:tc>
        <w:tc>
          <w:tcPr>
            <w:tcW w:w="517" w:type="dxa"/>
          </w:tcPr>
          <w:p w14:paraId="2A8CD4CF" w14:textId="77777777" w:rsidR="00344513" w:rsidRDefault="00344513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CCD865" w14:textId="77777777" w:rsidR="00344513" w:rsidRDefault="00344513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8969AAC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4B87541" w14:textId="77777777" w:rsidR="00344513" w:rsidRDefault="00344513" w:rsidP="00871244">
            <w:r>
              <w:rPr>
                <w:sz w:val="16"/>
                <w:szCs w:val="16"/>
              </w:rPr>
              <w:t>R4-2407418</w:t>
            </w:r>
          </w:p>
        </w:tc>
        <w:tc>
          <w:tcPr>
            <w:tcW w:w="1597" w:type="dxa"/>
          </w:tcPr>
          <w:p w14:paraId="0376FE02" w14:textId="77777777" w:rsidR="00344513" w:rsidRDefault="00344513" w:rsidP="00871244">
            <w:r>
              <w:rPr>
                <w:sz w:val="16"/>
                <w:szCs w:val="16"/>
              </w:rPr>
              <w:t>Charter, Ericsson, Nokia</w:t>
            </w:r>
          </w:p>
        </w:tc>
        <w:tc>
          <w:tcPr>
            <w:tcW w:w="1122" w:type="dxa"/>
          </w:tcPr>
          <w:p w14:paraId="06FB3978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ED8608C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FCBE49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</w:tr>
      <w:tr w:rsidR="00344513" w14:paraId="23064D83" w14:textId="77777777" w:rsidTr="00871244">
        <w:tc>
          <w:tcPr>
            <w:tcW w:w="879" w:type="dxa"/>
          </w:tcPr>
          <w:p w14:paraId="466B665E" w14:textId="77777777" w:rsidR="00344513" w:rsidRDefault="00344513" w:rsidP="0087124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142FED0" w14:textId="77777777" w:rsidR="00344513" w:rsidRDefault="00344513" w:rsidP="00871244">
            <w:r>
              <w:rPr>
                <w:sz w:val="16"/>
                <w:szCs w:val="16"/>
              </w:rPr>
              <w:t>0640</w:t>
            </w:r>
          </w:p>
        </w:tc>
        <w:tc>
          <w:tcPr>
            <w:tcW w:w="517" w:type="dxa"/>
          </w:tcPr>
          <w:p w14:paraId="22364329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BB4E52" w14:textId="77777777" w:rsidR="00344513" w:rsidRDefault="00344513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B84BC6" w14:textId="77777777" w:rsidR="00344513" w:rsidRDefault="00344513" w:rsidP="00871244">
            <w:r>
              <w:rPr>
                <w:sz w:val="16"/>
                <w:szCs w:val="16"/>
              </w:rPr>
              <w:t>CR to TS 38.104: Alignment with UE specification for n30 and n77 notes in Table 5.2-1</w:t>
            </w:r>
          </w:p>
        </w:tc>
        <w:tc>
          <w:tcPr>
            <w:tcW w:w="517" w:type="dxa"/>
          </w:tcPr>
          <w:p w14:paraId="7B3FB64E" w14:textId="77777777" w:rsidR="00344513" w:rsidRDefault="00344513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41C432" w14:textId="77777777" w:rsidR="00344513" w:rsidRDefault="00344513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410A7BA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DFF642E" w14:textId="77777777" w:rsidR="00344513" w:rsidRDefault="00344513" w:rsidP="00871244">
            <w:r>
              <w:rPr>
                <w:sz w:val="16"/>
                <w:szCs w:val="16"/>
              </w:rPr>
              <w:t>R4-2409532</w:t>
            </w:r>
          </w:p>
        </w:tc>
        <w:tc>
          <w:tcPr>
            <w:tcW w:w="1597" w:type="dxa"/>
          </w:tcPr>
          <w:p w14:paraId="49B34234" w14:textId="77777777" w:rsidR="00344513" w:rsidRDefault="00344513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CFFAAB7" w14:textId="77777777" w:rsidR="00344513" w:rsidRDefault="00344513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74528E9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3F6B5B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</w:tr>
      <w:tr w:rsidR="00344513" w14:paraId="46FEEEC2" w14:textId="77777777" w:rsidTr="00871244">
        <w:tc>
          <w:tcPr>
            <w:tcW w:w="879" w:type="dxa"/>
          </w:tcPr>
          <w:p w14:paraId="43D8710F" w14:textId="77777777" w:rsidR="00344513" w:rsidRDefault="00344513" w:rsidP="00871244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61761773" w14:textId="77777777" w:rsidR="00344513" w:rsidRDefault="00344513" w:rsidP="00871244"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 w14:paraId="0A6E902A" w14:textId="77777777" w:rsidR="00344513" w:rsidRDefault="00344513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9D58A0" w14:textId="77777777" w:rsidR="00344513" w:rsidRDefault="00344513" w:rsidP="0087124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55DC2E7" w14:textId="77777777" w:rsidR="00344513" w:rsidRDefault="00344513" w:rsidP="00871244">
            <w:r>
              <w:rPr>
                <w:sz w:val="16"/>
                <w:szCs w:val="16"/>
              </w:rPr>
              <w:t>(NR_newRAT)  CR to TS 38.113 BS EMC maintenance R15</w:t>
            </w:r>
          </w:p>
        </w:tc>
        <w:tc>
          <w:tcPr>
            <w:tcW w:w="517" w:type="dxa"/>
          </w:tcPr>
          <w:p w14:paraId="790AC40C" w14:textId="77777777" w:rsidR="00344513" w:rsidRDefault="00344513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10000A" w14:textId="77777777" w:rsidR="00344513" w:rsidRDefault="00344513" w:rsidP="00871244">
            <w:r>
              <w:rPr>
                <w:sz w:val="16"/>
                <w:szCs w:val="16"/>
              </w:rPr>
              <w:t>15.19.0</w:t>
            </w:r>
          </w:p>
        </w:tc>
        <w:tc>
          <w:tcPr>
            <w:tcW w:w="758" w:type="dxa"/>
          </w:tcPr>
          <w:p w14:paraId="59DE46E3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F5268B4" w14:textId="77777777" w:rsidR="00344513" w:rsidRDefault="00344513" w:rsidP="00871244">
            <w:r>
              <w:rPr>
                <w:sz w:val="16"/>
                <w:szCs w:val="16"/>
              </w:rPr>
              <w:t>R4-2409952</w:t>
            </w:r>
          </w:p>
        </w:tc>
        <w:tc>
          <w:tcPr>
            <w:tcW w:w="1597" w:type="dxa"/>
          </w:tcPr>
          <w:p w14:paraId="57878CFE" w14:textId="77777777" w:rsidR="00344513" w:rsidRDefault="00344513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638D0AE" w14:textId="77777777" w:rsidR="00344513" w:rsidRDefault="00344513" w:rsidP="00871244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4CAA65F9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16D53A" w14:textId="77777777" w:rsidR="00344513" w:rsidRDefault="00344513" w:rsidP="00871244">
            <w:pPr>
              <w:rPr>
                <w:sz w:val="16"/>
                <w:szCs w:val="16"/>
              </w:rPr>
            </w:pPr>
          </w:p>
        </w:tc>
      </w:tr>
      <w:tr w:rsidR="00344513" w14:paraId="32D71255" w14:textId="77777777" w:rsidTr="00871244">
        <w:tc>
          <w:tcPr>
            <w:tcW w:w="879" w:type="dxa"/>
          </w:tcPr>
          <w:p w14:paraId="3D1A5667" w14:textId="77777777" w:rsidR="00344513" w:rsidRDefault="00344513" w:rsidP="00871244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367183A9" w14:textId="77777777" w:rsidR="00344513" w:rsidRDefault="00344513" w:rsidP="00871244"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 w14:paraId="3BD4C6DB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DD9EF1" w14:textId="77777777" w:rsidR="00344513" w:rsidRDefault="00344513" w:rsidP="008712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276629" w14:textId="77777777" w:rsidR="00344513" w:rsidRDefault="00344513" w:rsidP="00871244">
            <w:r>
              <w:rPr>
                <w:sz w:val="16"/>
                <w:szCs w:val="16"/>
              </w:rPr>
              <w:t>(NR_newRAT)  CR to TS 38.113 BS EMC maintenance R16</w:t>
            </w:r>
          </w:p>
        </w:tc>
        <w:tc>
          <w:tcPr>
            <w:tcW w:w="517" w:type="dxa"/>
          </w:tcPr>
          <w:p w14:paraId="3B86E7DF" w14:textId="77777777" w:rsidR="00344513" w:rsidRDefault="00344513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7A1999" w14:textId="77777777" w:rsidR="00344513" w:rsidRDefault="00344513" w:rsidP="00871244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0434D648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A0D3782" w14:textId="77777777" w:rsidR="00344513" w:rsidRDefault="00344513" w:rsidP="00871244">
            <w:r>
              <w:rPr>
                <w:sz w:val="16"/>
                <w:szCs w:val="16"/>
              </w:rPr>
              <w:t>R4-2409975</w:t>
            </w:r>
          </w:p>
        </w:tc>
        <w:tc>
          <w:tcPr>
            <w:tcW w:w="1597" w:type="dxa"/>
          </w:tcPr>
          <w:p w14:paraId="68176EA2" w14:textId="77777777" w:rsidR="00344513" w:rsidRDefault="00344513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5FC3928" w14:textId="77777777" w:rsidR="00344513" w:rsidRDefault="00344513" w:rsidP="00871244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18299A7C" w14:textId="77777777" w:rsidR="00344513" w:rsidRDefault="00344513" w:rsidP="00871244">
            <w:r>
              <w:rPr>
                <w:sz w:val="16"/>
                <w:szCs w:val="16"/>
              </w:rPr>
              <w:t>4.4, 4.5, 8, 9.1</w:t>
            </w:r>
          </w:p>
        </w:tc>
        <w:tc>
          <w:tcPr>
            <w:tcW w:w="998" w:type="dxa"/>
          </w:tcPr>
          <w:p w14:paraId="0F18508E" w14:textId="77777777" w:rsidR="00344513" w:rsidRDefault="00344513" w:rsidP="008712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4513" w14:paraId="02AF3AA9" w14:textId="77777777" w:rsidTr="00871244">
        <w:tc>
          <w:tcPr>
            <w:tcW w:w="879" w:type="dxa"/>
          </w:tcPr>
          <w:p w14:paraId="7FE709F0" w14:textId="77777777" w:rsidR="00344513" w:rsidRDefault="00344513" w:rsidP="00871244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5D752BD4" w14:textId="77777777" w:rsidR="00344513" w:rsidRDefault="00344513" w:rsidP="00871244"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 w14:paraId="731F56BA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4F214C" w14:textId="77777777" w:rsidR="00344513" w:rsidRDefault="00344513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BD20AC" w14:textId="77777777" w:rsidR="00344513" w:rsidRDefault="00344513" w:rsidP="00871244">
            <w:r>
              <w:rPr>
                <w:sz w:val="16"/>
                <w:szCs w:val="16"/>
              </w:rPr>
              <w:t>(NR_newRAT)  CR to TS 38.113 BS EMC maintenance R17</w:t>
            </w:r>
          </w:p>
        </w:tc>
        <w:tc>
          <w:tcPr>
            <w:tcW w:w="517" w:type="dxa"/>
          </w:tcPr>
          <w:p w14:paraId="049B4BF1" w14:textId="77777777" w:rsidR="00344513" w:rsidRDefault="00344513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BD0DC7" w14:textId="77777777" w:rsidR="00344513" w:rsidRDefault="00344513" w:rsidP="00871244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73C67217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F13E4A7" w14:textId="77777777" w:rsidR="00344513" w:rsidRDefault="00344513" w:rsidP="00871244">
            <w:r>
              <w:rPr>
                <w:sz w:val="16"/>
                <w:szCs w:val="16"/>
              </w:rPr>
              <w:t>R4-2409976</w:t>
            </w:r>
          </w:p>
        </w:tc>
        <w:tc>
          <w:tcPr>
            <w:tcW w:w="1597" w:type="dxa"/>
          </w:tcPr>
          <w:p w14:paraId="59379DBA" w14:textId="77777777" w:rsidR="00344513" w:rsidRDefault="00344513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5AAD837" w14:textId="77777777" w:rsidR="00344513" w:rsidRDefault="00344513" w:rsidP="00871244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4635822F" w14:textId="77777777" w:rsidR="00344513" w:rsidRDefault="00344513" w:rsidP="00871244">
            <w:r>
              <w:rPr>
                <w:sz w:val="16"/>
                <w:szCs w:val="16"/>
              </w:rPr>
              <w:t>4.4, 4.5, 8, 9.1</w:t>
            </w:r>
          </w:p>
        </w:tc>
        <w:tc>
          <w:tcPr>
            <w:tcW w:w="998" w:type="dxa"/>
          </w:tcPr>
          <w:p w14:paraId="0DD01480" w14:textId="77777777" w:rsidR="00344513" w:rsidRDefault="00344513" w:rsidP="008712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4513" w14:paraId="24C6F934" w14:textId="77777777" w:rsidTr="00871244">
        <w:tc>
          <w:tcPr>
            <w:tcW w:w="879" w:type="dxa"/>
          </w:tcPr>
          <w:p w14:paraId="176A15CD" w14:textId="77777777" w:rsidR="00344513" w:rsidRDefault="00344513" w:rsidP="00871244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5BD319FD" w14:textId="77777777" w:rsidR="00344513" w:rsidRDefault="00344513" w:rsidP="00871244"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 w14:paraId="4C98D873" w14:textId="77777777" w:rsidR="00344513" w:rsidRDefault="00344513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B48FF1" w14:textId="77777777" w:rsidR="00344513" w:rsidRDefault="00344513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02D410" w14:textId="77777777" w:rsidR="00344513" w:rsidRDefault="00344513" w:rsidP="00871244">
            <w:r>
              <w:rPr>
                <w:sz w:val="16"/>
                <w:szCs w:val="16"/>
              </w:rPr>
              <w:t>(NR_newRAT)  CR to TS 38.113 BS EMC maintenance R18</w:t>
            </w:r>
          </w:p>
        </w:tc>
        <w:tc>
          <w:tcPr>
            <w:tcW w:w="517" w:type="dxa"/>
          </w:tcPr>
          <w:p w14:paraId="578E368A" w14:textId="77777777" w:rsidR="00344513" w:rsidRDefault="00344513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CF25FA" w14:textId="77777777" w:rsidR="00344513" w:rsidRDefault="00344513" w:rsidP="00871244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6F09320" w14:textId="77777777" w:rsidR="00344513" w:rsidRDefault="00344513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6493262" w14:textId="77777777" w:rsidR="00344513" w:rsidRDefault="00344513" w:rsidP="00871244">
            <w:r>
              <w:rPr>
                <w:sz w:val="16"/>
                <w:szCs w:val="16"/>
              </w:rPr>
              <w:t>R4-2409989</w:t>
            </w:r>
          </w:p>
        </w:tc>
        <w:tc>
          <w:tcPr>
            <w:tcW w:w="1597" w:type="dxa"/>
          </w:tcPr>
          <w:p w14:paraId="411E818A" w14:textId="77777777" w:rsidR="00344513" w:rsidRDefault="00344513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A5C5DDA" w14:textId="77777777" w:rsidR="00344513" w:rsidRDefault="00344513" w:rsidP="00871244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5489626A" w14:textId="77777777" w:rsidR="00344513" w:rsidRDefault="00344513" w:rsidP="00871244">
            <w:r>
              <w:rPr>
                <w:sz w:val="16"/>
                <w:szCs w:val="16"/>
              </w:rPr>
              <w:t>4.4, 4.5, 8, 9.1</w:t>
            </w:r>
          </w:p>
        </w:tc>
        <w:tc>
          <w:tcPr>
            <w:tcW w:w="998" w:type="dxa"/>
          </w:tcPr>
          <w:p w14:paraId="35915DC4" w14:textId="77777777" w:rsidR="00344513" w:rsidRDefault="00344513" w:rsidP="008712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6046874D" w14:textId="77777777" w:rsidR="000E7834" w:rsidRDefault="000E7834" w:rsidP="000E7834"/>
    <w:p w14:paraId="0CC17F39" w14:textId="77777777" w:rsidR="000E7834" w:rsidRDefault="000E7834" w:rsidP="000E7834"/>
    <w:p w14:paraId="79F40C7D" w14:textId="413C65C4" w:rsidR="00E144C4" w:rsidRDefault="00DD25DB" w:rsidP="00512C52">
      <w:pPr>
        <w:pStyle w:val="Heading2"/>
        <w:rPr>
          <w:rFonts w:cs="Arial"/>
          <w:noProof/>
        </w:rPr>
      </w:pPr>
      <w:r w:rsidRPr="00DD25DB">
        <w:rPr>
          <w:noProof/>
        </w:rPr>
        <w:t>RP-241383</w:t>
      </w:r>
    </w:p>
    <w:p w14:paraId="229014EB" w14:textId="700E8C16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3</w:t>
      </w:r>
    </w:p>
    <w:p w14:paraId="0C7F3871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E04B0" w:rsidRPr="004E535C" w14:paraId="46D0ACD2" w14:textId="77777777" w:rsidTr="0087124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1893C79" w14:textId="77777777" w:rsidR="003E04B0" w:rsidRPr="00BF1EB6" w:rsidRDefault="003E04B0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E1C8C5" w14:textId="77777777" w:rsidR="003E04B0" w:rsidRPr="00BF1EB6" w:rsidRDefault="003E04B0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E00D1A" w14:textId="77777777" w:rsidR="003E04B0" w:rsidRPr="00BF1EB6" w:rsidRDefault="003E04B0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6368A1" w14:textId="77777777" w:rsidR="003E04B0" w:rsidRPr="00BF1EB6" w:rsidRDefault="003E04B0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B19539" w14:textId="77777777" w:rsidR="003E04B0" w:rsidRPr="00BF1EB6" w:rsidRDefault="003E04B0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B6700A" w14:textId="77777777" w:rsidR="003E04B0" w:rsidRPr="00BF1EB6" w:rsidRDefault="003E04B0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F522A7" w14:textId="77777777" w:rsidR="003E04B0" w:rsidRPr="00BF1EB6" w:rsidRDefault="003E04B0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93F0D3F" w14:textId="77777777" w:rsidR="003E04B0" w:rsidRPr="00BF1EB6" w:rsidRDefault="003E04B0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2EC2D04" w14:textId="77777777" w:rsidR="003E04B0" w:rsidRPr="00BF1EB6" w:rsidRDefault="003E04B0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87A122" w14:textId="77777777" w:rsidR="003E04B0" w:rsidRPr="00BF1EB6" w:rsidRDefault="003E04B0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3D756A" w14:textId="77777777" w:rsidR="003E04B0" w:rsidRPr="00BF1EB6" w:rsidRDefault="003E04B0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7CE28BF" w14:textId="77777777" w:rsidR="003E04B0" w:rsidRPr="00BF1EB6" w:rsidRDefault="003E04B0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AFDD492" w14:textId="77777777" w:rsidR="003E04B0" w:rsidRPr="00BF1EB6" w:rsidRDefault="003E04B0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E04B0" w14:paraId="41637C06" w14:textId="77777777" w:rsidTr="00871244">
        <w:tc>
          <w:tcPr>
            <w:tcW w:w="879" w:type="dxa"/>
          </w:tcPr>
          <w:p w14:paraId="4E82CE94" w14:textId="77777777" w:rsidR="003E04B0" w:rsidRDefault="003E04B0" w:rsidP="0087124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B3BD8E3" w14:textId="77777777" w:rsidR="003E04B0" w:rsidRDefault="003E04B0" w:rsidP="00871244">
            <w:r>
              <w:rPr>
                <w:sz w:val="16"/>
                <w:szCs w:val="16"/>
              </w:rPr>
              <w:t>2286</w:t>
            </w:r>
          </w:p>
        </w:tc>
        <w:tc>
          <w:tcPr>
            <w:tcW w:w="517" w:type="dxa"/>
          </w:tcPr>
          <w:p w14:paraId="11FC3D22" w14:textId="77777777" w:rsidR="003E04B0" w:rsidRDefault="003E04B0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C1EB77" w14:textId="77777777" w:rsidR="003E04B0" w:rsidRDefault="003E04B0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72EADA" w14:textId="77777777" w:rsidR="003E04B0" w:rsidRDefault="003E04B0" w:rsidP="00871244">
            <w:r>
              <w:rPr>
                <w:sz w:val="16"/>
                <w:szCs w:val="16"/>
              </w:rPr>
              <w:t>(NR_newRAT-Core) Correct the Pcmax tolerance for inter-band CA and TxD</w:t>
            </w:r>
          </w:p>
        </w:tc>
        <w:tc>
          <w:tcPr>
            <w:tcW w:w="517" w:type="dxa"/>
          </w:tcPr>
          <w:p w14:paraId="49A896FE" w14:textId="77777777" w:rsidR="003E04B0" w:rsidRDefault="003E04B0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B57A65" w14:textId="77777777" w:rsidR="003E04B0" w:rsidRDefault="003E04B0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42552A7" w14:textId="77777777" w:rsidR="003E04B0" w:rsidRDefault="003E04B0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6E0A1F7" w14:textId="77777777" w:rsidR="003E04B0" w:rsidRDefault="003E04B0" w:rsidP="00871244">
            <w:r>
              <w:rPr>
                <w:sz w:val="16"/>
                <w:szCs w:val="16"/>
              </w:rPr>
              <w:t>R4-2408368</w:t>
            </w:r>
          </w:p>
        </w:tc>
        <w:tc>
          <w:tcPr>
            <w:tcW w:w="1597" w:type="dxa"/>
          </w:tcPr>
          <w:p w14:paraId="52B25DA4" w14:textId="77777777" w:rsidR="003E04B0" w:rsidRDefault="003E04B0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FBF3F69" w14:textId="77777777" w:rsidR="003E04B0" w:rsidRDefault="003E04B0" w:rsidP="00871244">
            <w:r>
              <w:rPr>
                <w:sz w:val="16"/>
                <w:szCs w:val="16"/>
              </w:rPr>
              <w:t>NR_newRAT-Core, NR_RF_TxD-Core</w:t>
            </w:r>
          </w:p>
        </w:tc>
        <w:tc>
          <w:tcPr>
            <w:tcW w:w="2323" w:type="dxa"/>
          </w:tcPr>
          <w:p w14:paraId="06F06907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F9E8C4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</w:tr>
      <w:tr w:rsidR="003E04B0" w14:paraId="38C267F9" w14:textId="77777777" w:rsidTr="00871244">
        <w:tc>
          <w:tcPr>
            <w:tcW w:w="879" w:type="dxa"/>
          </w:tcPr>
          <w:p w14:paraId="2099BD56" w14:textId="77777777" w:rsidR="003E04B0" w:rsidRDefault="003E04B0" w:rsidP="0087124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50146D6" w14:textId="77777777" w:rsidR="003E04B0" w:rsidRDefault="003E04B0" w:rsidP="00871244">
            <w:r>
              <w:rPr>
                <w:sz w:val="16"/>
                <w:szCs w:val="16"/>
              </w:rPr>
              <w:t>2287</w:t>
            </w:r>
          </w:p>
        </w:tc>
        <w:tc>
          <w:tcPr>
            <w:tcW w:w="517" w:type="dxa"/>
          </w:tcPr>
          <w:p w14:paraId="5D075B3A" w14:textId="77777777" w:rsidR="003E04B0" w:rsidRDefault="003E04B0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43B7F4" w14:textId="77777777" w:rsidR="003E04B0" w:rsidRDefault="003E04B0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F4FD76" w14:textId="77777777" w:rsidR="003E04B0" w:rsidRDefault="003E04B0" w:rsidP="00871244">
            <w:r>
              <w:rPr>
                <w:sz w:val="16"/>
                <w:szCs w:val="16"/>
              </w:rPr>
              <w:t>(NR_newRAT-Core)Correct the Pcmax tolerance for inter-band CA and TxD</w:t>
            </w:r>
          </w:p>
        </w:tc>
        <w:tc>
          <w:tcPr>
            <w:tcW w:w="517" w:type="dxa"/>
          </w:tcPr>
          <w:p w14:paraId="7FAC480B" w14:textId="77777777" w:rsidR="003E04B0" w:rsidRDefault="003E04B0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54C656" w14:textId="77777777" w:rsidR="003E04B0" w:rsidRDefault="003E04B0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24979EE" w14:textId="77777777" w:rsidR="003E04B0" w:rsidRDefault="003E04B0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7D76B24" w14:textId="77777777" w:rsidR="003E04B0" w:rsidRDefault="003E04B0" w:rsidP="00871244">
            <w:r>
              <w:rPr>
                <w:sz w:val="16"/>
                <w:szCs w:val="16"/>
              </w:rPr>
              <w:t>R4-2408369</w:t>
            </w:r>
          </w:p>
        </w:tc>
        <w:tc>
          <w:tcPr>
            <w:tcW w:w="1597" w:type="dxa"/>
          </w:tcPr>
          <w:p w14:paraId="3E360916" w14:textId="77777777" w:rsidR="003E04B0" w:rsidRDefault="003E04B0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A0775FF" w14:textId="77777777" w:rsidR="003E04B0" w:rsidRDefault="003E04B0" w:rsidP="00871244">
            <w:r>
              <w:rPr>
                <w:sz w:val="16"/>
                <w:szCs w:val="16"/>
              </w:rPr>
              <w:t>NR_newRAT-Core, NR_RF_TxD-Core</w:t>
            </w:r>
          </w:p>
        </w:tc>
        <w:tc>
          <w:tcPr>
            <w:tcW w:w="2323" w:type="dxa"/>
          </w:tcPr>
          <w:p w14:paraId="4B468BC8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6D50D2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</w:tr>
      <w:tr w:rsidR="003E04B0" w14:paraId="4086803B" w14:textId="77777777" w:rsidTr="00871244">
        <w:tc>
          <w:tcPr>
            <w:tcW w:w="879" w:type="dxa"/>
          </w:tcPr>
          <w:p w14:paraId="151B93A7" w14:textId="77777777" w:rsidR="003E04B0" w:rsidRDefault="003E04B0" w:rsidP="00871244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DFC1920" w14:textId="77777777" w:rsidR="003E04B0" w:rsidRDefault="003E04B0" w:rsidP="00871244">
            <w:r>
              <w:rPr>
                <w:sz w:val="16"/>
                <w:szCs w:val="16"/>
              </w:rPr>
              <w:t>0748</w:t>
            </w:r>
          </w:p>
        </w:tc>
        <w:tc>
          <w:tcPr>
            <w:tcW w:w="517" w:type="dxa"/>
          </w:tcPr>
          <w:p w14:paraId="2B5CC7F4" w14:textId="77777777" w:rsidR="003E04B0" w:rsidRDefault="003E04B0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6FA1A0" w14:textId="77777777" w:rsidR="003E04B0" w:rsidRDefault="003E04B0" w:rsidP="008712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29843A0" w14:textId="77777777" w:rsidR="003E04B0" w:rsidRDefault="003E04B0" w:rsidP="00871244">
            <w:r>
              <w:rPr>
                <w:sz w:val="16"/>
                <w:szCs w:val="16"/>
              </w:rPr>
              <w:t>(NR_newRAT-Core) CR for TS 38.101-2 Correction on the modifiedMPR table</w:t>
            </w:r>
          </w:p>
        </w:tc>
        <w:tc>
          <w:tcPr>
            <w:tcW w:w="517" w:type="dxa"/>
          </w:tcPr>
          <w:p w14:paraId="36673C6C" w14:textId="77777777" w:rsidR="003E04B0" w:rsidRDefault="003E04B0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85D945" w14:textId="77777777" w:rsidR="003E04B0" w:rsidRDefault="003E04B0" w:rsidP="0087124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76ED0454" w14:textId="77777777" w:rsidR="003E04B0" w:rsidRDefault="003E04B0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DCC09AA" w14:textId="77777777" w:rsidR="003E04B0" w:rsidRDefault="003E04B0" w:rsidP="00871244">
            <w:r>
              <w:rPr>
                <w:sz w:val="16"/>
                <w:szCs w:val="16"/>
              </w:rPr>
              <w:t>R4-2410745</w:t>
            </w:r>
          </w:p>
        </w:tc>
        <w:tc>
          <w:tcPr>
            <w:tcW w:w="1597" w:type="dxa"/>
          </w:tcPr>
          <w:p w14:paraId="179BC867" w14:textId="77777777" w:rsidR="003E04B0" w:rsidRDefault="003E04B0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63E4D1" w14:textId="77777777" w:rsidR="003E04B0" w:rsidRDefault="003E04B0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94E181D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0009D7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</w:tr>
      <w:tr w:rsidR="003E04B0" w14:paraId="70B4961E" w14:textId="77777777" w:rsidTr="00871244">
        <w:tc>
          <w:tcPr>
            <w:tcW w:w="879" w:type="dxa"/>
          </w:tcPr>
          <w:p w14:paraId="02F22C7B" w14:textId="77777777" w:rsidR="003E04B0" w:rsidRDefault="003E04B0" w:rsidP="00871244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1FA12461" w14:textId="77777777" w:rsidR="003E04B0" w:rsidRDefault="003E04B0" w:rsidP="00871244">
            <w:r>
              <w:rPr>
                <w:sz w:val="16"/>
                <w:szCs w:val="16"/>
              </w:rPr>
              <w:t>0749</w:t>
            </w:r>
          </w:p>
        </w:tc>
        <w:tc>
          <w:tcPr>
            <w:tcW w:w="517" w:type="dxa"/>
          </w:tcPr>
          <w:p w14:paraId="03FD71D7" w14:textId="77777777" w:rsidR="003E04B0" w:rsidRDefault="003E04B0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04EBFF" w14:textId="77777777" w:rsidR="003E04B0" w:rsidRDefault="003E04B0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DE5387" w14:textId="77777777" w:rsidR="003E04B0" w:rsidRDefault="003E04B0" w:rsidP="00871244">
            <w:r>
              <w:rPr>
                <w:sz w:val="16"/>
                <w:szCs w:val="16"/>
              </w:rPr>
              <w:t>(NR_newRAT-Core) CR for TS 38.101-2 Correction on the modifiedMPR table</w:t>
            </w:r>
          </w:p>
        </w:tc>
        <w:tc>
          <w:tcPr>
            <w:tcW w:w="517" w:type="dxa"/>
          </w:tcPr>
          <w:p w14:paraId="5C373D3B" w14:textId="77777777" w:rsidR="003E04B0" w:rsidRDefault="003E04B0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34DC72" w14:textId="77777777" w:rsidR="003E04B0" w:rsidRDefault="003E04B0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CF9DD5A" w14:textId="77777777" w:rsidR="003E04B0" w:rsidRDefault="003E04B0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8AD9AA9" w14:textId="77777777" w:rsidR="003E04B0" w:rsidRDefault="003E04B0" w:rsidP="00871244">
            <w:r>
              <w:rPr>
                <w:sz w:val="16"/>
                <w:szCs w:val="16"/>
              </w:rPr>
              <w:t>R4-2410746</w:t>
            </w:r>
          </w:p>
        </w:tc>
        <w:tc>
          <w:tcPr>
            <w:tcW w:w="1597" w:type="dxa"/>
          </w:tcPr>
          <w:p w14:paraId="371344D9" w14:textId="77777777" w:rsidR="003E04B0" w:rsidRDefault="003E04B0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45119E" w14:textId="77777777" w:rsidR="003E04B0" w:rsidRDefault="003E04B0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9C1E3F7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536773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</w:tr>
      <w:tr w:rsidR="003E04B0" w14:paraId="31FF36BD" w14:textId="77777777" w:rsidTr="00871244">
        <w:tc>
          <w:tcPr>
            <w:tcW w:w="879" w:type="dxa"/>
          </w:tcPr>
          <w:p w14:paraId="5AEFF9F4" w14:textId="77777777" w:rsidR="003E04B0" w:rsidRDefault="003E04B0" w:rsidP="00871244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354E5A0" w14:textId="77777777" w:rsidR="003E04B0" w:rsidRDefault="003E04B0" w:rsidP="00871244">
            <w:r>
              <w:rPr>
                <w:sz w:val="16"/>
                <w:szCs w:val="16"/>
              </w:rPr>
              <w:t>0750</w:t>
            </w:r>
          </w:p>
        </w:tc>
        <w:tc>
          <w:tcPr>
            <w:tcW w:w="517" w:type="dxa"/>
          </w:tcPr>
          <w:p w14:paraId="2AF9F8C1" w14:textId="77777777" w:rsidR="003E04B0" w:rsidRDefault="003E04B0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C8BE7B" w14:textId="77777777" w:rsidR="003E04B0" w:rsidRDefault="003E04B0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4061A0" w14:textId="77777777" w:rsidR="003E04B0" w:rsidRDefault="003E04B0" w:rsidP="00871244">
            <w:r>
              <w:rPr>
                <w:sz w:val="16"/>
                <w:szCs w:val="16"/>
              </w:rPr>
              <w:t>(NR_newRAT-Core) CR for TS 38.101-2 Correction on the modifiedMPR table</w:t>
            </w:r>
          </w:p>
        </w:tc>
        <w:tc>
          <w:tcPr>
            <w:tcW w:w="517" w:type="dxa"/>
          </w:tcPr>
          <w:p w14:paraId="12EE3B60" w14:textId="77777777" w:rsidR="003E04B0" w:rsidRDefault="003E04B0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689C47" w14:textId="77777777" w:rsidR="003E04B0" w:rsidRDefault="003E04B0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04037CB" w14:textId="77777777" w:rsidR="003E04B0" w:rsidRDefault="003E04B0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AA94514" w14:textId="77777777" w:rsidR="003E04B0" w:rsidRDefault="003E04B0" w:rsidP="00871244">
            <w:r>
              <w:rPr>
                <w:sz w:val="16"/>
                <w:szCs w:val="16"/>
              </w:rPr>
              <w:t>R4-2410744</w:t>
            </w:r>
          </w:p>
        </w:tc>
        <w:tc>
          <w:tcPr>
            <w:tcW w:w="1597" w:type="dxa"/>
          </w:tcPr>
          <w:p w14:paraId="4ACC0467" w14:textId="77777777" w:rsidR="003E04B0" w:rsidRDefault="003E04B0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FD1D23D" w14:textId="77777777" w:rsidR="003E04B0" w:rsidRDefault="003E04B0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F7B3A6F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7DB115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</w:tr>
      <w:tr w:rsidR="003E04B0" w14:paraId="3D430BAD" w14:textId="77777777" w:rsidTr="00871244">
        <w:tc>
          <w:tcPr>
            <w:tcW w:w="879" w:type="dxa"/>
          </w:tcPr>
          <w:p w14:paraId="26E3CEC6" w14:textId="77777777" w:rsidR="003E04B0" w:rsidRDefault="003E04B0" w:rsidP="0087124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C803ACE" w14:textId="77777777" w:rsidR="003E04B0" w:rsidRDefault="003E04B0" w:rsidP="00871244">
            <w:r>
              <w:rPr>
                <w:sz w:val="16"/>
                <w:szCs w:val="16"/>
              </w:rPr>
              <w:t>1261</w:t>
            </w:r>
          </w:p>
        </w:tc>
        <w:tc>
          <w:tcPr>
            <w:tcW w:w="517" w:type="dxa"/>
          </w:tcPr>
          <w:p w14:paraId="2E5C9F25" w14:textId="77777777" w:rsidR="003E04B0" w:rsidRDefault="003E04B0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520BA9" w14:textId="77777777" w:rsidR="003E04B0" w:rsidRDefault="003E04B0" w:rsidP="0087124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096153C" w14:textId="77777777" w:rsidR="003E04B0" w:rsidRDefault="003E04B0" w:rsidP="00871244">
            <w:r>
              <w:rPr>
                <w:sz w:val="16"/>
                <w:szCs w:val="16"/>
              </w:rPr>
              <w:t>CR to 38.101-3 on enabling missing UL feature support for inter-band CA between FR1 and FR2</w:t>
            </w:r>
          </w:p>
        </w:tc>
        <w:tc>
          <w:tcPr>
            <w:tcW w:w="517" w:type="dxa"/>
          </w:tcPr>
          <w:p w14:paraId="68B9532B" w14:textId="77777777" w:rsidR="003E04B0" w:rsidRDefault="003E04B0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B8978D" w14:textId="77777777" w:rsidR="003E04B0" w:rsidRDefault="003E04B0" w:rsidP="00871244">
            <w:r>
              <w:rPr>
                <w:sz w:val="16"/>
                <w:szCs w:val="16"/>
              </w:rPr>
              <w:t>15.25.0</w:t>
            </w:r>
          </w:p>
        </w:tc>
        <w:tc>
          <w:tcPr>
            <w:tcW w:w="758" w:type="dxa"/>
          </w:tcPr>
          <w:p w14:paraId="4C9ACA86" w14:textId="77777777" w:rsidR="003E04B0" w:rsidRDefault="003E04B0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9584966" w14:textId="77777777" w:rsidR="003E04B0" w:rsidRDefault="003E04B0" w:rsidP="00871244">
            <w:r>
              <w:rPr>
                <w:sz w:val="16"/>
                <w:szCs w:val="16"/>
              </w:rPr>
              <w:t>R4-2410695</w:t>
            </w:r>
          </w:p>
        </w:tc>
        <w:tc>
          <w:tcPr>
            <w:tcW w:w="1597" w:type="dxa"/>
          </w:tcPr>
          <w:p w14:paraId="7B04BC45" w14:textId="77777777" w:rsidR="003E04B0" w:rsidRDefault="003E04B0" w:rsidP="0087124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FB7AAAF" w14:textId="77777777" w:rsidR="003E04B0" w:rsidRDefault="003E04B0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41BF316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49620A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</w:tr>
      <w:tr w:rsidR="003E04B0" w14:paraId="52EFD092" w14:textId="77777777" w:rsidTr="00871244">
        <w:tc>
          <w:tcPr>
            <w:tcW w:w="879" w:type="dxa"/>
          </w:tcPr>
          <w:p w14:paraId="5023B101" w14:textId="77777777" w:rsidR="003E04B0" w:rsidRDefault="003E04B0" w:rsidP="0087124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44A664F" w14:textId="77777777" w:rsidR="003E04B0" w:rsidRDefault="003E04B0" w:rsidP="00871244">
            <w:r>
              <w:rPr>
                <w:sz w:val="16"/>
                <w:szCs w:val="16"/>
              </w:rPr>
              <w:t>0603</w:t>
            </w:r>
          </w:p>
        </w:tc>
        <w:tc>
          <w:tcPr>
            <w:tcW w:w="517" w:type="dxa"/>
          </w:tcPr>
          <w:p w14:paraId="35438A3D" w14:textId="77777777" w:rsidR="003E04B0" w:rsidRDefault="003E04B0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1B2012" w14:textId="77777777" w:rsidR="003E04B0" w:rsidRDefault="003E04B0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AA518B" w14:textId="77777777" w:rsidR="003E04B0" w:rsidRDefault="003E04B0" w:rsidP="00871244">
            <w:r>
              <w:rPr>
                <w:sz w:val="16"/>
                <w:szCs w:val="16"/>
              </w:rPr>
              <w:t>(NR_newRAT-Core) CR for Total power dynamic range (TPDR)</w:t>
            </w:r>
          </w:p>
        </w:tc>
        <w:tc>
          <w:tcPr>
            <w:tcW w:w="517" w:type="dxa"/>
          </w:tcPr>
          <w:p w14:paraId="530716D7" w14:textId="77777777" w:rsidR="003E04B0" w:rsidRDefault="003E04B0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040BAC" w14:textId="77777777" w:rsidR="003E04B0" w:rsidRDefault="003E04B0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0040AFF6" w14:textId="77777777" w:rsidR="003E04B0" w:rsidRDefault="003E04B0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CAB281D" w14:textId="77777777" w:rsidR="003E04B0" w:rsidRDefault="003E04B0" w:rsidP="00871244">
            <w:r>
              <w:rPr>
                <w:sz w:val="16"/>
                <w:szCs w:val="16"/>
              </w:rPr>
              <w:t>R4-2409942</w:t>
            </w:r>
          </w:p>
        </w:tc>
        <w:tc>
          <w:tcPr>
            <w:tcW w:w="1597" w:type="dxa"/>
          </w:tcPr>
          <w:p w14:paraId="5D2EBFC5" w14:textId="77777777" w:rsidR="003E04B0" w:rsidRDefault="003E04B0" w:rsidP="00871244">
            <w:r>
              <w:rPr>
                <w:sz w:val="16"/>
                <w:szCs w:val="16"/>
              </w:rPr>
              <w:t>Charter, Ericsson, Nokia</w:t>
            </w:r>
          </w:p>
        </w:tc>
        <w:tc>
          <w:tcPr>
            <w:tcW w:w="1122" w:type="dxa"/>
          </w:tcPr>
          <w:p w14:paraId="657FCB9F" w14:textId="77777777" w:rsidR="003E04B0" w:rsidRDefault="003E04B0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2B3718B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17D914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</w:tr>
      <w:tr w:rsidR="003E04B0" w14:paraId="51AEB6DF" w14:textId="77777777" w:rsidTr="00871244">
        <w:tc>
          <w:tcPr>
            <w:tcW w:w="879" w:type="dxa"/>
          </w:tcPr>
          <w:p w14:paraId="552157FD" w14:textId="77777777" w:rsidR="003E04B0" w:rsidRDefault="003E04B0" w:rsidP="0087124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B3974C6" w14:textId="77777777" w:rsidR="003E04B0" w:rsidRDefault="003E04B0" w:rsidP="00871244">
            <w:r>
              <w:rPr>
                <w:sz w:val="16"/>
                <w:szCs w:val="16"/>
              </w:rPr>
              <w:t>0638</w:t>
            </w:r>
          </w:p>
        </w:tc>
        <w:tc>
          <w:tcPr>
            <w:tcW w:w="517" w:type="dxa"/>
          </w:tcPr>
          <w:p w14:paraId="6641D766" w14:textId="77777777" w:rsidR="003E04B0" w:rsidRDefault="003E04B0" w:rsidP="0087124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6F14D7C" w14:textId="77777777" w:rsidR="003E04B0" w:rsidRDefault="003E04B0" w:rsidP="008712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23630F6" w14:textId="77777777" w:rsidR="003E04B0" w:rsidRDefault="003E04B0" w:rsidP="00871244">
            <w:r>
              <w:rPr>
                <w:sz w:val="16"/>
                <w:szCs w:val="16"/>
              </w:rPr>
              <w:t>CR to TS 38.104: Alignment with UE specification for n30 and n77 notes in Table 5.2-1</w:t>
            </w:r>
          </w:p>
        </w:tc>
        <w:tc>
          <w:tcPr>
            <w:tcW w:w="517" w:type="dxa"/>
          </w:tcPr>
          <w:p w14:paraId="24013FEF" w14:textId="77777777" w:rsidR="003E04B0" w:rsidRDefault="003E04B0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FE8352" w14:textId="77777777" w:rsidR="003E04B0" w:rsidRDefault="003E04B0" w:rsidP="0087124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6500D646" w14:textId="77777777" w:rsidR="003E04B0" w:rsidRDefault="003E04B0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C293470" w14:textId="77777777" w:rsidR="003E04B0" w:rsidRDefault="003E04B0" w:rsidP="00871244">
            <w:r>
              <w:rPr>
                <w:sz w:val="16"/>
                <w:szCs w:val="16"/>
              </w:rPr>
              <w:t>R4-2410013</w:t>
            </w:r>
          </w:p>
        </w:tc>
        <w:tc>
          <w:tcPr>
            <w:tcW w:w="1597" w:type="dxa"/>
          </w:tcPr>
          <w:p w14:paraId="03CD93F1" w14:textId="77777777" w:rsidR="003E04B0" w:rsidRDefault="003E04B0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0B143B8" w14:textId="77777777" w:rsidR="003E04B0" w:rsidRDefault="003E04B0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B7FA20B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783C50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</w:tr>
      <w:tr w:rsidR="003E04B0" w14:paraId="2CAE7443" w14:textId="77777777" w:rsidTr="00871244">
        <w:tc>
          <w:tcPr>
            <w:tcW w:w="879" w:type="dxa"/>
          </w:tcPr>
          <w:p w14:paraId="36AA5717" w14:textId="77777777" w:rsidR="003E04B0" w:rsidRDefault="003E04B0" w:rsidP="0087124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FDBCB2C" w14:textId="77777777" w:rsidR="003E04B0" w:rsidRDefault="003E04B0" w:rsidP="00871244">
            <w:r>
              <w:rPr>
                <w:sz w:val="16"/>
                <w:szCs w:val="16"/>
              </w:rPr>
              <w:t>0639</w:t>
            </w:r>
          </w:p>
        </w:tc>
        <w:tc>
          <w:tcPr>
            <w:tcW w:w="517" w:type="dxa"/>
          </w:tcPr>
          <w:p w14:paraId="6E0E2B34" w14:textId="77777777" w:rsidR="003E04B0" w:rsidRDefault="003E04B0" w:rsidP="0087124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09C4A06" w14:textId="77777777" w:rsidR="003E04B0" w:rsidRDefault="003E04B0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D0A3D0" w14:textId="77777777" w:rsidR="003E04B0" w:rsidRDefault="003E04B0" w:rsidP="00871244">
            <w:r>
              <w:rPr>
                <w:sz w:val="16"/>
                <w:szCs w:val="16"/>
              </w:rPr>
              <w:t>CR to TS 38.104: Alignment with UE specification for n30 and n77 notes in Table 5.2-1</w:t>
            </w:r>
          </w:p>
        </w:tc>
        <w:tc>
          <w:tcPr>
            <w:tcW w:w="517" w:type="dxa"/>
          </w:tcPr>
          <w:p w14:paraId="3D296863" w14:textId="77777777" w:rsidR="003E04B0" w:rsidRDefault="003E04B0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966152" w14:textId="77777777" w:rsidR="003E04B0" w:rsidRDefault="003E04B0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C20924E" w14:textId="77777777" w:rsidR="003E04B0" w:rsidRDefault="003E04B0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8999C91" w14:textId="77777777" w:rsidR="003E04B0" w:rsidRDefault="003E04B0" w:rsidP="00871244">
            <w:r>
              <w:rPr>
                <w:sz w:val="16"/>
                <w:szCs w:val="16"/>
              </w:rPr>
              <w:t>R4-2410014</w:t>
            </w:r>
          </w:p>
        </w:tc>
        <w:tc>
          <w:tcPr>
            <w:tcW w:w="1597" w:type="dxa"/>
          </w:tcPr>
          <w:p w14:paraId="48184589" w14:textId="77777777" w:rsidR="003E04B0" w:rsidRDefault="003E04B0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63070F5" w14:textId="77777777" w:rsidR="003E04B0" w:rsidRDefault="003E04B0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B6A5F30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D29BC3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</w:tr>
      <w:tr w:rsidR="003E04B0" w14:paraId="40854F23" w14:textId="77777777" w:rsidTr="00871244">
        <w:tc>
          <w:tcPr>
            <w:tcW w:w="879" w:type="dxa"/>
          </w:tcPr>
          <w:p w14:paraId="3BAF01E3" w14:textId="77777777" w:rsidR="003E04B0" w:rsidRDefault="003E04B0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3E8293F" w14:textId="77777777" w:rsidR="003E04B0" w:rsidRDefault="003E04B0" w:rsidP="00871244">
            <w:r>
              <w:rPr>
                <w:sz w:val="16"/>
                <w:szCs w:val="16"/>
              </w:rPr>
              <w:t>4530</w:t>
            </w:r>
          </w:p>
        </w:tc>
        <w:tc>
          <w:tcPr>
            <w:tcW w:w="517" w:type="dxa"/>
          </w:tcPr>
          <w:p w14:paraId="3C83302D" w14:textId="77777777" w:rsidR="003E04B0" w:rsidRDefault="003E04B0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DC0378" w14:textId="77777777" w:rsidR="003E04B0" w:rsidRDefault="003E04B0" w:rsidP="008712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67DD343" w14:textId="77777777" w:rsidR="003E04B0" w:rsidRDefault="003E04B0" w:rsidP="00871244">
            <w:r>
              <w:rPr>
                <w:sz w:val="16"/>
                <w:szCs w:val="16"/>
              </w:rPr>
              <w:t>(NR_newRAT-Core) CR for Rel-15 TCI state switching requirements - Rel-16</w:t>
            </w:r>
          </w:p>
        </w:tc>
        <w:tc>
          <w:tcPr>
            <w:tcW w:w="517" w:type="dxa"/>
          </w:tcPr>
          <w:p w14:paraId="241E5B74" w14:textId="77777777" w:rsidR="003E04B0" w:rsidRDefault="003E04B0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A727C4" w14:textId="77777777" w:rsidR="003E04B0" w:rsidRDefault="003E04B0" w:rsidP="0087124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16AD4DA4" w14:textId="77777777" w:rsidR="003E04B0" w:rsidRDefault="003E04B0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1885257" w14:textId="77777777" w:rsidR="003E04B0" w:rsidRDefault="003E04B0" w:rsidP="00871244">
            <w:r>
              <w:rPr>
                <w:sz w:val="16"/>
                <w:szCs w:val="16"/>
              </w:rPr>
              <w:t>R4-2410349</w:t>
            </w:r>
          </w:p>
        </w:tc>
        <w:tc>
          <w:tcPr>
            <w:tcW w:w="1597" w:type="dxa"/>
          </w:tcPr>
          <w:p w14:paraId="35CB8B34" w14:textId="77777777" w:rsidR="003E04B0" w:rsidRDefault="003E04B0" w:rsidP="00871244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CA81B30" w14:textId="77777777" w:rsidR="003E04B0" w:rsidRDefault="003E04B0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827DD59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638229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</w:tr>
      <w:tr w:rsidR="003E04B0" w14:paraId="11FE92F8" w14:textId="77777777" w:rsidTr="00871244">
        <w:tc>
          <w:tcPr>
            <w:tcW w:w="879" w:type="dxa"/>
          </w:tcPr>
          <w:p w14:paraId="5539CF73" w14:textId="77777777" w:rsidR="003E04B0" w:rsidRDefault="003E04B0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5D85189" w14:textId="77777777" w:rsidR="003E04B0" w:rsidRDefault="003E04B0" w:rsidP="00871244">
            <w:r>
              <w:rPr>
                <w:sz w:val="16"/>
                <w:szCs w:val="16"/>
              </w:rPr>
              <w:t>4531</w:t>
            </w:r>
          </w:p>
        </w:tc>
        <w:tc>
          <w:tcPr>
            <w:tcW w:w="517" w:type="dxa"/>
          </w:tcPr>
          <w:p w14:paraId="76BCB7AD" w14:textId="77777777" w:rsidR="003E04B0" w:rsidRDefault="003E04B0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DF6FEB" w14:textId="77777777" w:rsidR="003E04B0" w:rsidRDefault="003E04B0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D55ED0" w14:textId="77777777" w:rsidR="003E04B0" w:rsidRDefault="003E04B0" w:rsidP="00871244">
            <w:r>
              <w:rPr>
                <w:sz w:val="16"/>
                <w:szCs w:val="16"/>
              </w:rPr>
              <w:t>(NR_newRAT-Core) CR for Rel-15 TCI state switching requirements - Rel-17</w:t>
            </w:r>
          </w:p>
        </w:tc>
        <w:tc>
          <w:tcPr>
            <w:tcW w:w="517" w:type="dxa"/>
          </w:tcPr>
          <w:p w14:paraId="52A3469A" w14:textId="77777777" w:rsidR="003E04B0" w:rsidRDefault="003E04B0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D85125" w14:textId="77777777" w:rsidR="003E04B0" w:rsidRDefault="003E04B0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1ADD20E" w14:textId="77777777" w:rsidR="003E04B0" w:rsidRDefault="003E04B0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4604638" w14:textId="77777777" w:rsidR="003E04B0" w:rsidRDefault="003E04B0" w:rsidP="00871244">
            <w:r>
              <w:rPr>
                <w:sz w:val="16"/>
                <w:szCs w:val="16"/>
              </w:rPr>
              <w:t>R4-2410350</w:t>
            </w:r>
          </w:p>
        </w:tc>
        <w:tc>
          <w:tcPr>
            <w:tcW w:w="1597" w:type="dxa"/>
          </w:tcPr>
          <w:p w14:paraId="6C7291CE" w14:textId="77777777" w:rsidR="003E04B0" w:rsidRDefault="003E04B0" w:rsidP="00871244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2508646" w14:textId="77777777" w:rsidR="003E04B0" w:rsidRDefault="003E04B0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63BD769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C3C8E4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</w:tr>
      <w:tr w:rsidR="003E04B0" w14:paraId="68905CC9" w14:textId="77777777" w:rsidTr="00871244">
        <w:tc>
          <w:tcPr>
            <w:tcW w:w="879" w:type="dxa"/>
          </w:tcPr>
          <w:p w14:paraId="6E58FA26" w14:textId="77777777" w:rsidR="003E04B0" w:rsidRDefault="003E04B0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817DA3" w14:textId="77777777" w:rsidR="003E04B0" w:rsidRDefault="003E04B0" w:rsidP="00871244">
            <w:r>
              <w:rPr>
                <w:sz w:val="16"/>
                <w:szCs w:val="16"/>
              </w:rPr>
              <w:t>4532</w:t>
            </w:r>
          </w:p>
        </w:tc>
        <w:tc>
          <w:tcPr>
            <w:tcW w:w="517" w:type="dxa"/>
          </w:tcPr>
          <w:p w14:paraId="10BDBD8B" w14:textId="77777777" w:rsidR="003E04B0" w:rsidRDefault="003E04B0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1D437A" w14:textId="77777777" w:rsidR="003E04B0" w:rsidRDefault="003E04B0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B29230" w14:textId="77777777" w:rsidR="003E04B0" w:rsidRDefault="003E04B0" w:rsidP="00871244">
            <w:r>
              <w:rPr>
                <w:sz w:val="16"/>
                <w:szCs w:val="16"/>
              </w:rPr>
              <w:t>(NR_newRAT-Core) CR for Rel-15 TCI state switching requirements - Rel-18</w:t>
            </w:r>
          </w:p>
        </w:tc>
        <w:tc>
          <w:tcPr>
            <w:tcW w:w="517" w:type="dxa"/>
          </w:tcPr>
          <w:p w14:paraId="709F005E" w14:textId="77777777" w:rsidR="003E04B0" w:rsidRDefault="003E04B0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DE1A8D" w14:textId="77777777" w:rsidR="003E04B0" w:rsidRDefault="003E04B0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9AD4533" w14:textId="77777777" w:rsidR="003E04B0" w:rsidRDefault="003E04B0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744954A" w14:textId="77777777" w:rsidR="003E04B0" w:rsidRDefault="003E04B0" w:rsidP="00871244">
            <w:r>
              <w:rPr>
                <w:sz w:val="16"/>
                <w:szCs w:val="16"/>
              </w:rPr>
              <w:t>R4-2410351</w:t>
            </w:r>
          </w:p>
        </w:tc>
        <w:tc>
          <w:tcPr>
            <w:tcW w:w="1597" w:type="dxa"/>
          </w:tcPr>
          <w:p w14:paraId="3D1FF09B" w14:textId="77777777" w:rsidR="003E04B0" w:rsidRDefault="003E04B0" w:rsidP="00871244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D5E310B" w14:textId="77777777" w:rsidR="003E04B0" w:rsidRDefault="003E04B0" w:rsidP="00871244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18C3874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5EA298" w14:textId="77777777" w:rsidR="003E04B0" w:rsidRDefault="003E04B0" w:rsidP="00871244">
            <w:pPr>
              <w:rPr>
                <w:sz w:val="16"/>
                <w:szCs w:val="16"/>
              </w:rPr>
            </w:pPr>
          </w:p>
        </w:tc>
      </w:tr>
    </w:tbl>
    <w:p w14:paraId="07A4FBF4" w14:textId="77777777" w:rsidR="00E144C4" w:rsidRDefault="00E144C4" w:rsidP="00E144C4"/>
    <w:p w14:paraId="5F627C42" w14:textId="77777777" w:rsidR="00E144C4" w:rsidRDefault="00E144C4" w:rsidP="00E144C4"/>
    <w:p w14:paraId="792123EC" w14:textId="27D70A41" w:rsidR="00E144C4" w:rsidRDefault="00DD25DB" w:rsidP="00512C52">
      <w:pPr>
        <w:pStyle w:val="Heading2"/>
        <w:rPr>
          <w:rFonts w:cs="Arial"/>
          <w:noProof/>
        </w:rPr>
      </w:pPr>
      <w:r w:rsidRPr="00DD25DB">
        <w:rPr>
          <w:noProof/>
        </w:rPr>
        <w:lastRenderedPageBreak/>
        <w:t>RP-241384</w:t>
      </w:r>
    </w:p>
    <w:p w14:paraId="076BFF5C" w14:textId="5A812981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4</w:t>
      </w:r>
    </w:p>
    <w:p w14:paraId="5530322E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14B85" w:rsidRPr="004E535C" w14:paraId="1FBF2F6C" w14:textId="77777777" w:rsidTr="0087124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E385F23" w14:textId="77777777" w:rsidR="00E14B85" w:rsidRPr="00BF1EB6" w:rsidRDefault="00E14B85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A69FC0" w14:textId="77777777" w:rsidR="00E14B85" w:rsidRPr="00BF1EB6" w:rsidRDefault="00E14B85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4B6103" w14:textId="77777777" w:rsidR="00E14B85" w:rsidRPr="00BF1EB6" w:rsidRDefault="00E14B85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D5AF3E" w14:textId="77777777" w:rsidR="00E14B85" w:rsidRPr="00BF1EB6" w:rsidRDefault="00E14B85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8B0C0BA" w14:textId="77777777" w:rsidR="00E14B85" w:rsidRPr="00BF1EB6" w:rsidRDefault="00E14B85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DE8C4A" w14:textId="77777777" w:rsidR="00E14B85" w:rsidRPr="00BF1EB6" w:rsidRDefault="00E14B85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B8E239" w14:textId="77777777" w:rsidR="00E14B85" w:rsidRPr="00BF1EB6" w:rsidRDefault="00E14B85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ACBA1C4" w14:textId="77777777" w:rsidR="00E14B85" w:rsidRPr="00BF1EB6" w:rsidRDefault="00E14B85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10995D3" w14:textId="77777777" w:rsidR="00E14B85" w:rsidRPr="00BF1EB6" w:rsidRDefault="00E14B85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C58D48" w14:textId="77777777" w:rsidR="00E14B85" w:rsidRPr="00BF1EB6" w:rsidRDefault="00E14B85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0C9BD86" w14:textId="77777777" w:rsidR="00E14B85" w:rsidRPr="00BF1EB6" w:rsidRDefault="00E14B85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78AAA0" w14:textId="77777777" w:rsidR="00E14B85" w:rsidRPr="00BF1EB6" w:rsidRDefault="00E14B85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369A02" w14:textId="77777777" w:rsidR="00E14B85" w:rsidRPr="00BF1EB6" w:rsidRDefault="00E14B85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14B85" w14:paraId="46A9904A" w14:textId="77777777" w:rsidTr="00871244">
        <w:tc>
          <w:tcPr>
            <w:tcW w:w="879" w:type="dxa"/>
          </w:tcPr>
          <w:p w14:paraId="048AFCE8" w14:textId="77777777" w:rsidR="00E14B85" w:rsidRDefault="00E14B85" w:rsidP="00871244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3150C5F" w14:textId="77777777" w:rsidR="00E14B85" w:rsidRDefault="00E14B85" w:rsidP="00871244">
            <w:r>
              <w:rPr>
                <w:sz w:val="16"/>
                <w:szCs w:val="16"/>
              </w:rPr>
              <w:t>0520</w:t>
            </w:r>
          </w:p>
        </w:tc>
        <w:tc>
          <w:tcPr>
            <w:tcW w:w="517" w:type="dxa"/>
          </w:tcPr>
          <w:p w14:paraId="39888C47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7A4B9F" w14:textId="77777777" w:rsidR="00E14B85" w:rsidRDefault="00E14B85" w:rsidP="0087124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CB3E5B5" w14:textId="77777777" w:rsidR="00E14B85" w:rsidRDefault="00E14B85" w:rsidP="00871244">
            <w:r>
              <w:rPr>
                <w:sz w:val="16"/>
                <w:szCs w:val="16"/>
              </w:rPr>
              <w:t>(NR_newRAT-Perf) Editorial CR to Rename sub-clauses under PDCCH requirements</w:t>
            </w:r>
          </w:p>
        </w:tc>
        <w:tc>
          <w:tcPr>
            <w:tcW w:w="517" w:type="dxa"/>
          </w:tcPr>
          <w:p w14:paraId="7C802D83" w14:textId="77777777" w:rsidR="00E14B85" w:rsidRDefault="00E14B85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5EF5D8" w14:textId="77777777" w:rsidR="00E14B85" w:rsidRDefault="00E14B85" w:rsidP="00871244"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 w14:paraId="420A5807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1DFE85A" w14:textId="77777777" w:rsidR="00E14B85" w:rsidRDefault="00E14B85" w:rsidP="00871244">
            <w:r>
              <w:rPr>
                <w:sz w:val="16"/>
                <w:szCs w:val="16"/>
              </w:rPr>
              <w:t>R4-2407240</w:t>
            </w:r>
          </w:p>
        </w:tc>
        <w:tc>
          <w:tcPr>
            <w:tcW w:w="1597" w:type="dxa"/>
          </w:tcPr>
          <w:p w14:paraId="25E17613" w14:textId="77777777" w:rsidR="00E14B85" w:rsidRDefault="00E14B85" w:rsidP="0087124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57B8547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EB4CE7B" w14:textId="77777777" w:rsidR="00E14B85" w:rsidRDefault="00E14B85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622EC7" w14:textId="77777777" w:rsidR="00E14B85" w:rsidRDefault="00E14B85" w:rsidP="00871244">
            <w:pPr>
              <w:rPr>
                <w:sz w:val="16"/>
                <w:szCs w:val="16"/>
              </w:rPr>
            </w:pPr>
          </w:p>
        </w:tc>
      </w:tr>
      <w:tr w:rsidR="00E14B85" w14:paraId="757F29DC" w14:textId="77777777" w:rsidTr="00871244">
        <w:tc>
          <w:tcPr>
            <w:tcW w:w="879" w:type="dxa"/>
          </w:tcPr>
          <w:p w14:paraId="7211346E" w14:textId="77777777" w:rsidR="00E14B85" w:rsidRDefault="00E14B85" w:rsidP="00871244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9156017" w14:textId="77777777" w:rsidR="00E14B85" w:rsidRDefault="00E14B85" w:rsidP="00871244"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</w:tcPr>
          <w:p w14:paraId="64141D35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B165B3" w14:textId="77777777" w:rsidR="00E14B85" w:rsidRDefault="00E14B85" w:rsidP="008712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A977000" w14:textId="77777777" w:rsidR="00E14B85" w:rsidRDefault="00E14B85" w:rsidP="00871244">
            <w:r>
              <w:rPr>
                <w:sz w:val="16"/>
                <w:szCs w:val="16"/>
              </w:rPr>
              <w:t>(NR_newRAT-Perf) Editorial CR to Rename sub-clauses under PDCCH requirements</w:t>
            </w:r>
          </w:p>
        </w:tc>
        <w:tc>
          <w:tcPr>
            <w:tcW w:w="517" w:type="dxa"/>
          </w:tcPr>
          <w:p w14:paraId="3EB08019" w14:textId="77777777" w:rsidR="00E14B85" w:rsidRDefault="00E14B85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2F1F98" w14:textId="77777777" w:rsidR="00E14B85" w:rsidRDefault="00E14B85" w:rsidP="00871244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6EDBBBE5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EC42A70" w14:textId="77777777" w:rsidR="00E14B85" w:rsidRDefault="00E14B85" w:rsidP="00871244">
            <w:r>
              <w:rPr>
                <w:sz w:val="16"/>
                <w:szCs w:val="16"/>
              </w:rPr>
              <w:t>R4-2407241</w:t>
            </w:r>
          </w:p>
        </w:tc>
        <w:tc>
          <w:tcPr>
            <w:tcW w:w="1597" w:type="dxa"/>
          </w:tcPr>
          <w:p w14:paraId="469CFA68" w14:textId="77777777" w:rsidR="00E14B85" w:rsidRDefault="00E14B85" w:rsidP="0087124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F3F3B08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7C84DD1" w14:textId="77777777" w:rsidR="00E14B85" w:rsidRDefault="00E14B85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5E0F56" w14:textId="77777777" w:rsidR="00E14B85" w:rsidRDefault="00E14B85" w:rsidP="00871244">
            <w:pPr>
              <w:rPr>
                <w:sz w:val="16"/>
                <w:szCs w:val="16"/>
              </w:rPr>
            </w:pPr>
          </w:p>
        </w:tc>
      </w:tr>
      <w:tr w:rsidR="00E14B85" w14:paraId="2A443B5B" w14:textId="77777777" w:rsidTr="00871244">
        <w:tc>
          <w:tcPr>
            <w:tcW w:w="879" w:type="dxa"/>
          </w:tcPr>
          <w:p w14:paraId="2A75D209" w14:textId="77777777" w:rsidR="00E14B85" w:rsidRDefault="00E14B85" w:rsidP="00871244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5077984" w14:textId="77777777" w:rsidR="00E14B85" w:rsidRDefault="00E14B85" w:rsidP="00871244">
            <w:r>
              <w:rPr>
                <w:sz w:val="16"/>
                <w:szCs w:val="16"/>
              </w:rPr>
              <w:t>0522</w:t>
            </w:r>
          </w:p>
        </w:tc>
        <w:tc>
          <w:tcPr>
            <w:tcW w:w="517" w:type="dxa"/>
          </w:tcPr>
          <w:p w14:paraId="0ACD730E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C3991C" w14:textId="77777777" w:rsidR="00E14B85" w:rsidRDefault="00E14B85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D5836B" w14:textId="77777777" w:rsidR="00E14B85" w:rsidRDefault="00E14B85" w:rsidP="00871244">
            <w:r>
              <w:rPr>
                <w:sz w:val="16"/>
                <w:szCs w:val="16"/>
              </w:rPr>
              <w:t>(NR_newRAT-Perf) Editorial CR to Rename sub-clauses under PDCCH requirements</w:t>
            </w:r>
          </w:p>
        </w:tc>
        <w:tc>
          <w:tcPr>
            <w:tcW w:w="517" w:type="dxa"/>
          </w:tcPr>
          <w:p w14:paraId="521F54D8" w14:textId="77777777" w:rsidR="00E14B85" w:rsidRDefault="00E14B85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06CC6C" w14:textId="77777777" w:rsidR="00E14B85" w:rsidRDefault="00E14B85" w:rsidP="0087124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ADCF890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A38A866" w14:textId="77777777" w:rsidR="00E14B85" w:rsidRDefault="00E14B85" w:rsidP="00871244">
            <w:r>
              <w:rPr>
                <w:sz w:val="16"/>
                <w:szCs w:val="16"/>
              </w:rPr>
              <w:t>R4-2407242</w:t>
            </w:r>
          </w:p>
        </w:tc>
        <w:tc>
          <w:tcPr>
            <w:tcW w:w="1597" w:type="dxa"/>
          </w:tcPr>
          <w:p w14:paraId="3AA0FCBD" w14:textId="77777777" w:rsidR="00E14B85" w:rsidRDefault="00E14B85" w:rsidP="0087124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D0CB487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B767F06" w14:textId="77777777" w:rsidR="00E14B85" w:rsidRDefault="00E14B85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F3FD2C" w14:textId="77777777" w:rsidR="00E14B85" w:rsidRDefault="00E14B85" w:rsidP="00871244">
            <w:pPr>
              <w:rPr>
                <w:sz w:val="16"/>
                <w:szCs w:val="16"/>
              </w:rPr>
            </w:pPr>
          </w:p>
        </w:tc>
      </w:tr>
      <w:tr w:rsidR="00E14B85" w14:paraId="42C5F22F" w14:textId="77777777" w:rsidTr="00871244">
        <w:tc>
          <w:tcPr>
            <w:tcW w:w="879" w:type="dxa"/>
          </w:tcPr>
          <w:p w14:paraId="16A5D8A5" w14:textId="77777777" w:rsidR="00E14B85" w:rsidRDefault="00E14B85" w:rsidP="00871244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374E976" w14:textId="77777777" w:rsidR="00E14B85" w:rsidRDefault="00E14B85" w:rsidP="00871244">
            <w:r>
              <w:rPr>
                <w:sz w:val="16"/>
                <w:szCs w:val="16"/>
              </w:rPr>
              <w:t>0523</w:t>
            </w:r>
          </w:p>
        </w:tc>
        <w:tc>
          <w:tcPr>
            <w:tcW w:w="517" w:type="dxa"/>
          </w:tcPr>
          <w:p w14:paraId="672D448F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AC02FB" w14:textId="77777777" w:rsidR="00E14B85" w:rsidRDefault="00E14B85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FB39A4" w14:textId="77777777" w:rsidR="00E14B85" w:rsidRDefault="00E14B85" w:rsidP="00871244">
            <w:r>
              <w:rPr>
                <w:sz w:val="16"/>
                <w:szCs w:val="16"/>
              </w:rPr>
              <w:t>(NR_newRAT-Perf) Editorial CR to Rename sub-clauses under PDCCH requirements</w:t>
            </w:r>
          </w:p>
        </w:tc>
        <w:tc>
          <w:tcPr>
            <w:tcW w:w="517" w:type="dxa"/>
          </w:tcPr>
          <w:p w14:paraId="3BDF15FB" w14:textId="77777777" w:rsidR="00E14B85" w:rsidRDefault="00E14B85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5B0A02" w14:textId="77777777" w:rsidR="00E14B85" w:rsidRDefault="00E14B85" w:rsidP="00871244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79BE809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3217E1C" w14:textId="77777777" w:rsidR="00E14B85" w:rsidRDefault="00E14B85" w:rsidP="00871244">
            <w:r>
              <w:rPr>
                <w:sz w:val="16"/>
                <w:szCs w:val="16"/>
              </w:rPr>
              <w:t>R4-2407243</w:t>
            </w:r>
          </w:p>
        </w:tc>
        <w:tc>
          <w:tcPr>
            <w:tcW w:w="1597" w:type="dxa"/>
          </w:tcPr>
          <w:p w14:paraId="06EFADAD" w14:textId="77777777" w:rsidR="00E14B85" w:rsidRDefault="00E14B85" w:rsidP="0087124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3E66D7C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A030B42" w14:textId="77777777" w:rsidR="00E14B85" w:rsidRDefault="00E14B85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D3BB51" w14:textId="77777777" w:rsidR="00E14B85" w:rsidRDefault="00E14B85" w:rsidP="00871244">
            <w:pPr>
              <w:rPr>
                <w:sz w:val="16"/>
                <w:szCs w:val="16"/>
              </w:rPr>
            </w:pPr>
          </w:p>
        </w:tc>
      </w:tr>
      <w:tr w:rsidR="00E14B85" w14:paraId="672AED5A" w14:textId="77777777" w:rsidTr="00871244">
        <w:tc>
          <w:tcPr>
            <w:tcW w:w="879" w:type="dxa"/>
          </w:tcPr>
          <w:p w14:paraId="3EE8D429" w14:textId="77777777" w:rsidR="00E14B85" w:rsidRDefault="00E14B85" w:rsidP="0087124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51FEFA1" w14:textId="77777777" w:rsidR="00E14B85" w:rsidRDefault="00E14B85" w:rsidP="00871244">
            <w:r>
              <w:rPr>
                <w:sz w:val="16"/>
                <w:szCs w:val="16"/>
              </w:rPr>
              <w:t>0609</w:t>
            </w:r>
          </w:p>
        </w:tc>
        <w:tc>
          <w:tcPr>
            <w:tcW w:w="517" w:type="dxa"/>
          </w:tcPr>
          <w:p w14:paraId="3538B8F3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1C045D" w14:textId="77777777" w:rsidR="00E14B85" w:rsidRDefault="00E14B85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E04591" w14:textId="77777777" w:rsidR="00E14B85" w:rsidRDefault="00E14B85" w:rsidP="00871244">
            <w:r>
              <w:rPr>
                <w:sz w:val="16"/>
                <w:szCs w:val="16"/>
              </w:rPr>
              <w:t>[NR_newRAT-Perf] CR to TS 38.104 (Corrections on Clause 8.3.4.1.1 and 11.3.2.6.2) (rel 17)</w:t>
            </w:r>
          </w:p>
        </w:tc>
        <w:tc>
          <w:tcPr>
            <w:tcW w:w="517" w:type="dxa"/>
          </w:tcPr>
          <w:p w14:paraId="6BD9A716" w14:textId="77777777" w:rsidR="00E14B85" w:rsidRDefault="00E14B85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EBE7E9" w14:textId="77777777" w:rsidR="00E14B85" w:rsidRDefault="00E14B85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02CA54B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BCE0B4E" w14:textId="77777777" w:rsidR="00E14B85" w:rsidRDefault="00E14B85" w:rsidP="00871244">
            <w:r>
              <w:rPr>
                <w:sz w:val="16"/>
                <w:szCs w:val="16"/>
              </w:rPr>
              <w:t>R4-2407398</w:t>
            </w:r>
          </w:p>
        </w:tc>
        <w:tc>
          <w:tcPr>
            <w:tcW w:w="1597" w:type="dxa"/>
          </w:tcPr>
          <w:p w14:paraId="0A94A01B" w14:textId="77777777" w:rsidR="00E14B85" w:rsidRDefault="00E14B85" w:rsidP="00871244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2CEED73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7780CBF" w14:textId="77777777" w:rsidR="00E14B85" w:rsidRDefault="00E14B85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8DEF87" w14:textId="77777777" w:rsidR="00E14B85" w:rsidRDefault="00E14B85" w:rsidP="008712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14B85" w14:paraId="162984E6" w14:textId="77777777" w:rsidTr="00871244">
        <w:tc>
          <w:tcPr>
            <w:tcW w:w="879" w:type="dxa"/>
          </w:tcPr>
          <w:p w14:paraId="74E07154" w14:textId="77777777" w:rsidR="00E14B85" w:rsidRDefault="00E14B85" w:rsidP="0087124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168A956" w14:textId="77777777" w:rsidR="00E14B85" w:rsidRDefault="00E14B85" w:rsidP="00871244">
            <w:r>
              <w:rPr>
                <w:sz w:val="16"/>
                <w:szCs w:val="16"/>
              </w:rPr>
              <w:t>0610</w:t>
            </w:r>
          </w:p>
        </w:tc>
        <w:tc>
          <w:tcPr>
            <w:tcW w:w="517" w:type="dxa"/>
          </w:tcPr>
          <w:p w14:paraId="073531F8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CAB5E3" w14:textId="77777777" w:rsidR="00E14B85" w:rsidRDefault="00E14B85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B0812E" w14:textId="77777777" w:rsidR="00E14B85" w:rsidRDefault="00E14B85" w:rsidP="00871244">
            <w:r>
              <w:rPr>
                <w:sz w:val="16"/>
                <w:szCs w:val="16"/>
              </w:rPr>
              <w:t>[NR_newRAT-Perf] CR to TS 38.104 (Corrections on Clause 8.3.4.1.1 and 11.3.2.6.2) (rel 18)</w:t>
            </w:r>
          </w:p>
        </w:tc>
        <w:tc>
          <w:tcPr>
            <w:tcW w:w="517" w:type="dxa"/>
          </w:tcPr>
          <w:p w14:paraId="4B58B8FF" w14:textId="77777777" w:rsidR="00E14B85" w:rsidRDefault="00E14B85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BDEF12" w14:textId="77777777" w:rsidR="00E14B85" w:rsidRDefault="00E14B85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289569E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9CC8D0A" w14:textId="77777777" w:rsidR="00E14B85" w:rsidRDefault="00E14B85" w:rsidP="00871244">
            <w:r>
              <w:rPr>
                <w:sz w:val="16"/>
                <w:szCs w:val="16"/>
              </w:rPr>
              <w:t>R4-2407399</w:t>
            </w:r>
          </w:p>
        </w:tc>
        <w:tc>
          <w:tcPr>
            <w:tcW w:w="1597" w:type="dxa"/>
          </w:tcPr>
          <w:p w14:paraId="674BA7D4" w14:textId="77777777" w:rsidR="00E14B85" w:rsidRDefault="00E14B85" w:rsidP="00871244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C724FC6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86B3E04" w14:textId="77777777" w:rsidR="00E14B85" w:rsidRDefault="00E14B85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36E630" w14:textId="77777777" w:rsidR="00E14B85" w:rsidRDefault="00E14B85" w:rsidP="00871244">
            <w:pPr>
              <w:rPr>
                <w:sz w:val="16"/>
                <w:szCs w:val="16"/>
              </w:rPr>
            </w:pPr>
          </w:p>
        </w:tc>
      </w:tr>
      <w:tr w:rsidR="00E14B85" w14:paraId="1AE002BF" w14:textId="77777777" w:rsidTr="00871244">
        <w:tc>
          <w:tcPr>
            <w:tcW w:w="879" w:type="dxa"/>
          </w:tcPr>
          <w:p w14:paraId="51DC2DA4" w14:textId="77777777" w:rsidR="00E14B85" w:rsidRDefault="00E14B85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CFCE5D" w14:textId="77777777" w:rsidR="00E14B85" w:rsidRDefault="00E14B85" w:rsidP="00871244">
            <w:r>
              <w:rPr>
                <w:sz w:val="16"/>
                <w:szCs w:val="16"/>
              </w:rPr>
              <w:t>4324</w:t>
            </w:r>
          </w:p>
        </w:tc>
        <w:tc>
          <w:tcPr>
            <w:tcW w:w="517" w:type="dxa"/>
          </w:tcPr>
          <w:p w14:paraId="6D2C7AD5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712E4B" w14:textId="77777777" w:rsidR="00E14B85" w:rsidRDefault="00E14B85" w:rsidP="008712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709E942" w14:textId="77777777" w:rsidR="00E14B85" w:rsidRDefault="00E14B85" w:rsidP="00871244">
            <w:r>
              <w:rPr>
                <w:sz w:val="16"/>
                <w:szCs w:val="16"/>
              </w:rPr>
              <w:t>CR on test for scheduling availability during BFD/CBD in FR2</w:t>
            </w:r>
          </w:p>
        </w:tc>
        <w:tc>
          <w:tcPr>
            <w:tcW w:w="517" w:type="dxa"/>
          </w:tcPr>
          <w:p w14:paraId="1246660A" w14:textId="77777777" w:rsidR="00E14B85" w:rsidRDefault="00E14B85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C5580A" w14:textId="77777777" w:rsidR="00E14B85" w:rsidRDefault="00E14B85" w:rsidP="0087124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7ACF3944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AD4EA66" w14:textId="77777777" w:rsidR="00E14B85" w:rsidRDefault="00E14B85" w:rsidP="00871244">
            <w:r>
              <w:rPr>
                <w:sz w:val="16"/>
                <w:szCs w:val="16"/>
              </w:rPr>
              <w:t>R4-2407183</w:t>
            </w:r>
          </w:p>
        </w:tc>
        <w:tc>
          <w:tcPr>
            <w:tcW w:w="1597" w:type="dxa"/>
          </w:tcPr>
          <w:p w14:paraId="55313F44" w14:textId="77777777" w:rsidR="00E14B85" w:rsidRDefault="00E14B85" w:rsidP="00871244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D55096A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2570F10" w14:textId="77777777" w:rsidR="00E14B85" w:rsidRDefault="00E14B85" w:rsidP="00871244">
            <w:r>
              <w:rPr>
                <w:sz w:val="16"/>
                <w:szCs w:val="16"/>
              </w:rPr>
              <w:t>A.5.5.5.5, A.7.5.5.5</w:t>
            </w:r>
          </w:p>
        </w:tc>
        <w:tc>
          <w:tcPr>
            <w:tcW w:w="998" w:type="dxa"/>
          </w:tcPr>
          <w:p w14:paraId="00E98D57" w14:textId="77777777" w:rsidR="00E14B85" w:rsidRDefault="00E14B85" w:rsidP="0087124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E14B85" w14:paraId="3F1787F9" w14:textId="77777777" w:rsidTr="00871244">
        <w:tc>
          <w:tcPr>
            <w:tcW w:w="879" w:type="dxa"/>
          </w:tcPr>
          <w:p w14:paraId="1ED61F73" w14:textId="77777777" w:rsidR="00E14B85" w:rsidRDefault="00E14B85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813763" w14:textId="77777777" w:rsidR="00E14B85" w:rsidRDefault="00E14B85" w:rsidP="00871244">
            <w:r>
              <w:rPr>
                <w:sz w:val="16"/>
                <w:szCs w:val="16"/>
              </w:rPr>
              <w:t>4325</w:t>
            </w:r>
          </w:p>
        </w:tc>
        <w:tc>
          <w:tcPr>
            <w:tcW w:w="517" w:type="dxa"/>
          </w:tcPr>
          <w:p w14:paraId="5336A06D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B5546B" w14:textId="77777777" w:rsidR="00E14B85" w:rsidRDefault="00E14B85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7474B9" w14:textId="77777777" w:rsidR="00E14B85" w:rsidRDefault="00E14B85" w:rsidP="00871244">
            <w:r>
              <w:rPr>
                <w:sz w:val="16"/>
                <w:szCs w:val="16"/>
              </w:rPr>
              <w:t>CR on test for scheduling availability during BFD/CBD in FR2</w:t>
            </w:r>
          </w:p>
        </w:tc>
        <w:tc>
          <w:tcPr>
            <w:tcW w:w="517" w:type="dxa"/>
          </w:tcPr>
          <w:p w14:paraId="12AEADC2" w14:textId="77777777" w:rsidR="00E14B85" w:rsidRDefault="00E14B85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4CA911" w14:textId="77777777" w:rsidR="00E14B85" w:rsidRDefault="00E14B85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1FED6DA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88555B2" w14:textId="77777777" w:rsidR="00E14B85" w:rsidRDefault="00E14B85" w:rsidP="00871244">
            <w:r>
              <w:rPr>
                <w:sz w:val="16"/>
                <w:szCs w:val="16"/>
              </w:rPr>
              <w:t>R4-2407184</w:t>
            </w:r>
          </w:p>
        </w:tc>
        <w:tc>
          <w:tcPr>
            <w:tcW w:w="1597" w:type="dxa"/>
          </w:tcPr>
          <w:p w14:paraId="7E3541BC" w14:textId="77777777" w:rsidR="00E14B85" w:rsidRDefault="00E14B85" w:rsidP="00871244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C27D2B7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ECB9569" w14:textId="77777777" w:rsidR="00E14B85" w:rsidRDefault="00E14B85" w:rsidP="00871244">
            <w:r>
              <w:rPr>
                <w:sz w:val="16"/>
                <w:szCs w:val="16"/>
              </w:rPr>
              <w:t>A.5.5.5.5, A.7.5.5.5</w:t>
            </w:r>
          </w:p>
        </w:tc>
        <w:tc>
          <w:tcPr>
            <w:tcW w:w="998" w:type="dxa"/>
          </w:tcPr>
          <w:p w14:paraId="632FE2AA" w14:textId="77777777" w:rsidR="00E14B85" w:rsidRDefault="00E14B85" w:rsidP="0087124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E14B85" w14:paraId="14D24BC4" w14:textId="77777777" w:rsidTr="00871244">
        <w:tc>
          <w:tcPr>
            <w:tcW w:w="879" w:type="dxa"/>
          </w:tcPr>
          <w:p w14:paraId="04C82ABC" w14:textId="77777777" w:rsidR="00E14B85" w:rsidRDefault="00E14B85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E1C2885" w14:textId="77777777" w:rsidR="00E14B85" w:rsidRDefault="00E14B85" w:rsidP="00871244">
            <w:r>
              <w:rPr>
                <w:sz w:val="16"/>
                <w:szCs w:val="16"/>
              </w:rPr>
              <w:t>4326</w:t>
            </w:r>
          </w:p>
        </w:tc>
        <w:tc>
          <w:tcPr>
            <w:tcW w:w="517" w:type="dxa"/>
          </w:tcPr>
          <w:p w14:paraId="694B2EF6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557980" w14:textId="77777777" w:rsidR="00E14B85" w:rsidRDefault="00E14B85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22C6B7" w14:textId="77777777" w:rsidR="00E14B85" w:rsidRDefault="00E14B85" w:rsidP="00871244">
            <w:r>
              <w:rPr>
                <w:sz w:val="16"/>
                <w:szCs w:val="16"/>
              </w:rPr>
              <w:t>CR on test for scheduling availability during BFD/CBD in FR2</w:t>
            </w:r>
          </w:p>
        </w:tc>
        <w:tc>
          <w:tcPr>
            <w:tcW w:w="517" w:type="dxa"/>
          </w:tcPr>
          <w:p w14:paraId="772E428E" w14:textId="77777777" w:rsidR="00E14B85" w:rsidRDefault="00E14B85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BC26E4" w14:textId="77777777" w:rsidR="00E14B85" w:rsidRDefault="00E14B85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12CC27D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D2DD7BB" w14:textId="77777777" w:rsidR="00E14B85" w:rsidRDefault="00E14B85" w:rsidP="00871244">
            <w:r>
              <w:rPr>
                <w:sz w:val="16"/>
                <w:szCs w:val="16"/>
              </w:rPr>
              <w:t>R4-2407185</w:t>
            </w:r>
          </w:p>
        </w:tc>
        <w:tc>
          <w:tcPr>
            <w:tcW w:w="1597" w:type="dxa"/>
          </w:tcPr>
          <w:p w14:paraId="52B9DBC1" w14:textId="77777777" w:rsidR="00E14B85" w:rsidRDefault="00E14B85" w:rsidP="00871244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F3050A5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B929DB6" w14:textId="77777777" w:rsidR="00E14B85" w:rsidRDefault="00E14B85" w:rsidP="00871244">
            <w:r>
              <w:rPr>
                <w:sz w:val="16"/>
                <w:szCs w:val="16"/>
              </w:rPr>
              <w:t>A.5.5.5.5, A.7.5.5.5</w:t>
            </w:r>
          </w:p>
        </w:tc>
        <w:tc>
          <w:tcPr>
            <w:tcW w:w="998" w:type="dxa"/>
          </w:tcPr>
          <w:p w14:paraId="02B92BCF" w14:textId="77777777" w:rsidR="00E14B85" w:rsidRDefault="00E14B85" w:rsidP="00871244">
            <w:r>
              <w:rPr>
                <w:sz w:val="16"/>
                <w:szCs w:val="16"/>
              </w:rPr>
              <w:t xml:space="preserve">TS/TR ... CR ... ; TS38.533;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E14B85" w14:paraId="4A1F601B" w14:textId="77777777" w:rsidTr="00871244">
        <w:tc>
          <w:tcPr>
            <w:tcW w:w="879" w:type="dxa"/>
          </w:tcPr>
          <w:p w14:paraId="62B14E15" w14:textId="77777777" w:rsidR="00E14B85" w:rsidRDefault="00E14B85" w:rsidP="00871244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70D6F18" w14:textId="77777777" w:rsidR="00E14B85" w:rsidRDefault="00E14B85" w:rsidP="00871244">
            <w:r>
              <w:rPr>
                <w:sz w:val="16"/>
                <w:szCs w:val="16"/>
              </w:rPr>
              <w:t>4327</w:t>
            </w:r>
          </w:p>
        </w:tc>
        <w:tc>
          <w:tcPr>
            <w:tcW w:w="517" w:type="dxa"/>
          </w:tcPr>
          <w:p w14:paraId="696BC209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FFB6B3" w14:textId="77777777" w:rsidR="00E14B85" w:rsidRDefault="00E14B85" w:rsidP="0087124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E10CC4B" w14:textId="77777777" w:rsidR="00E14B85" w:rsidRDefault="00E14B85" w:rsidP="00871244">
            <w:r>
              <w:rPr>
                <w:sz w:val="16"/>
                <w:szCs w:val="16"/>
              </w:rPr>
              <w:t>(NR_newRAT-Perf) CR on test for SCell activation</w:t>
            </w:r>
          </w:p>
        </w:tc>
        <w:tc>
          <w:tcPr>
            <w:tcW w:w="517" w:type="dxa"/>
          </w:tcPr>
          <w:p w14:paraId="057A15DE" w14:textId="77777777" w:rsidR="00E14B85" w:rsidRDefault="00E14B85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A5971A" w14:textId="77777777" w:rsidR="00E14B85" w:rsidRDefault="00E14B85" w:rsidP="00871244">
            <w:r>
              <w:rPr>
                <w:sz w:val="16"/>
                <w:szCs w:val="16"/>
              </w:rPr>
              <w:t>15.25.0</w:t>
            </w:r>
          </w:p>
        </w:tc>
        <w:tc>
          <w:tcPr>
            <w:tcW w:w="758" w:type="dxa"/>
          </w:tcPr>
          <w:p w14:paraId="66A295C9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6593BF4" w14:textId="77777777" w:rsidR="00E14B85" w:rsidRDefault="00E14B85" w:rsidP="00871244">
            <w:r>
              <w:rPr>
                <w:sz w:val="16"/>
                <w:szCs w:val="16"/>
              </w:rPr>
              <w:t>R4-2407186</w:t>
            </w:r>
          </w:p>
        </w:tc>
        <w:tc>
          <w:tcPr>
            <w:tcW w:w="1597" w:type="dxa"/>
          </w:tcPr>
          <w:p w14:paraId="285DC3C1" w14:textId="77777777" w:rsidR="00E14B85" w:rsidRDefault="00E14B85" w:rsidP="00871244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02B7ADC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F152929" w14:textId="77777777" w:rsidR="00E14B85" w:rsidRDefault="00E14B85" w:rsidP="00871244">
            <w:r>
              <w:rPr>
                <w:sz w:val="16"/>
                <w:szCs w:val="16"/>
              </w:rPr>
              <w:t>A.4.5.3.1, A.4.5.3.3, A.6.5.3.1, A.6.5.3.3, A.7.5.3.2</w:t>
            </w:r>
          </w:p>
        </w:tc>
        <w:tc>
          <w:tcPr>
            <w:tcW w:w="998" w:type="dxa"/>
          </w:tcPr>
          <w:p w14:paraId="39D8B833" w14:textId="77777777" w:rsidR="00E14B85" w:rsidRDefault="00E14B85" w:rsidP="0087124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E14B85" w14:paraId="60CFA6D9" w14:textId="77777777" w:rsidTr="00871244">
        <w:tc>
          <w:tcPr>
            <w:tcW w:w="879" w:type="dxa"/>
          </w:tcPr>
          <w:p w14:paraId="30B6D502" w14:textId="77777777" w:rsidR="00E14B85" w:rsidRDefault="00E14B85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168876" w14:textId="77777777" w:rsidR="00E14B85" w:rsidRDefault="00E14B85" w:rsidP="00871244">
            <w:r>
              <w:rPr>
                <w:sz w:val="16"/>
                <w:szCs w:val="16"/>
              </w:rPr>
              <w:t>4328</w:t>
            </w:r>
          </w:p>
        </w:tc>
        <w:tc>
          <w:tcPr>
            <w:tcW w:w="517" w:type="dxa"/>
          </w:tcPr>
          <w:p w14:paraId="087E15CD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17018F" w14:textId="77777777" w:rsidR="00E14B85" w:rsidRDefault="00E14B85" w:rsidP="008712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5A3AB9B" w14:textId="77777777" w:rsidR="00E14B85" w:rsidRDefault="00E14B85" w:rsidP="00871244">
            <w:r>
              <w:rPr>
                <w:sz w:val="16"/>
                <w:szCs w:val="16"/>
              </w:rPr>
              <w:t>(NR_newRAT-Perf) CR on test for SCell activation</w:t>
            </w:r>
          </w:p>
        </w:tc>
        <w:tc>
          <w:tcPr>
            <w:tcW w:w="517" w:type="dxa"/>
          </w:tcPr>
          <w:p w14:paraId="02FB3F4A" w14:textId="77777777" w:rsidR="00E14B85" w:rsidRDefault="00E14B85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B7B586" w14:textId="77777777" w:rsidR="00E14B85" w:rsidRDefault="00E14B85" w:rsidP="0087124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51BBC600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BA7C332" w14:textId="77777777" w:rsidR="00E14B85" w:rsidRDefault="00E14B85" w:rsidP="00871244">
            <w:r>
              <w:rPr>
                <w:sz w:val="16"/>
                <w:szCs w:val="16"/>
              </w:rPr>
              <w:t>R4-2407187</w:t>
            </w:r>
          </w:p>
        </w:tc>
        <w:tc>
          <w:tcPr>
            <w:tcW w:w="1597" w:type="dxa"/>
          </w:tcPr>
          <w:p w14:paraId="5DF81CCB" w14:textId="77777777" w:rsidR="00E14B85" w:rsidRDefault="00E14B85" w:rsidP="00871244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2758A77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24DAE3A" w14:textId="77777777" w:rsidR="00E14B85" w:rsidRDefault="00E14B85" w:rsidP="00871244">
            <w:r>
              <w:rPr>
                <w:sz w:val="16"/>
                <w:szCs w:val="16"/>
              </w:rPr>
              <w:t>A.4.5.3.1, A.4.5.3.3, A.6.5.3.1, A.6.5.3.3, A.7.5.3.2</w:t>
            </w:r>
          </w:p>
        </w:tc>
        <w:tc>
          <w:tcPr>
            <w:tcW w:w="998" w:type="dxa"/>
          </w:tcPr>
          <w:p w14:paraId="3921CD59" w14:textId="77777777" w:rsidR="00E14B85" w:rsidRDefault="00E14B85" w:rsidP="0087124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E14B85" w14:paraId="5050D0E2" w14:textId="77777777" w:rsidTr="00871244">
        <w:tc>
          <w:tcPr>
            <w:tcW w:w="879" w:type="dxa"/>
          </w:tcPr>
          <w:p w14:paraId="1940B2AB" w14:textId="77777777" w:rsidR="00E14B85" w:rsidRDefault="00E14B85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21309CF" w14:textId="77777777" w:rsidR="00E14B85" w:rsidRDefault="00E14B85" w:rsidP="00871244">
            <w:r>
              <w:rPr>
                <w:sz w:val="16"/>
                <w:szCs w:val="16"/>
              </w:rPr>
              <w:t>4329</w:t>
            </w:r>
          </w:p>
        </w:tc>
        <w:tc>
          <w:tcPr>
            <w:tcW w:w="517" w:type="dxa"/>
          </w:tcPr>
          <w:p w14:paraId="0F6C332D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F40B2E" w14:textId="77777777" w:rsidR="00E14B85" w:rsidRDefault="00E14B85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5DC8A3" w14:textId="77777777" w:rsidR="00E14B85" w:rsidRDefault="00E14B85" w:rsidP="00871244">
            <w:r>
              <w:rPr>
                <w:sz w:val="16"/>
                <w:szCs w:val="16"/>
              </w:rPr>
              <w:t>(NR_newRAT-Perf) CR on test for SCell activation</w:t>
            </w:r>
          </w:p>
        </w:tc>
        <w:tc>
          <w:tcPr>
            <w:tcW w:w="517" w:type="dxa"/>
          </w:tcPr>
          <w:p w14:paraId="65E708C1" w14:textId="77777777" w:rsidR="00E14B85" w:rsidRDefault="00E14B85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47B166" w14:textId="77777777" w:rsidR="00E14B85" w:rsidRDefault="00E14B85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86D755D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A3C4C6C" w14:textId="77777777" w:rsidR="00E14B85" w:rsidRDefault="00E14B85" w:rsidP="00871244">
            <w:r>
              <w:rPr>
                <w:sz w:val="16"/>
                <w:szCs w:val="16"/>
              </w:rPr>
              <w:t>R4-2407188</w:t>
            </w:r>
          </w:p>
        </w:tc>
        <w:tc>
          <w:tcPr>
            <w:tcW w:w="1597" w:type="dxa"/>
          </w:tcPr>
          <w:p w14:paraId="564CAAB1" w14:textId="77777777" w:rsidR="00E14B85" w:rsidRDefault="00E14B85" w:rsidP="00871244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63D31E0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4AF3598" w14:textId="77777777" w:rsidR="00E14B85" w:rsidRDefault="00E14B85" w:rsidP="00871244">
            <w:r>
              <w:rPr>
                <w:sz w:val="16"/>
                <w:szCs w:val="16"/>
              </w:rPr>
              <w:t>A.4.5.3.1, A.4.5.3.3, A.6.5.3.1, A.6.5.3.3, A.7.5.3.2</w:t>
            </w:r>
          </w:p>
        </w:tc>
        <w:tc>
          <w:tcPr>
            <w:tcW w:w="998" w:type="dxa"/>
          </w:tcPr>
          <w:p w14:paraId="50A7CC2E" w14:textId="77777777" w:rsidR="00E14B85" w:rsidRDefault="00E14B85" w:rsidP="0087124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E14B85" w14:paraId="1B9425EC" w14:textId="77777777" w:rsidTr="00871244">
        <w:tc>
          <w:tcPr>
            <w:tcW w:w="879" w:type="dxa"/>
          </w:tcPr>
          <w:p w14:paraId="476A5594" w14:textId="77777777" w:rsidR="00E14B85" w:rsidRDefault="00E14B85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561E2AF" w14:textId="77777777" w:rsidR="00E14B85" w:rsidRDefault="00E14B85" w:rsidP="00871244">
            <w:r>
              <w:rPr>
                <w:sz w:val="16"/>
                <w:szCs w:val="16"/>
              </w:rPr>
              <w:t>4330</w:t>
            </w:r>
          </w:p>
        </w:tc>
        <w:tc>
          <w:tcPr>
            <w:tcW w:w="517" w:type="dxa"/>
          </w:tcPr>
          <w:p w14:paraId="27423E33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58F036" w14:textId="77777777" w:rsidR="00E14B85" w:rsidRDefault="00E14B85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041E9B" w14:textId="77777777" w:rsidR="00E14B85" w:rsidRDefault="00E14B85" w:rsidP="00871244">
            <w:r>
              <w:rPr>
                <w:sz w:val="16"/>
                <w:szCs w:val="16"/>
              </w:rPr>
              <w:t>(NR_newRAT-Perf) CR on test for SCell activation</w:t>
            </w:r>
          </w:p>
        </w:tc>
        <w:tc>
          <w:tcPr>
            <w:tcW w:w="517" w:type="dxa"/>
          </w:tcPr>
          <w:p w14:paraId="17171C18" w14:textId="77777777" w:rsidR="00E14B85" w:rsidRDefault="00E14B85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9D7AE4" w14:textId="77777777" w:rsidR="00E14B85" w:rsidRDefault="00E14B85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080632D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869BA59" w14:textId="77777777" w:rsidR="00E14B85" w:rsidRDefault="00E14B85" w:rsidP="00871244">
            <w:r>
              <w:rPr>
                <w:sz w:val="16"/>
                <w:szCs w:val="16"/>
              </w:rPr>
              <w:t>R4-2407189</w:t>
            </w:r>
          </w:p>
        </w:tc>
        <w:tc>
          <w:tcPr>
            <w:tcW w:w="1597" w:type="dxa"/>
          </w:tcPr>
          <w:p w14:paraId="5B1EABB1" w14:textId="77777777" w:rsidR="00E14B85" w:rsidRDefault="00E14B85" w:rsidP="00871244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2AD8A74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6A56639" w14:textId="77777777" w:rsidR="00E14B85" w:rsidRDefault="00E14B85" w:rsidP="00871244">
            <w:r>
              <w:rPr>
                <w:sz w:val="16"/>
                <w:szCs w:val="16"/>
              </w:rPr>
              <w:t>A.4.5.3.1, A.4.5.3.3, A.6.5.3.1, A.6.5.3.3, A.7.5.3.2</w:t>
            </w:r>
          </w:p>
        </w:tc>
        <w:tc>
          <w:tcPr>
            <w:tcW w:w="998" w:type="dxa"/>
          </w:tcPr>
          <w:p w14:paraId="624F69A1" w14:textId="77777777" w:rsidR="00E14B85" w:rsidRDefault="00E14B85" w:rsidP="0087124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E14B85" w14:paraId="03E85B42" w14:textId="77777777" w:rsidTr="00871244">
        <w:tc>
          <w:tcPr>
            <w:tcW w:w="879" w:type="dxa"/>
          </w:tcPr>
          <w:p w14:paraId="1D7F9FCF" w14:textId="77777777" w:rsidR="00E14B85" w:rsidRDefault="00E14B85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229035" w14:textId="77777777" w:rsidR="00E14B85" w:rsidRDefault="00E14B85" w:rsidP="00871244">
            <w:r>
              <w:rPr>
                <w:sz w:val="16"/>
                <w:szCs w:val="16"/>
              </w:rPr>
              <w:t>4357</w:t>
            </w:r>
          </w:p>
        </w:tc>
        <w:tc>
          <w:tcPr>
            <w:tcW w:w="517" w:type="dxa"/>
          </w:tcPr>
          <w:p w14:paraId="7D030A15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A6B6BF" w14:textId="77777777" w:rsidR="00E14B85" w:rsidRDefault="00E14B85" w:rsidP="008712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EBDA59D" w14:textId="77777777" w:rsidR="00E14B85" w:rsidRDefault="00E14B85" w:rsidP="00871244">
            <w:r>
              <w:rPr>
                <w:sz w:val="16"/>
                <w:szCs w:val="16"/>
              </w:rPr>
              <w:t>(NR_newRAT_Perf) CR for test case of intra-frequency handover from FR2 to FR2 R16</w:t>
            </w:r>
          </w:p>
        </w:tc>
        <w:tc>
          <w:tcPr>
            <w:tcW w:w="517" w:type="dxa"/>
          </w:tcPr>
          <w:p w14:paraId="3C8744FD" w14:textId="77777777" w:rsidR="00E14B85" w:rsidRDefault="00E14B85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6E664B" w14:textId="77777777" w:rsidR="00E14B85" w:rsidRDefault="00E14B85" w:rsidP="0087124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2257108F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122F21A" w14:textId="77777777" w:rsidR="00E14B85" w:rsidRDefault="00E14B85" w:rsidP="00871244">
            <w:r>
              <w:rPr>
                <w:sz w:val="16"/>
                <w:szCs w:val="16"/>
              </w:rPr>
              <w:t>R4-2407361</w:t>
            </w:r>
          </w:p>
        </w:tc>
        <w:tc>
          <w:tcPr>
            <w:tcW w:w="1597" w:type="dxa"/>
          </w:tcPr>
          <w:p w14:paraId="34AE931B" w14:textId="77777777" w:rsidR="00E14B85" w:rsidRDefault="00E14B85" w:rsidP="0087124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84E4D7A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EFEF80E" w14:textId="77777777" w:rsidR="00E14B85" w:rsidRDefault="00E14B85" w:rsidP="00871244">
            <w:r>
              <w:rPr>
                <w:sz w:val="16"/>
                <w:szCs w:val="16"/>
              </w:rPr>
              <w:t>A.7.3.1.2</w:t>
            </w:r>
          </w:p>
        </w:tc>
        <w:tc>
          <w:tcPr>
            <w:tcW w:w="998" w:type="dxa"/>
          </w:tcPr>
          <w:p w14:paraId="767F1227" w14:textId="77777777" w:rsidR="00E14B85" w:rsidRDefault="00E14B85" w:rsidP="0087124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E14B85" w14:paraId="445EE400" w14:textId="77777777" w:rsidTr="00871244">
        <w:tc>
          <w:tcPr>
            <w:tcW w:w="879" w:type="dxa"/>
          </w:tcPr>
          <w:p w14:paraId="04019479" w14:textId="77777777" w:rsidR="00E14B85" w:rsidRDefault="00E14B85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A9A0DA" w14:textId="77777777" w:rsidR="00E14B85" w:rsidRDefault="00E14B85" w:rsidP="00871244">
            <w:r>
              <w:rPr>
                <w:sz w:val="16"/>
                <w:szCs w:val="16"/>
              </w:rPr>
              <w:t>4358</w:t>
            </w:r>
          </w:p>
        </w:tc>
        <w:tc>
          <w:tcPr>
            <w:tcW w:w="517" w:type="dxa"/>
          </w:tcPr>
          <w:p w14:paraId="458C9C31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50EB34" w14:textId="77777777" w:rsidR="00E14B85" w:rsidRDefault="00E14B85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5BF6D8" w14:textId="77777777" w:rsidR="00E14B85" w:rsidRDefault="00E14B85" w:rsidP="00871244">
            <w:r>
              <w:rPr>
                <w:sz w:val="16"/>
                <w:szCs w:val="16"/>
              </w:rPr>
              <w:t>(NR_newRAT_Perf) CR for test case of intra-frequency handover from FR2 to FR2 R17</w:t>
            </w:r>
          </w:p>
        </w:tc>
        <w:tc>
          <w:tcPr>
            <w:tcW w:w="517" w:type="dxa"/>
          </w:tcPr>
          <w:p w14:paraId="001984DB" w14:textId="77777777" w:rsidR="00E14B85" w:rsidRDefault="00E14B85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0A6480" w14:textId="77777777" w:rsidR="00E14B85" w:rsidRDefault="00E14B85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FBE8361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AC2F1AF" w14:textId="77777777" w:rsidR="00E14B85" w:rsidRDefault="00E14B85" w:rsidP="00871244">
            <w:r>
              <w:rPr>
                <w:sz w:val="16"/>
                <w:szCs w:val="16"/>
              </w:rPr>
              <w:t>R4-2407362</w:t>
            </w:r>
          </w:p>
        </w:tc>
        <w:tc>
          <w:tcPr>
            <w:tcW w:w="1597" w:type="dxa"/>
          </w:tcPr>
          <w:p w14:paraId="53BEB16C" w14:textId="77777777" w:rsidR="00E14B85" w:rsidRDefault="00E14B85" w:rsidP="0087124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5A956D2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C74A748" w14:textId="77777777" w:rsidR="00E14B85" w:rsidRDefault="00E14B85" w:rsidP="00871244">
            <w:r>
              <w:rPr>
                <w:sz w:val="16"/>
                <w:szCs w:val="16"/>
              </w:rPr>
              <w:t>A.7.3.1.2</w:t>
            </w:r>
          </w:p>
        </w:tc>
        <w:tc>
          <w:tcPr>
            <w:tcW w:w="998" w:type="dxa"/>
          </w:tcPr>
          <w:p w14:paraId="02424BB4" w14:textId="77777777" w:rsidR="00E14B85" w:rsidRDefault="00E14B85" w:rsidP="0087124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E14B85" w14:paraId="23CD6106" w14:textId="77777777" w:rsidTr="00871244">
        <w:tc>
          <w:tcPr>
            <w:tcW w:w="879" w:type="dxa"/>
          </w:tcPr>
          <w:p w14:paraId="075DA2E8" w14:textId="77777777" w:rsidR="00E14B85" w:rsidRDefault="00E14B85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3F4CAA" w14:textId="77777777" w:rsidR="00E14B85" w:rsidRDefault="00E14B85" w:rsidP="00871244">
            <w:r>
              <w:rPr>
                <w:sz w:val="16"/>
                <w:szCs w:val="16"/>
              </w:rPr>
              <w:t>4359</w:t>
            </w:r>
          </w:p>
        </w:tc>
        <w:tc>
          <w:tcPr>
            <w:tcW w:w="517" w:type="dxa"/>
          </w:tcPr>
          <w:p w14:paraId="4D6CD9F1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F1D7A1" w14:textId="77777777" w:rsidR="00E14B85" w:rsidRDefault="00E14B85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EA169A" w14:textId="77777777" w:rsidR="00E14B85" w:rsidRDefault="00E14B85" w:rsidP="00871244">
            <w:r>
              <w:rPr>
                <w:sz w:val="16"/>
                <w:szCs w:val="16"/>
              </w:rPr>
              <w:t>(NR_newRAT_Perf) CR for test case of intra-frequency handover from FR2 to FR2 R18</w:t>
            </w:r>
          </w:p>
        </w:tc>
        <w:tc>
          <w:tcPr>
            <w:tcW w:w="517" w:type="dxa"/>
          </w:tcPr>
          <w:p w14:paraId="6271E6FD" w14:textId="77777777" w:rsidR="00E14B85" w:rsidRDefault="00E14B85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B757F8" w14:textId="77777777" w:rsidR="00E14B85" w:rsidRDefault="00E14B85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2B699B1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232D18D" w14:textId="77777777" w:rsidR="00E14B85" w:rsidRDefault="00E14B85" w:rsidP="00871244">
            <w:r>
              <w:rPr>
                <w:sz w:val="16"/>
                <w:szCs w:val="16"/>
              </w:rPr>
              <w:t>R4-2407363</w:t>
            </w:r>
          </w:p>
        </w:tc>
        <w:tc>
          <w:tcPr>
            <w:tcW w:w="1597" w:type="dxa"/>
          </w:tcPr>
          <w:p w14:paraId="629DD52E" w14:textId="77777777" w:rsidR="00E14B85" w:rsidRDefault="00E14B85" w:rsidP="0087124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C083713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235CD49" w14:textId="77777777" w:rsidR="00E14B85" w:rsidRDefault="00E14B85" w:rsidP="00871244">
            <w:r>
              <w:rPr>
                <w:sz w:val="16"/>
                <w:szCs w:val="16"/>
              </w:rPr>
              <w:t>A.7.3.1.2</w:t>
            </w:r>
          </w:p>
        </w:tc>
        <w:tc>
          <w:tcPr>
            <w:tcW w:w="998" w:type="dxa"/>
          </w:tcPr>
          <w:p w14:paraId="25114D40" w14:textId="77777777" w:rsidR="00E14B85" w:rsidRDefault="00E14B85" w:rsidP="0087124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E14B85" w14:paraId="30ECB5B2" w14:textId="77777777" w:rsidTr="00871244">
        <w:tc>
          <w:tcPr>
            <w:tcW w:w="879" w:type="dxa"/>
          </w:tcPr>
          <w:p w14:paraId="190FF5AE" w14:textId="77777777" w:rsidR="00E14B85" w:rsidRDefault="00E14B85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450C72A" w14:textId="77777777" w:rsidR="00E14B85" w:rsidRDefault="00E14B85" w:rsidP="00871244">
            <w:r>
              <w:rPr>
                <w:sz w:val="16"/>
                <w:szCs w:val="16"/>
              </w:rPr>
              <w:t>4370</w:t>
            </w:r>
          </w:p>
        </w:tc>
        <w:tc>
          <w:tcPr>
            <w:tcW w:w="517" w:type="dxa"/>
          </w:tcPr>
          <w:p w14:paraId="79F55D83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1160D3" w14:textId="77777777" w:rsidR="00E14B85" w:rsidRDefault="00E14B85" w:rsidP="008712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6BC70C5" w14:textId="77777777" w:rsidR="00E14B85" w:rsidRDefault="00E14B85" w:rsidP="00871244">
            <w:r>
              <w:rPr>
                <w:sz w:val="16"/>
                <w:szCs w:val="16"/>
              </w:rPr>
              <w:t>(NR_newRAT-Perf) Inter-RAT measurement for UE capable of independentGapConfig (Cat-A Rel-16)</w:t>
            </w:r>
          </w:p>
        </w:tc>
        <w:tc>
          <w:tcPr>
            <w:tcW w:w="517" w:type="dxa"/>
          </w:tcPr>
          <w:p w14:paraId="563F018B" w14:textId="77777777" w:rsidR="00E14B85" w:rsidRDefault="00E14B85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2B1261" w14:textId="77777777" w:rsidR="00E14B85" w:rsidRDefault="00E14B85" w:rsidP="0087124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716CE7C1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A03D31E" w14:textId="77777777" w:rsidR="00E14B85" w:rsidRDefault="00E14B85" w:rsidP="00871244">
            <w:r>
              <w:rPr>
                <w:sz w:val="16"/>
                <w:szCs w:val="16"/>
              </w:rPr>
              <w:t>R4-2407450</w:t>
            </w:r>
          </w:p>
        </w:tc>
        <w:tc>
          <w:tcPr>
            <w:tcW w:w="1597" w:type="dxa"/>
          </w:tcPr>
          <w:p w14:paraId="7FC71769" w14:textId="77777777" w:rsidR="00E14B85" w:rsidRDefault="00E14B85" w:rsidP="00871244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3DA1E8B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1D276AA" w14:textId="77777777" w:rsidR="00E14B85" w:rsidRDefault="00E14B85" w:rsidP="00871244">
            <w:r>
              <w:rPr>
                <w:sz w:val="16"/>
                <w:szCs w:val="16"/>
              </w:rPr>
              <w:t>A.8.4.2.1, A.8.4.2.2, A.8.4.2.3, A.8.4.2.4, A.8.4.2.5, A.8.4.2.6, A.8.4.2.7, A.8.4.2.8</w:t>
            </w:r>
          </w:p>
        </w:tc>
        <w:tc>
          <w:tcPr>
            <w:tcW w:w="998" w:type="dxa"/>
          </w:tcPr>
          <w:p w14:paraId="721F2C20" w14:textId="77777777" w:rsidR="00E14B85" w:rsidRDefault="00E14B85" w:rsidP="00871244">
            <w:r>
              <w:rPr>
                <w:sz w:val="16"/>
                <w:szCs w:val="16"/>
              </w:rPr>
              <w:t xml:space="preserve">TS/TR ... CR ... ; TS 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E14B85" w14:paraId="5646AD46" w14:textId="77777777" w:rsidTr="00871244">
        <w:tc>
          <w:tcPr>
            <w:tcW w:w="879" w:type="dxa"/>
          </w:tcPr>
          <w:p w14:paraId="04034110" w14:textId="77777777" w:rsidR="00E14B85" w:rsidRDefault="00E14B85" w:rsidP="00871244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BE3BCA9" w14:textId="77777777" w:rsidR="00E14B85" w:rsidRDefault="00E14B85" w:rsidP="00871244">
            <w:r>
              <w:rPr>
                <w:sz w:val="16"/>
                <w:szCs w:val="16"/>
              </w:rPr>
              <w:t>4371</w:t>
            </w:r>
          </w:p>
        </w:tc>
        <w:tc>
          <w:tcPr>
            <w:tcW w:w="517" w:type="dxa"/>
          </w:tcPr>
          <w:p w14:paraId="3AC95B90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CA77AE" w14:textId="77777777" w:rsidR="00E14B85" w:rsidRDefault="00E14B85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5E3C48" w14:textId="77777777" w:rsidR="00E14B85" w:rsidRDefault="00E14B85" w:rsidP="00871244">
            <w:r>
              <w:rPr>
                <w:sz w:val="16"/>
                <w:szCs w:val="16"/>
              </w:rPr>
              <w:t>(NR_newRAT-Perf) Inter-RAT measurement for UE capable of independentGapConfig (Cat-A Rel-17)</w:t>
            </w:r>
          </w:p>
        </w:tc>
        <w:tc>
          <w:tcPr>
            <w:tcW w:w="517" w:type="dxa"/>
          </w:tcPr>
          <w:p w14:paraId="053B697B" w14:textId="77777777" w:rsidR="00E14B85" w:rsidRDefault="00E14B85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4A468F" w14:textId="77777777" w:rsidR="00E14B85" w:rsidRDefault="00E14B85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381C299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41361F2" w14:textId="77777777" w:rsidR="00E14B85" w:rsidRDefault="00E14B85" w:rsidP="00871244">
            <w:r>
              <w:rPr>
                <w:sz w:val="16"/>
                <w:szCs w:val="16"/>
              </w:rPr>
              <w:t>R4-2407451</w:t>
            </w:r>
          </w:p>
        </w:tc>
        <w:tc>
          <w:tcPr>
            <w:tcW w:w="1597" w:type="dxa"/>
          </w:tcPr>
          <w:p w14:paraId="76A125C7" w14:textId="77777777" w:rsidR="00E14B85" w:rsidRDefault="00E14B85" w:rsidP="00871244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F332B39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90DDACA" w14:textId="77777777" w:rsidR="00E14B85" w:rsidRDefault="00E14B85" w:rsidP="00871244">
            <w:r>
              <w:rPr>
                <w:sz w:val="16"/>
                <w:szCs w:val="16"/>
              </w:rPr>
              <w:t>A.8.4.2.1, A.8.4.2.2, A.8.4.2.3, A.8.4.2.4, A.8.4.2.5, A.8.4.2.6, A.8.4.2.7, A.8.4.2.8</w:t>
            </w:r>
          </w:p>
        </w:tc>
        <w:tc>
          <w:tcPr>
            <w:tcW w:w="998" w:type="dxa"/>
          </w:tcPr>
          <w:p w14:paraId="738F29E2" w14:textId="77777777" w:rsidR="00E14B85" w:rsidRDefault="00E14B85" w:rsidP="00871244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14B85" w14:paraId="1C46F8D3" w14:textId="77777777" w:rsidTr="00871244">
        <w:tc>
          <w:tcPr>
            <w:tcW w:w="879" w:type="dxa"/>
          </w:tcPr>
          <w:p w14:paraId="70723F1A" w14:textId="77777777" w:rsidR="00E14B85" w:rsidRDefault="00E14B85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EBBF21" w14:textId="77777777" w:rsidR="00E14B85" w:rsidRDefault="00E14B85" w:rsidP="00871244">
            <w:r>
              <w:rPr>
                <w:sz w:val="16"/>
                <w:szCs w:val="16"/>
              </w:rPr>
              <w:t>4372</w:t>
            </w:r>
          </w:p>
        </w:tc>
        <w:tc>
          <w:tcPr>
            <w:tcW w:w="517" w:type="dxa"/>
          </w:tcPr>
          <w:p w14:paraId="14104A67" w14:textId="77777777" w:rsidR="00E14B85" w:rsidRDefault="00E14B85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031D18" w14:textId="77777777" w:rsidR="00E14B85" w:rsidRDefault="00E14B85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800D18" w14:textId="77777777" w:rsidR="00E14B85" w:rsidRDefault="00E14B85" w:rsidP="00871244">
            <w:r>
              <w:rPr>
                <w:sz w:val="16"/>
                <w:szCs w:val="16"/>
              </w:rPr>
              <w:t>(NR_newRAT-Perf) Inter-RAT measurement for UE capable of independentGapConfig (Cat-A Rel-18)</w:t>
            </w:r>
          </w:p>
        </w:tc>
        <w:tc>
          <w:tcPr>
            <w:tcW w:w="517" w:type="dxa"/>
          </w:tcPr>
          <w:p w14:paraId="2583105C" w14:textId="77777777" w:rsidR="00E14B85" w:rsidRDefault="00E14B85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0176D91" w14:textId="77777777" w:rsidR="00E14B85" w:rsidRDefault="00E14B85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DD32CD8" w14:textId="77777777" w:rsidR="00E14B85" w:rsidRDefault="00E14B85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96C13C9" w14:textId="77777777" w:rsidR="00E14B85" w:rsidRDefault="00E14B85" w:rsidP="00871244">
            <w:r>
              <w:rPr>
                <w:sz w:val="16"/>
                <w:szCs w:val="16"/>
              </w:rPr>
              <w:t>R4-2407452</w:t>
            </w:r>
          </w:p>
        </w:tc>
        <w:tc>
          <w:tcPr>
            <w:tcW w:w="1597" w:type="dxa"/>
          </w:tcPr>
          <w:p w14:paraId="42400480" w14:textId="77777777" w:rsidR="00E14B85" w:rsidRDefault="00E14B85" w:rsidP="00871244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CF96D5B" w14:textId="77777777" w:rsidR="00E14B85" w:rsidRDefault="00E14B85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7E50124" w14:textId="77777777" w:rsidR="00E14B85" w:rsidRDefault="00E14B85" w:rsidP="00871244">
            <w:r>
              <w:rPr>
                <w:sz w:val="16"/>
                <w:szCs w:val="16"/>
              </w:rPr>
              <w:t>A.8.4.2.1, A.8.4.2.2, A.8.4.2.3, A.8.4.2.4, A.8.4.2.5, A.8.4.2.6, A.8.4.2.7, A.8.4.2.8</w:t>
            </w:r>
          </w:p>
        </w:tc>
        <w:tc>
          <w:tcPr>
            <w:tcW w:w="998" w:type="dxa"/>
          </w:tcPr>
          <w:p w14:paraId="2769AE0D" w14:textId="77777777" w:rsidR="00E14B85" w:rsidRDefault="00E14B85" w:rsidP="00871244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3501ECAC" w14:textId="77777777" w:rsidR="00E144C4" w:rsidRDefault="00E144C4" w:rsidP="00E144C4"/>
    <w:p w14:paraId="25E153C9" w14:textId="77777777" w:rsidR="00E144C4" w:rsidRDefault="00E144C4" w:rsidP="00E144C4"/>
    <w:p w14:paraId="28222A1C" w14:textId="06ADD0CD" w:rsidR="00E144C4" w:rsidRDefault="00DD25DB" w:rsidP="00512C52">
      <w:pPr>
        <w:pStyle w:val="Heading2"/>
        <w:rPr>
          <w:rFonts w:cs="Arial"/>
          <w:noProof/>
        </w:rPr>
      </w:pPr>
      <w:r w:rsidRPr="00DD25DB">
        <w:rPr>
          <w:noProof/>
        </w:rPr>
        <w:t>RP-241385</w:t>
      </w:r>
    </w:p>
    <w:p w14:paraId="41B62B65" w14:textId="34E9A302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5</w:t>
      </w:r>
    </w:p>
    <w:p w14:paraId="04AB9684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752F7" w:rsidRPr="004E535C" w14:paraId="37064557" w14:textId="77777777" w:rsidTr="0087124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9EA409" w14:textId="77777777" w:rsidR="005752F7" w:rsidRPr="00BF1EB6" w:rsidRDefault="005752F7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07E262" w14:textId="77777777" w:rsidR="005752F7" w:rsidRPr="00BF1EB6" w:rsidRDefault="005752F7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849FC5" w14:textId="77777777" w:rsidR="005752F7" w:rsidRPr="00BF1EB6" w:rsidRDefault="005752F7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F21E0F" w14:textId="77777777" w:rsidR="005752F7" w:rsidRPr="00BF1EB6" w:rsidRDefault="005752F7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07808F4" w14:textId="77777777" w:rsidR="005752F7" w:rsidRPr="00BF1EB6" w:rsidRDefault="005752F7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FC5AE0" w14:textId="77777777" w:rsidR="005752F7" w:rsidRPr="00BF1EB6" w:rsidRDefault="005752F7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36FBE0" w14:textId="77777777" w:rsidR="005752F7" w:rsidRPr="00BF1EB6" w:rsidRDefault="005752F7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3697234" w14:textId="77777777" w:rsidR="005752F7" w:rsidRPr="00BF1EB6" w:rsidRDefault="005752F7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4F06B6" w14:textId="77777777" w:rsidR="005752F7" w:rsidRPr="00BF1EB6" w:rsidRDefault="005752F7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5C15B71" w14:textId="77777777" w:rsidR="005752F7" w:rsidRPr="00BF1EB6" w:rsidRDefault="005752F7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5DDEA79" w14:textId="77777777" w:rsidR="005752F7" w:rsidRPr="00BF1EB6" w:rsidRDefault="005752F7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78F76D" w14:textId="77777777" w:rsidR="005752F7" w:rsidRPr="00BF1EB6" w:rsidRDefault="005752F7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4B8F7C6" w14:textId="77777777" w:rsidR="005752F7" w:rsidRPr="00BF1EB6" w:rsidRDefault="005752F7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752F7" w14:paraId="68A2CDA1" w14:textId="77777777" w:rsidTr="00871244">
        <w:tc>
          <w:tcPr>
            <w:tcW w:w="879" w:type="dxa"/>
          </w:tcPr>
          <w:p w14:paraId="069EEF5A" w14:textId="77777777" w:rsidR="005752F7" w:rsidRDefault="005752F7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A5113E2" w14:textId="77777777" w:rsidR="005752F7" w:rsidRDefault="005752F7" w:rsidP="00871244">
            <w:r>
              <w:rPr>
                <w:sz w:val="16"/>
                <w:szCs w:val="16"/>
              </w:rPr>
              <w:t>4323</w:t>
            </w:r>
          </w:p>
        </w:tc>
        <w:tc>
          <w:tcPr>
            <w:tcW w:w="517" w:type="dxa"/>
          </w:tcPr>
          <w:p w14:paraId="337483D1" w14:textId="77777777" w:rsidR="005752F7" w:rsidRDefault="005752F7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F1C40B" w14:textId="77777777" w:rsidR="005752F7" w:rsidRDefault="005752F7" w:rsidP="0087124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0FA88AD" w14:textId="77777777" w:rsidR="005752F7" w:rsidRDefault="005752F7" w:rsidP="00871244">
            <w:r>
              <w:rPr>
                <w:sz w:val="16"/>
                <w:szCs w:val="16"/>
              </w:rPr>
              <w:t>(NR_newRAT-Perf) CR on test for scheduling availability during BFD/CBD in FR2</w:t>
            </w:r>
          </w:p>
        </w:tc>
        <w:tc>
          <w:tcPr>
            <w:tcW w:w="517" w:type="dxa"/>
          </w:tcPr>
          <w:p w14:paraId="165A34E9" w14:textId="77777777" w:rsidR="005752F7" w:rsidRDefault="005752F7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AC7CE1" w14:textId="77777777" w:rsidR="005752F7" w:rsidRDefault="005752F7" w:rsidP="00871244">
            <w:r>
              <w:rPr>
                <w:sz w:val="16"/>
                <w:szCs w:val="16"/>
              </w:rPr>
              <w:t>15.25.0</w:t>
            </w:r>
          </w:p>
        </w:tc>
        <w:tc>
          <w:tcPr>
            <w:tcW w:w="758" w:type="dxa"/>
          </w:tcPr>
          <w:p w14:paraId="7D3F79FC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737A5DF" w14:textId="77777777" w:rsidR="005752F7" w:rsidRDefault="005752F7" w:rsidP="00871244">
            <w:r>
              <w:rPr>
                <w:sz w:val="16"/>
                <w:szCs w:val="16"/>
              </w:rPr>
              <w:t>R4-2410215</w:t>
            </w:r>
          </w:p>
        </w:tc>
        <w:tc>
          <w:tcPr>
            <w:tcW w:w="1597" w:type="dxa"/>
          </w:tcPr>
          <w:p w14:paraId="7CE31015" w14:textId="77777777" w:rsidR="005752F7" w:rsidRDefault="005752F7" w:rsidP="00871244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DECFF0D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8014E4A" w14:textId="77777777" w:rsidR="005752F7" w:rsidRDefault="005752F7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257267" w14:textId="77777777" w:rsidR="005752F7" w:rsidRDefault="005752F7" w:rsidP="00871244">
            <w:pPr>
              <w:rPr>
                <w:sz w:val="16"/>
                <w:szCs w:val="16"/>
              </w:rPr>
            </w:pPr>
          </w:p>
        </w:tc>
      </w:tr>
      <w:tr w:rsidR="005752F7" w14:paraId="1F83CFB7" w14:textId="77777777" w:rsidTr="00871244">
        <w:tc>
          <w:tcPr>
            <w:tcW w:w="879" w:type="dxa"/>
          </w:tcPr>
          <w:p w14:paraId="48B78F20" w14:textId="77777777" w:rsidR="005752F7" w:rsidRDefault="005752F7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FA9F35" w14:textId="77777777" w:rsidR="005752F7" w:rsidRDefault="005752F7" w:rsidP="00871244">
            <w:r>
              <w:rPr>
                <w:sz w:val="16"/>
                <w:szCs w:val="16"/>
              </w:rPr>
              <w:t>4350</w:t>
            </w:r>
          </w:p>
        </w:tc>
        <w:tc>
          <w:tcPr>
            <w:tcW w:w="517" w:type="dxa"/>
          </w:tcPr>
          <w:p w14:paraId="5DBA9343" w14:textId="77777777" w:rsidR="005752F7" w:rsidRDefault="005752F7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B05777" w14:textId="77777777" w:rsidR="005752F7" w:rsidRDefault="005752F7" w:rsidP="008712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D18602C" w14:textId="77777777" w:rsidR="005752F7" w:rsidRDefault="005752F7" w:rsidP="00871244">
            <w:r>
              <w:rPr>
                <w:sz w:val="16"/>
                <w:szCs w:val="16"/>
              </w:rPr>
              <w:t>(NR_newRAT-Perf) R15 SUL test setup correction R16 mirror</w:t>
            </w:r>
          </w:p>
        </w:tc>
        <w:tc>
          <w:tcPr>
            <w:tcW w:w="517" w:type="dxa"/>
          </w:tcPr>
          <w:p w14:paraId="0B2E6010" w14:textId="77777777" w:rsidR="005752F7" w:rsidRDefault="005752F7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2804C1" w14:textId="77777777" w:rsidR="005752F7" w:rsidRDefault="005752F7" w:rsidP="0087124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534B29C4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58E3340" w14:textId="77777777" w:rsidR="005752F7" w:rsidRDefault="005752F7" w:rsidP="00871244">
            <w:r>
              <w:rPr>
                <w:sz w:val="16"/>
                <w:szCs w:val="16"/>
              </w:rPr>
              <w:t>R4-2410443</w:t>
            </w:r>
          </w:p>
        </w:tc>
        <w:tc>
          <w:tcPr>
            <w:tcW w:w="1597" w:type="dxa"/>
          </w:tcPr>
          <w:p w14:paraId="3B50D912" w14:textId="77777777" w:rsidR="005752F7" w:rsidRDefault="005752F7" w:rsidP="00871244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7A45192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5DA1332" w14:textId="77777777" w:rsidR="005752F7" w:rsidRDefault="005752F7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1F581A" w14:textId="77777777" w:rsidR="005752F7" w:rsidRDefault="005752F7" w:rsidP="00871244">
            <w:pPr>
              <w:rPr>
                <w:sz w:val="16"/>
                <w:szCs w:val="16"/>
              </w:rPr>
            </w:pPr>
          </w:p>
        </w:tc>
      </w:tr>
      <w:tr w:rsidR="005752F7" w14:paraId="1A6E98BE" w14:textId="77777777" w:rsidTr="00871244">
        <w:tc>
          <w:tcPr>
            <w:tcW w:w="879" w:type="dxa"/>
          </w:tcPr>
          <w:p w14:paraId="1EC4531C" w14:textId="77777777" w:rsidR="005752F7" w:rsidRDefault="005752F7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B5126A" w14:textId="77777777" w:rsidR="005752F7" w:rsidRDefault="005752F7" w:rsidP="00871244">
            <w:r>
              <w:rPr>
                <w:sz w:val="16"/>
                <w:szCs w:val="16"/>
              </w:rPr>
              <w:t>4351</w:t>
            </w:r>
          </w:p>
        </w:tc>
        <w:tc>
          <w:tcPr>
            <w:tcW w:w="517" w:type="dxa"/>
          </w:tcPr>
          <w:p w14:paraId="79906404" w14:textId="77777777" w:rsidR="005752F7" w:rsidRDefault="005752F7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59E2DE" w14:textId="77777777" w:rsidR="005752F7" w:rsidRDefault="005752F7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612A67" w14:textId="77777777" w:rsidR="005752F7" w:rsidRDefault="005752F7" w:rsidP="00871244">
            <w:r>
              <w:rPr>
                <w:sz w:val="16"/>
                <w:szCs w:val="16"/>
              </w:rPr>
              <w:t>(NR_newRAT-Perf) R15 SUL test setup correction R18 mirror</w:t>
            </w:r>
          </w:p>
        </w:tc>
        <w:tc>
          <w:tcPr>
            <w:tcW w:w="517" w:type="dxa"/>
          </w:tcPr>
          <w:p w14:paraId="1CA47D66" w14:textId="77777777" w:rsidR="005752F7" w:rsidRDefault="005752F7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6B6C92" w14:textId="77777777" w:rsidR="005752F7" w:rsidRDefault="005752F7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D3117EC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F6F8E60" w14:textId="77777777" w:rsidR="005752F7" w:rsidRDefault="005752F7" w:rsidP="00871244">
            <w:r>
              <w:rPr>
                <w:sz w:val="16"/>
                <w:szCs w:val="16"/>
              </w:rPr>
              <w:t>R4-2410441</w:t>
            </w:r>
          </w:p>
        </w:tc>
        <w:tc>
          <w:tcPr>
            <w:tcW w:w="1597" w:type="dxa"/>
          </w:tcPr>
          <w:p w14:paraId="25B5EA52" w14:textId="77777777" w:rsidR="005752F7" w:rsidRDefault="005752F7" w:rsidP="00871244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EEAFF90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85B24DC" w14:textId="77777777" w:rsidR="005752F7" w:rsidRDefault="005752F7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A1D4D4" w14:textId="77777777" w:rsidR="005752F7" w:rsidRDefault="005752F7" w:rsidP="00871244">
            <w:pPr>
              <w:rPr>
                <w:sz w:val="16"/>
                <w:szCs w:val="16"/>
              </w:rPr>
            </w:pPr>
          </w:p>
        </w:tc>
      </w:tr>
      <w:tr w:rsidR="005752F7" w14:paraId="06F4A1C0" w14:textId="77777777" w:rsidTr="00871244">
        <w:tc>
          <w:tcPr>
            <w:tcW w:w="879" w:type="dxa"/>
          </w:tcPr>
          <w:p w14:paraId="1FE66EB1" w14:textId="77777777" w:rsidR="005752F7" w:rsidRDefault="005752F7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314295" w14:textId="77777777" w:rsidR="005752F7" w:rsidRDefault="005752F7" w:rsidP="00871244">
            <w:r>
              <w:rPr>
                <w:sz w:val="16"/>
                <w:szCs w:val="16"/>
              </w:rPr>
              <w:t>4352</w:t>
            </w:r>
          </w:p>
        </w:tc>
        <w:tc>
          <w:tcPr>
            <w:tcW w:w="517" w:type="dxa"/>
          </w:tcPr>
          <w:p w14:paraId="0AD43682" w14:textId="77777777" w:rsidR="005752F7" w:rsidRDefault="005752F7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3BCDAE" w14:textId="77777777" w:rsidR="005752F7" w:rsidRDefault="005752F7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4E4562" w14:textId="77777777" w:rsidR="005752F7" w:rsidRDefault="005752F7" w:rsidP="00871244">
            <w:r>
              <w:rPr>
                <w:sz w:val="16"/>
                <w:szCs w:val="16"/>
              </w:rPr>
              <w:t>(NR_newRAT-Perf) R15 SUL test setup correction R18 mirror</w:t>
            </w:r>
          </w:p>
        </w:tc>
        <w:tc>
          <w:tcPr>
            <w:tcW w:w="517" w:type="dxa"/>
          </w:tcPr>
          <w:p w14:paraId="5CC88AC7" w14:textId="77777777" w:rsidR="005752F7" w:rsidRDefault="005752F7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80EDC1" w14:textId="77777777" w:rsidR="005752F7" w:rsidRDefault="005752F7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12DC973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4960D6E" w14:textId="77777777" w:rsidR="005752F7" w:rsidRDefault="005752F7" w:rsidP="00871244">
            <w:r>
              <w:rPr>
                <w:sz w:val="16"/>
                <w:szCs w:val="16"/>
              </w:rPr>
              <w:t>R4-2410442</w:t>
            </w:r>
          </w:p>
        </w:tc>
        <w:tc>
          <w:tcPr>
            <w:tcW w:w="1597" w:type="dxa"/>
          </w:tcPr>
          <w:p w14:paraId="4B8E07D5" w14:textId="77777777" w:rsidR="005752F7" w:rsidRDefault="005752F7" w:rsidP="00871244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2CF4C2D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5AA0D01" w14:textId="77777777" w:rsidR="005752F7" w:rsidRDefault="005752F7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C18ABF" w14:textId="77777777" w:rsidR="005752F7" w:rsidRDefault="005752F7" w:rsidP="00871244">
            <w:pPr>
              <w:rPr>
                <w:sz w:val="16"/>
                <w:szCs w:val="16"/>
              </w:rPr>
            </w:pPr>
          </w:p>
        </w:tc>
      </w:tr>
      <w:tr w:rsidR="005752F7" w14:paraId="1353A796" w14:textId="77777777" w:rsidTr="00871244">
        <w:tc>
          <w:tcPr>
            <w:tcW w:w="879" w:type="dxa"/>
          </w:tcPr>
          <w:p w14:paraId="71EDE67D" w14:textId="77777777" w:rsidR="005752F7" w:rsidRDefault="005752F7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EB03BE6" w14:textId="77777777" w:rsidR="005752F7" w:rsidRDefault="005752F7" w:rsidP="00871244">
            <w:r>
              <w:rPr>
                <w:sz w:val="16"/>
                <w:szCs w:val="16"/>
              </w:rPr>
              <w:t>4356</w:t>
            </w:r>
          </w:p>
        </w:tc>
        <w:tc>
          <w:tcPr>
            <w:tcW w:w="517" w:type="dxa"/>
          </w:tcPr>
          <w:p w14:paraId="59F6D55F" w14:textId="77777777" w:rsidR="005752F7" w:rsidRDefault="005752F7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649026" w14:textId="77777777" w:rsidR="005752F7" w:rsidRDefault="005752F7" w:rsidP="0087124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5FAFE8F" w14:textId="77777777" w:rsidR="005752F7" w:rsidRDefault="005752F7" w:rsidP="00871244">
            <w:r>
              <w:rPr>
                <w:sz w:val="16"/>
                <w:szCs w:val="16"/>
              </w:rPr>
              <w:t>(NR_newRAT-Perf) CR for test case of intra-frequency handover from FR2 to FR2 R15</w:t>
            </w:r>
          </w:p>
        </w:tc>
        <w:tc>
          <w:tcPr>
            <w:tcW w:w="517" w:type="dxa"/>
          </w:tcPr>
          <w:p w14:paraId="49049E6C" w14:textId="77777777" w:rsidR="005752F7" w:rsidRDefault="005752F7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3E7358" w14:textId="77777777" w:rsidR="005752F7" w:rsidRDefault="005752F7" w:rsidP="00871244">
            <w:r>
              <w:rPr>
                <w:sz w:val="16"/>
                <w:szCs w:val="16"/>
              </w:rPr>
              <w:t>15.25.0</w:t>
            </w:r>
          </w:p>
        </w:tc>
        <w:tc>
          <w:tcPr>
            <w:tcW w:w="758" w:type="dxa"/>
          </w:tcPr>
          <w:p w14:paraId="63DBD633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3B55D90" w14:textId="77777777" w:rsidR="005752F7" w:rsidRDefault="005752F7" w:rsidP="00871244">
            <w:r>
              <w:rPr>
                <w:sz w:val="16"/>
                <w:szCs w:val="16"/>
              </w:rPr>
              <w:t>R4-2410216</w:t>
            </w:r>
          </w:p>
        </w:tc>
        <w:tc>
          <w:tcPr>
            <w:tcW w:w="1597" w:type="dxa"/>
          </w:tcPr>
          <w:p w14:paraId="5FD31A87" w14:textId="77777777" w:rsidR="005752F7" w:rsidRDefault="005752F7" w:rsidP="0087124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0AD963E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E69A343" w14:textId="77777777" w:rsidR="005752F7" w:rsidRDefault="005752F7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A919E8" w14:textId="77777777" w:rsidR="005752F7" w:rsidRDefault="005752F7" w:rsidP="00871244">
            <w:pPr>
              <w:rPr>
                <w:sz w:val="16"/>
                <w:szCs w:val="16"/>
              </w:rPr>
            </w:pPr>
          </w:p>
        </w:tc>
      </w:tr>
      <w:tr w:rsidR="005752F7" w14:paraId="2ADCA693" w14:textId="77777777" w:rsidTr="00871244">
        <w:tc>
          <w:tcPr>
            <w:tcW w:w="879" w:type="dxa"/>
          </w:tcPr>
          <w:p w14:paraId="0B50D1DA" w14:textId="77777777" w:rsidR="005752F7" w:rsidRDefault="005752F7" w:rsidP="00871244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68F600D" w14:textId="77777777" w:rsidR="005752F7" w:rsidRDefault="005752F7" w:rsidP="00871244">
            <w:r>
              <w:rPr>
                <w:sz w:val="16"/>
                <w:szCs w:val="16"/>
              </w:rPr>
              <w:t>4369</w:t>
            </w:r>
          </w:p>
        </w:tc>
        <w:tc>
          <w:tcPr>
            <w:tcW w:w="517" w:type="dxa"/>
          </w:tcPr>
          <w:p w14:paraId="3564B3FB" w14:textId="77777777" w:rsidR="005752F7" w:rsidRDefault="005752F7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59752E" w14:textId="77777777" w:rsidR="005752F7" w:rsidRDefault="005752F7" w:rsidP="0087124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9F14D1D" w14:textId="77777777" w:rsidR="005752F7" w:rsidRDefault="005752F7" w:rsidP="00871244">
            <w:r>
              <w:rPr>
                <w:sz w:val="16"/>
                <w:szCs w:val="16"/>
              </w:rPr>
              <w:t>(NR_newRAT-Perf) Inter-RAT measurement for UE capable of independentGapConfig (Cat-F Rel-15)</w:t>
            </w:r>
          </w:p>
        </w:tc>
        <w:tc>
          <w:tcPr>
            <w:tcW w:w="517" w:type="dxa"/>
          </w:tcPr>
          <w:p w14:paraId="49281E7C" w14:textId="77777777" w:rsidR="005752F7" w:rsidRDefault="005752F7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2669CB" w14:textId="77777777" w:rsidR="005752F7" w:rsidRDefault="005752F7" w:rsidP="00871244">
            <w:r>
              <w:rPr>
                <w:sz w:val="16"/>
                <w:szCs w:val="16"/>
              </w:rPr>
              <w:t>15.25.0</w:t>
            </w:r>
          </w:p>
        </w:tc>
        <w:tc>
          <w:tcPr>
            <w:tcW w:w="758" w:type="dxa"/>
          </w:tcPr>
          <w:p w14:paraId="13B5560F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EB3319A" w14:textId="77777777" w:rsidR="005752F7" w:rsidRDefault="005752F7" w:rsidP="00871244">
            <w:r>
              <w:rPr>
                <w:sz w:val="16"/>
                <w:szCs w:val="16"/>
              </w:rPr>
              <w:t>R4-2410217</w:t>
            </w:r>
          </w:p>
        </w:tc>
        <w:tc>
          <w:tcPr>
            <w:tcW w:w="1597" w:type="dxa"/>
          </w:tcPr>
          <w:p w14:paraId="2B82A49B" w14:textId="77777777" w:rsidR="005752F7" w:rsidRDefault="005752F7" w:rsidP="00871244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DF1A8F9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AEC2A0E" w14:textId="77777777" w:rsidR="005752F7" w:rsidRDefault="005752F7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162D81" w14:textId="77777777" w:rsidR="005752F7" w:rsidRDefault="005752F7" w:rsidP="00871244">
            <w:pPr>
              <w:rPr>
                <w:sz w:val="16"/>
                <w:szCs w:val="16"/>
              </w:rPr>
            </w:pPr>
          </w:p>
        </w:tc>
      </w:tr>
      <w:tr w:rsidR="005752F7" w14:paraId="0A88AA9B" w14:textId="77777777" w:rsidTr="00871244">
        <w:tc>
          <w:tcPr>
            <w:tcW w:w="879" w:type="dxa"/>
          </w:tcPr>
          <w:p w14:paraId="6DEF20C7" w14:textId="77777777" w:rsidR="005752F7" w:rsidRDefault="005752F7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9C96829" w14:textId="77777777" w:rsidR="005752F7" w:rsidRDefault="005752F7" w:rsidP="00871244">
            <w:r>
              <w:rPr>
                <w:sz w:val="16"/>
                <w:szCs w:val="16"/>
              </w:rPr>
              <w:t>4424</w:t>
            </w:r>
          </w:p>
        </w:tc>
        <w:tc>
          <w:tcPr>
            <w:tcW w:w="517" w:type="dxa"/>
          </w:tcPr>
          <w:p w14:paraId="0EAD95BC" w14:textId="77777777" w:rsidR="005752F7" w:rsidRDefault="005752F7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56008D" w14:textId="77777777" w:rsidR="005752F7" w:rsidRDefault="005752F7" w:rsidP="0087124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25FDDFD" w14:textId="77777777" w:rsidR="005752F7" w:rsidRDefault="005752F7" w:rsidP="00871244">
            <w:r>
              <w:rPr>
                <w:sz w:val="16"/>
                <w:szCs w:val="16"/>
              </w:rPr>
              <w:t>(NR_newRAT-Perf) R15 SUL test setup correction</w:t>
            </w:r>
          </w:p>
        </w:tc>
        <w:tc>
          <w:tcPr>
            <w:tcW w:w="517" w:type="dxa"/>
          </w:tcPr>
          <w:p w14:paraId="12D418AA" w14:textId="77777777" w:rsidR="005752F7" w:rsidRDefault="005752F7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C2FEDB" w14:textId="77777777" w:rsidR="005752F7" w:rsidRDefault="005752F7" w:rsidP="00871244">
            <w:r>
              <w:rPr>
                <w:sz w:val="16"/>
                <w:szCs w:val="16"/>
              </w:rPr>
              <w:t>15.25.0</w:t>
            </w:r>
          </w:p>
        </w:tc>
        <w:tc>
          <w:tcPr>
            <w:tcW w:w="758" w:type="dxa"/>
          </w:tcPr>
          <w:p w14:paraId="6CB8143D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CED4B96" w14:textId="77777777" w:rsidR="005752F7" w:rsidRDefault="005752F7" w:rsidP="00871244">
            <w:r>
              <w:rPr>
                <w:sz w:val="16"/>
                <w:szCs w:val="16"/>
              </w:rPr>
              <w:t>R4-2410238</w:t>
            </w:r>
          </w:p>
        </w:tc>
        <w:tc>
          <w:tcPr>
            <w:tcW w:w="1597" w:type="dxa"/>
          </w:tcPr>
          <w:p w14:paraId="6679BB31" w14:textId="77777777" w:rsidR="005752F7" w:rsidRDefault="005752F7" w:rsidP="00871244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70F30D2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CD0E951" w14:textId="77777777" w:rsidR="005752F7" w:rsidRDefault="005752F7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939A07" w14:textId="77777777" w:rsidR="005752F7" w:rsidRDefault="005752F7" w:rsidP="00871244">
            <w:pPr>
              <w:rPr>
                <w:sz w:val="16"/>
                <w:szCs w:val="16"/>
              </w:rPr>
            </w:pPr>
          </w:p>
        </w:tc>
      </w:tr>
      <w:tr w:rsidR="005752F7" w14:paraId="4917CC82" w14:textId="77777777" w:rsidTr="00871244">
        <w:tc>
          <w:tcPr>
            <w:tcW w:w="879" w:type="dxa"/>
          </w:tcPr>
          <w:p w14:paraId="3805A84B" w14:textId="77777777" w:rsidR="005752F7" w:rsidRDefault="005752F7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C1610A0" w14:textId="77777777" w:rsidR="005752F7" w:rsidRDefault="005752F7" w:rsidP="00871244">
            <w:r>
              <w:rPr>
                <w:sz w:val="16"/>
                <w:szCs w:val="16"/>
              </w:rPr>
              <w:t>4427</w:t>
            </w:r>
          </w:p>
        </w:tc>
        <w:tc>
          <w:tcPr>
            <w:tcW w:w="517" w:type="dxa"/>
          </w:tcPr>
          <w:p w14:paraId="058899A1" w14:textId="77777777" w:rsidR="005752F7" w:rsidRDefault="005752F7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7A5E3F" w14:textId="77777777" w:rsidR="005752F7" w:rsidRDefault="005752F7" w:rsidP="0087124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57E8FE5" w14:textId="77777777" w:rsidR="005752F7" w:rsidRDefault="005752F7" w:rsidP="00871244">
            <w:r>
              <w:rPr>
                <w:sz w:val="16"/>
                <w:szCs w:val="16"/>
              </w:rPr>
              <w:t>[  NR_newRAT-Perf] CR clarification on MAC-CE based TCI state switch delay</w:t>
            </w:r>
          </w:p>
        </w:tc>
        <w:tc>
          <w:tcPr>
            <w:tcW w:w="517" w:type="dxa"/>
          </w:tcPr>
          <w:p w14:paraId="23632B72" w14:textId="77777777" w:rsidR="005752F7" w:rsidRDefault="005752F7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86736E" w14:textId="77777777" w:rsidR="005752F7" w:rsidRDefault="005752F7" w:rsidP="00871244">
            <w:r>
              <w:rPr>
                <w:sz w:val="16"/>
                <w:szCs w:val="16"/>
              </w:rPr>
              <w:t>15.25.0</w:t>
            </w:r>
          </w:p>
        </w:tc>
        <w:tc>
          <w:tcPr>
            <w:tcW w:w="758" w:type="dxa"/>
          </w:tcPr>
          <w:p w14:paraId="77071395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587260D" w14:textId="77777777" w:rsidR="005752F7" w:rsidRDefault="005752F7" w:rsidP="00871244">
            <w:r>
              <w:rPr>
                <w:sz w:val="16"/>
                <w:szCs w:val="16"/>
              </w:rPr>
              <w:t>R4-2408139</w:t>
            </w:r>
          </w:p>
        </w:tc>
        <w:tc>
          <w:tcPr>
            <w:tcW w:w="1597" w:type="dxa"/>
          </w:tcPr>
          <w:p w14:paraId="0CCBA25C" w14:textId="77777777" w:rsidR="005752F7" w:rsidRDefault="005752F7" w:rsidP="0087124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B204A88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0D83C91" w14:textId="77777777" w:rsidR="005752F7" w:rsidRDefault="005752F7" w:rsidP="00871244">
            <w:r>
              <w:rPr>
                <w:sz w:val="16"/>
                <w:szCs w:val="16"/>
              </w:rPr>
              <w:t>A.7.5.8</w:t>
            </w:r>
          </w:p>
        </w:tc>
        <w:tc>
          <w:tcPr>
            <w:tcW w:w="998" w:type="dxa"/>
          </w:tcPr>
          <w:p w14:paraId="22985594" w14:textId="77777777" w:rsidR="005752F7" w:rsidRDefault="005752F7" w:rsidP="0087124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752F7" w14:paraId="72C52CDE" w14:textId="77777777" w:rsidTr="00871244">
        <w:tc>
          <w:tcPr>
            <w:tcW w:w="879" w:type="dxa"/>
          </w:tcPr>
          <w:p w14:paraId="310D647B" w14:textId="77777777" w:rsidR="005752F7" w:rsidRDefault="005752F7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D48092" w14:textId="77777777" w:rsidR="005752F7" w:rsidRDefault="005752F7" w:rsidP="00871244">
            <w:r>
              <w:rPr>
                <w:sz w:val="16"/>
                <w:szCs w:val="16"/>
              </w:rPr>
              <w:t>4462</w:t>
            </w:r>
          </w:p>
        </w:tc>
        <w:tc>
          <w:tcPr>
            <w:tcW w:w="517" w:type="dxa"/>
          </w:tcPr>
          <w:p w14:paraId="18556298" w14:textId="77777777" w:rsidR="005752F7" w:rsidRDefault="005752F7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B416DF" w14:textId="77777777" w:rsidR="005752F7" w:rsidRDefault="005752F7" w:rsidP="008712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DDE1E95" w14:textId="77777777" w:rsidR="005752F7" w:rsidRDefault="005752F7" w:rsidP="00871244">
            <w:r>
              <w:rPr>
                <w:sz w:val="16"/>
                <w:szCs w:val="16"/>
              </w:rPr>
              <w:t>[NR_newRAT-Perf] CR for R15 test case of  L1-RSRP measurement</w:t>
            </w:r>
          </w:p>
        </w:tc>
        <w:tc>
          <w:tcPr>
            <w:tcW w:w="517" w:type="dxa"/>
          </w:tcPr>
          <w:p w14:paraId="4D483576" w14:textId="77777777" w:rsidR="005752F7" w:rsidRDefault="005752F7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37C91B" w14:textId="77777777" w:rsidR="005752F7" w:rsidRDefault="005752F7" w:rsidP="0087124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052AF777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C643DDC" w14:textId="77777777" w:rsidR="005752F7" w:rsidRDefault="005752F7" w:rsidP="00871244">
            <w:r>
              <w:rPr>
                <w:sz w:val="16"/>
                <w:szCs w:val="16"/>
              </w:rPr>
              <w:t>R4-2408271</w:t>
            </w:r>
          </w:p>
        </w:tc>
        <w:tc>
          <w:tcPr>
            <w:tcW w:w="1597" w:type="dxa"/>
          </w:tcPr>
          <w:p w14:paraId="0CA61284" w14:textId="77777777" w:rsidR="005752F7" w:rsidRDefault="005752F7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A211384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1F68652" w14:textId="77777777" w:rsidR="005752F7" w:rsidRDefault="005752F7" w:rsidP="00871244">
            <w:r>
              <w:rPr>
                <w:sz w:val="16"/>
                <w:szCs w:val="16"/>
              </w:rPr>
              <w:t>A.7.7.4.1.2,  A.7.7.4.1.3</w:t>
            </w:r>
          </w:p>
        </w:tc>
        <w:tc>
          <w:tcPr>
            <w:tcW w:w="998" w:type="dxa"/>
          </w:tcPr>
          <w:p w14:paraId="298BC9B0" w14:textId="77777777" w:rsidR="005752F7" w:rsidRDefault="005752F7" w:rsidP="00871244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5752F7" w14:paraId="5307E4E3" w14:textId="77777777" w:rsidTr="00871244">
        <w:tc>
          <w:tcPr>
            <w:tcW w:w="879" w:type="dxa"/>
          </w:tcPr>
          <w:p w14:paraId="115728E0" w14:textId="77777777" w:rsidR="005752F7" w:rsidRDefault="005752F7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7C7E653" w14:textId="77777777" w:rsidR="005752F7" w:rsidRDefault="005752F7" w:rsidP="00871244">
            <w:r>
              <w:rPr>
                <w:sz w:val="16"/>
                <w:szCs w:val="16"/>
              </w:rPr>
              <w:t>4463</w:t>
            </w:r>
          </w:p>
        </w:tc>
        <w:tc>
          <w:tcPr>
            <w:tcW w:w="517" w:type="dxa"/>
          </w:tcPr>
          <w:p w14:paraId="2ADBECE6" w14:textId="77777777" w:rsidR="005752F7" w:rsidRDefault="005752F7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1BF8DD" w14:textId="77777777" w:rsidR="005752F7" w:rsidRDefault="005752F7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2710CD" w14:textId="77777777" w:rsidR="005752F7" w:rsidRDefault="005752F7" w:rsidP="00871244">
            <w:r>
              <w:rPr>
                <w:sz w:val="16"/>
                <w:szCs w:val="16"/>
              </w:rPr>
              <w:t>[NR_newRAT-Perf] CR for R15 test case of  L1-RSRP measurement</w:t>
            </w:r>
          </w:p>
        </w:tc>
        <w:tc>
          <w:tcPr>
            <w:tcW w:w="517" w:type="dxa"/>
          </w:tcPr>
          <w:p w14:paraId="73BC4C21" w14:textId="77777777" w:rsidR="005752F7" w:rsidRDefault="005752F7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C18F04" w14:textId="77777777" w:rsidR="005752F7" w:rsidRDefault="005752F7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1985E33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D62AAE3" w14:textId="77777777" w:rsidR="005752F7" w:rsidRDefault="005752F7" w:rsidP="00871244">
            <w:r>
              <w:rPr>
                <w:sz w:val="16"/>
                <w:szCs w:val="16"/>
              </w:rPr>
              <w:t>R4-2408272</w:t>
            </w:r>
          </w:p>
        </w:tc>
        <w:tc>
          <w:tcPr>
            <w:tcW w:w="1597" w:type="dxa"/>
          </w:tcPr>
          <w:p w14:paraId="0D429093" w14:textId="77777777" w:rsidR="005752F7" w:rsidRDefault="005752F7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DB0FD2A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9ED2314" w14:textId="77777777" w:rsidR="005752F7" w:rsidRDefault="005752F7" w:rsidP="00871244">
            <w:r>
              <w:rPr>
                <w:sz w:val="16"/>
                <w:szCs w:val="16"/>
              </w:rPr>
              <w:t>A.7.7.4.1.2,  A.7.7.4.1.3</w:t>
            </w:r>
          </w:p>
        </w:tc>
        <w:tc>
          <w:tcPr>
            <w:tcW w:w="998" w:type="dxa"/>
          </w:tcPr>
          <w:p w14:paraId="3967828B" w14:textId="77777777" w:rsidR="005752F7" w:rsidRDefault="005752F7" w:rsidP="00871244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5752F7" w14:paraId="652CA626" w14:textId="77777777" w:rsidTr="00871244">
        <w:tc>
          <w:tcPr>
            <w:tcW w:w="879" w:type="dxa"/>
          </w:tcPr>
          <w:p w14:paraId="70E4C2DC" w14:textId="77777777" w:rsidR="005752F7" w:rsidRDefault="005752F7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146F6E" w14:textId="77777777" w:rsidR="005752F7" w:rsidRDefault="005752F7" w:rsidP="00871244">
            <w:r>
              <w:rPr>
                <w:sz w:val="16"/>
                <w:szCs w:val="16"/>
              </w:rPr>
              <w:t>4464</w:t>
            </w:r>
          </w:p>
        </w:tc>
        <w:tc>
          <w:tcPr>
            <w:tcW w:w="517" w:type="dxa"/>
          </w:tcPr>
          <w:p w14:paraId="12038C08" w14:textId="77777777" w:rsidR="005752F7" w:rsidRDefault="005752F7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1FC3CF" w14:textId="77777777" w:rsidR="005752F7" w:rsidRDefault="005752F7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A798D1" w14:textId="77777777" w:rsidR="005752F7" w:rsidRDefault="005752F7" w:rsidP="00871244">
            <w:r>
              <w:rPr>
                <w:sz w:val="16"/>
                <w:szCs w:val="16"/>
              </w:rPr>
              <w:t>[NR_newRAT-Perf] CR for R15 test case of  L1-RSRP measurement</w:t>
            </w:r>
          </w:p>
        </w:tc>
        <w:tc>
          <w:tcPr>
            <w:tcW w:w="517" w:type="dxa"/>
          </w:tcPr>
          <w:p w14:paraId="569E61BE" w14:textId="77777777" w:rsidR="005752F7" w:rsidRDefault="005752F7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188B5F" w14:textId="77777777" w:rsidR="005752F7" w:rsidRDefault="005752F7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9A76AB7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6B5D8F4" w14:textId="77777777" w:rsidR="005752F7" w:rsidRDefault="005752F7" w:rsidP="00871244">
            <w:r>
              <w:rPr>
                <w:sz w:val="16"/>
                <w:szCs w:val="16"/>
              </w:rPr>
              <w:t>R4-2408273</w:t>
            </w:r>
          </w:p>
        </w:tc>
        <w:tc>
          <w:tcPr>
            <w:tcW w:w="1597" w:type="dxa"/>
          </w:tcPr>
          <w:p w14:paraId="1950E6C1" w14:textId="77777777" w:rsidR="005752F7" w:rsidRDefault="005752F7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FB132FC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BFDC237" w14:textId="77777777" w:rsidR="005752F7" w:rsidRDefault="005752F7" w:rsidP="00871244">
            <w:r>
              <w:rPr>
                <w:sz w:val="16"/>
                <w:szCs w:val="16"/>
              </w:rPr>
              <w:t>A.7.7.4.1.2,  A.7.7.4.1.3</w:t>
            </w:r>
          </w:p>
        </w:tc>
        <w:tc>
          <w:tcPr>
            <w:tcW w:w="998" w:type="dxa"/>
          </w:tcPr>
          <w:p w14:paraId="31109B90" w14:textId="77777777" w:rsidR="005752F7" w:rsidRDefault="005752F7" w:rsidP="00871244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5752F7" w14:paraId="44D37B45" w14:textId="77777777" w:rsidTr="00871244">
        <w:tc>
          <w:tcPr>
            <w:tcW w:w="879" w:type="dxa"/>
          </w:tcPr>
          <w:p w14:paraId="7CEEDA8A" w14:textId="77777777" w:rsidR="005752F7" w:rsidRDefault="005752F7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242DF0F" w14:textId="77777777" w:rsidR="005752F7" w:rsidRDefault="005752F7" w:rsidP="00871244">
            <w:r>
              <w:rPr>
                <w:sz w:val="16"/>
                <w:szCs w:val="16"/>
              </w:rPr>
              <w:t>4482</w:t>
            </w:r>
          </w:p>
        </w:tc>
        <w:tc>
          <w:tcPr>
            <w:tcW w:w="517" w:type="dxa"/>
          </w:tcPr>
          <w:p w14:paraId="0A743744" w14:textId="77777777" w:rsidR="005752F7" w:rsidRDefault="005752F7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78E613" w14:textId="77777777" w:rsidR="005752F7" w:rsidRDefault="005752F7" w:rsidP="0087124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41F2D7C" w14:textId="77777777" w:rsidR="005752F7" w:rsidRDefault="005752F7" w:rsidP="00871244">
            <w:r>
              <w:rPr>
                <w:sz w:val="16"/>
                <w:szCs w:val="16"/>
              </w:rPr>
              <w:t>(NR_newRAT-Perf) Correction to intra-frequency re-establishment test case_R15</w:t>
            </w:r>
          </w:p>
        </w:tc>
        <w:tc>
          <w:tcPr>
            <w:tcW w:w="517" w:type="dxa"/>
          </w:tcPr>
          <w:p w14:paraId="1B20CBEF" w14:textId="77777777" w:rsidR="005752F7" w:rsidRDefault="005752F7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3C5A27" w14:textId="77777777" w:rsidR="005752F7" w:rsidRDefault="005752F7" w:rsidP="00871244">
            <w:r>
              <w:rPr>
                <w:sz w:val="16"/>
                <w:szCs w:val="16"/>
              </w:rPr>
              <w:t>15.25.0</w:t>
            </w:r>
          </w:p>
        </w:tc>
        <w:tc>
          <w:tcPr>
            <w:tcW w:w="758" w:type="dxa"/>
          </w:tcPr>
          <w:p w14:paraId="2A5B6B34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02C65FD" w14:textId="77777777" w:rsidR="005752F7" w:rsidRDefault="005752F7" w:rsidP="00871244">
            <w:r>
              <w:rPr>
                <w:sz w:val="16"/>
                <w:szCs w:val="16"/>
              </w:rPr>
              <w:t>R4-2410389</w:t>
            </w:r>
          </w:p>
        </w:tc>
        <w:tc>
          <w:tcPr>
            <w:tcW w:w="1597" w:type="dxa"/>
          </w:tcPr>
          <w:p w14:paraId="125141F3" w14:textId="77777777" w:rsidR="005752F7" w:rsidRDefault="005752F7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25BD31B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7BE85C2" w14:textId="77777777" w:rsidR="005752F7" w:rsidRDefault="005752F7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1E19E0" w14:textId="77777777" w:rsidR="005752F7" w:rsidRDefault="005752F7" w:rsidP="00871244">
            <w:pPr>
              <w:rPr>
                <w:sz w:val="16"/>
                <w:szCs w:val="16"/>
              </w:rPr>
            </w:pPr>
          </w:p>
        </w:tc>
      </w:tr>
      <w:tr w:rsidR="005752F7" w14:paraId="205BA289" w14:textId="77777777" w:rsidTr="00871244">
        <w:tc>
          <w:tcPr>
            <w:tcW w:w="879" w:type="dxa"/>
          </w:tcPr>
          <w:p w14:paraId="002CD831" w14:textId="77777777" w:rsidR="005752F7" w:rsidRDefault="005752F7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36E8646" w14:textId="77777777" w:rsidR="005752F7" w:rsidRDefault="005752F7" w:rsidP="00871244">
            <w:r>
              <w:rPr>
                <w:sz w:val="16"/>
                <w:szCs w:val="16"/>
              </w:rPr>
              <w:t>4501</w:t>
            </w:r>
          </w:p>
        </w:tc>
        <w:tc>
          <w:tcPr>
            <w:tcW w:w="517" w:type="dxa"/>
          </w:tcPr>
          <w:p w14:paraId="5222074B" w14:textId="77777777" w:rsidR="005752F7" w:rsidRDefault="005752F7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7EA4A1" w14:textId="77777777" w:rsidR="005752F7" w:rsidRDefault="005752F7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7EB344" w14:textId="77777777" w:rsidR="005752F7" w:rsidRDefault="005752F7" w:rsidP="00871244">
            <w:r>
              <w:rPr>
                <w:sz w:val="16"/>
                <w:szCs w:val="16"/>
              </w:rPr>
              <w:t>CR resubmission Correcting propagation condition Rel-17 (Cat F)</w:t>
            </w:r>
          </w:p>
        </w:tc>
        <w:tc>
          <w:tcPr>
            <w:tcW w:w="517" w:type="dxa"/>
          </w:tcPr>
          <w:p w14:paraId="26B01E6F" w14:textId="77777777" w:rsidR="005752F7" w:rsidRDefault="005752F7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8C3CEC" w14:textId="77777777" w:rsidR="005752F7" w:rsidRDefault="005752F7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80A1735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6290E31" w14:textId="77777777" w:rsidR="005752F7" w:rsidRDefault="005752F7" w:rsidP="00871244">
            <w:r>
              <w:rPr>
                <w:sz w:val="16"/>
                <w:szCs w:val="16"/>
              </w:rPr>
              <w:t>R4-2408580</w:t>
            </w:r>
          </w:p>
        </w:tc>
        <w:tc>
          <w:tcPr>
            <w:tcW w:w="1597" w:type="dxa"/>
          </w:tcPr>
          <w:p w14:paraId="001241A6" w14:textId="77777777" w:rsidR="005752F7" w:rsidRDefault="005752F7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6D3A98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46DC964" w14:textId="77777777" w:rsidR="005752F7" w:rsidRDefault="005752F7" w:rsidP="00871244">
            <w:r>
              <w:rPr>
                <w:sz w:val="16"/>
                <w:szCs w:val="16"/>
              </w:rPr>
              <w:t>2, A.5.3.2.2.1, A.5.3.2.2.2, A.5.5.7.1, A.5.5.8.1, A.5.5.8.2, A.5.6.1.1, A.5.6.1.3, A.5.6.2.1, A.5.6.2.3, A.5.6.2.5, A.5.6.2.7, A.7.3.2.2.1, A.7.3.2.2.2, A.7.5.7.1, A.7.5.7.2, A.7.5.8.1, A.7.5.8.2, A.7.6.1.1, A.7.6.1.3, A.7.6.2.1, A.7.6.2.3, A.7.6.2.5, A.7.6.2.7</w:t>
            </w:r>
          </w:p>
        </w:tc>
        <w:tc>
          <w:tcPr>
            <w:tcW w:w="998" w:type="dxa"/>
          </w:tcPr>
          <w:p w14:paraId="52D3BF38" w14:textId="77777777" w:rsidR="005752F7" w:rsidRDefault="005752F7" w:rsidP="00871244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5752F7" w14:paraId="2C691262" w14:textId="77777777" w:rsidTr="00871244">
        <w:tc>
          <w:tcPr>
            <w:tcW w:w="879" w:type="dxa"/>
          </w:tcPr>
          <w:p w14:paraId="7677176A" w14:textId="77777777" w:rsidR="005752F7" w:rsidRDefault="005752F7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1CA3FCF" w14:textId="77777777" w:rsidR="005752F7" w:rsidRDefault="005752F7" w:rsidP="00871244">
            <w:r>
              <w:rPr>
                <w:sz w:val="16"/>
                <w:szCs w:val="16"/>
              </w:rPr>
              <w:t>4583</w:t>
            </w:r>
          </w:p>
        </w:tc>
        <w:tc>
          <w:tcPr>
            <w:tcW w:w="517" w:type="dxa"/>
          </w:tcPr>
          <w:p w14:paraId="56FEBD3E" w14:textId="77777777" w:rsidR="005752F7" w:rsidRDefault="005752F7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AED396" w14:textId="77777777" w:rsidR="005752F7" w:rsidRDefault="005752F7" w:rsidP="0087124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EF7CFBA" w14:textId="77777777" w:rsidR="005752F7" w:rsidRDefault="005752F7" w:rsidP="00871244">
            <w:r>
              <w:rPr>
                <w:sz w:val="16"/>
                <w:szCs w:val="16"/>
              </w:rPr>
              <w:t>[NR_newRAT-Perf] CR for R15 test case of  L1-RSRP measurement</w:t>
            </w:r>
          </w:p>
        </w:tc>
        <w:tc>
          <w:tcPr>
            <w:tcW w:w="517" w:type="dxa"/>
          </w:tcPr>
          <w:p w14:paraId="23E8C8D2" w14:textId="77777777" w:rsidR="005752F7" w:rsidRDefault="005752F7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6CE73F" w14:textId="77777777" w:rsidR="005752F7" w:rsidRDefault="005752F7" w:rsidP="00871244">
            <w:r>
              <w:rPr>
                <w:sz w:val="16"/>
                <w:szCs w:val="16"/>
              </w:rPr>
              <w:t>15.25.0</w:t>
            </w:r>
          </w:p>
        </w:tc>
        <w:tc>
          <w:tcPr>
            <w:tcW w:w="758" w:type="dxa"/>
          </w:tcPr>
          <w:p w14:paraId="50F03640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A5E1157" w14:textId="77777777" w:rsidR="005752F7" w:rsidRDefault="005752F7" w:rsidP="00871244">
            <w:r>
              <w:rPr>
                <w:sz w:val="16"/>
                <w:szCs w:val="16"/>
              </w:rPr>
              <w:t>R4-2409656</w:t>
            </w:r>
          </w:p>
        </w:tc>
        <w:tc>
          <w:tcPr>
            <w:tcW w:w="1597" w:type="dxa"/>
          </w:tcPr>
          <w:p w14:paraId="75CBF325" w14:textId="77777777" w:rsidR="005752F7" w:rsidRDefault="005752F7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C3BC9A7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CB3E536" w14:textId="77777777" w:rsidR="005752F7" w:rsidRDefault="005752F7" w:rsidP="00871244">
            <w:r>
              <w:rPr>
                <w:sz w:val="16"/>
                <w:szCs w:val="16"/>
              </w:rPr>
              <w:t>A.7.7.4.1.2,  A.7.7.4.1.3</w:t>
            </w:r>
          </w:p>
        </w:tc>
        <w:tc>
          <w:tcPr>
            <w:tcW w:w="998" w:type="dxa"/>
          </w:tcPr>
          <w:p w14:paraId="6C6CFE6A" w14:textId="77777777" w:rsidR="005752F7" w:rsidRDefault="005752F7" w:rsidP="00871244">
            <w:r>
              <w:rPr>
                <w:sz w:val="16"/>
                <w:szCs w:val="16"/>
              </w:rPr>
              <w:t xml:space="preserve">TS/TR ... CR ... ; TS 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5752F7" w14:paraId="091F5E00" w14:textId="77777777" w:rsidTr="00871244">
        <w:tc>
          <w:tcPr>
            <w:tcW w:w="879" w:type="dxa"/>
          </w:tcPr>
          <w:p w14:paraId="55F30667" w14:textId="77777777" w:rsidR="005752F7" w:rsidRDefault="005752F7" w:rsidP="00871244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7497E39" w14:textId="77777777" w:rsidR="005752F7" w:rsidRDefault="005752F7" w:rsidP="00871244">
            <w:r>
              <w:rPr>
                <w:sz w:val="16"/>
                <w:szCs w:val="16"/>
              </w:rPr>
              <w:t>4621</w:t>
            </w:r>
          </w:p>
        </w:tc>
        <w:tc>
          <w:tcPr>
            <w:tcW w:w="517" w:type="dxa"/>
          </w:tcPr>
          <w:p w14:paraId="097C44A0" w14:textId="77777777" w:rsidR="005752F7" w:rsidRDefault="005752F7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616186" w14:textId="77777777" w:rsidR="005752F7" w:rsidRDefault="005752F7" w:rsidP="008712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5E742BF" w14:textId="77777777" w:rsidR="005752F7" w:rsidRDefault="005752F7" w:rsidP="00871244">
            <w:r>
              <w:rPr>
                <w:sz w:val="16"/>
                <w:szCs w:val="16"/>
              </w:rPr>
              <w:t>(NR_newRAT-Perf) Correction to intra-frequency re-establishment test case_R16</w:t>
            </w:r>
          </w:p>
        </w:tc>
        <w:tc>
          <w:tcPr>
            <w:tcW w:w="517" w:type="dxa"/>
          </w:tcPr>
          <w:p w14:paraId="23F876F9" w14:textId="77777777" w:rsidR="005752F7" w:rsidRDefault="005752F7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F90347" w14:textId="77777777" w:rsidR="005752F7" w:rsidRDefault="005752F7" w:rsidP="0087124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24FF85F3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9C275DE" w14:textId="77777777" w:rsidR="005752F7" w:rsidRDefault="005752F7" w:rsidP="00871244">
            <w:r>
              <w:rPr>
                <w:sz w:val="16"/>
                <w:szCs w:val="16"/>
              </w:rPr>
              <w:t>R4-2410428</w:t>
            </w:r>
          </w:p>
        </w:tc>
        <w:tc>
          <w:tcPr>
            <w:tcW w:w="1597" w:type="dxa"/>
          </w:tcPr>
          <w:p w14:paraId="3430C780" w14:textId="77777777" w:rsidR="005752F7" w:rsidRDefault="005752F7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624B19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BE7D081" w14:textId="77777777" w:rsidR="005752F7" w:rsidRDefault="005752F7" w:rsidP="00871244">
            <w:r>
              <w:rPr>
                <w:sz w:val="16"/>
                <w:szCs w:val="16"/>
              </w:rPr>
              <w:t>A.6.3.2.1.1, A.7.6.3.1.1</w:t>
            </w:r>
          </w:p>
        </w:tc>
        <w:tc>
          <w:tcPr>
            <w:tcW w:w="998" w:type="dxa"/>
          </w:tcPr>
          <w:p w14:paraId="7736B735" w14:textId="77777777" w:rsidR="005752F7" w:rsidRDefault="005752F7" w:rsidP="0087124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5752F7" w14:paraId="03672126" w14:textId="77777777" w:rsidTr="00871244">
        <w:tc>
          <w:tcPr>
            <w:tcW w:w="879" w:type="dxa"/>
          </w:tcPr>
          <w:p w14:paraId="1365CF4A" w14:textId="77777777" w:rsidR="005752F7" w:rsidRDefault="005752F7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3CE0095" w14:textId="77777777" w:rsidR="005752F7" w:rsidRDefault="005752F7" w:rsidP="00871244">
            <w:r>
              <w:rPr>
                <w:sz w:val="16"/>
                <w:szCs w:val="16"/>
              </w:rPr>
              <w:t>4622</w:t>
            </w:r>
          </w:p>
        </w:tc>
        <w:tc>
          <w:tcPr>
            <w:tcW w:w="517" w:type="dxa"/>
          </w:tcPr>
          <w:p w14:paraId="50F91E88" w14:textId="77777777" w:rsidR="005752F7" w:rsidRDefault="005752F7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152F69" w14:textId="77777777" w:rsidR="005752F7" w:rsidRDefault="005752F7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C8871E" w14:textId="77777777" w:rsidR="005752F7" w:rsidRDefault="005752F7" w:rsidP="00871244">
            <w:r>
              <w:rPr>
                <w:sz w:val="16"/>
                <w:szCs w:val="16"/>
              </w:rPr>
              <w:t>(NR_newRAT-Perf) Correction to intra-frequency re-establishment test case_R17</w:t>
            </w:r>
          </w:p>
        </w:tc>
        <w:tc>
          <w:tcPr>
            <w:tcW w:w="517" w:type="dxa"/>
          </w:tcPr>
          <w:p w14:paraId="72F457AC" w14:textId="77777777" w:rsidR="005752F7" w:rsidRDefault="005752F7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D45DCB" w14:textId="77777777" w:rsidR="005752F7" w:rsidRDefault="005752F7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81EF569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6B98D9E" w14:textId="77777777" w:rsidR="005752F7" w:rsidRDefault="005752F7" w:rsidP="00871244">
            <w:r>
              <w:rPr>
                <w:sz w:val="16"/>
                <w:szCs w:val="16"/>
              </w:rPr>
              <w:t>R4-2410429</w:t>
            </w:r>
          </w:p>
        </w:tc>
        <w:tc>
          <w:tcPr>
            <w:tcW w:w="1597" w:type="dxa"/>
          </w:tcPr>
          <w:p w14:paraId="777AC362" w14:textId="77777777" w:rsidR="005752F7" w:rsidRDefault="005752F7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A67067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B32E52C" w14:textId="77777777" w:rsidR="005752F7" w:rsidRDefault="005752F7" w:rsidP="00871244">
            <w:r>
              <w:rPr>
                <w:sz w:val="16"/>
                <w:szCs w:val="16"/>
              </w:rPr>
              <w:t>A.6.3.2.1.1, A.7.6.3.1.1</w:t>
            </w:r>
          </w:p>
        </w:tc>
        <w:tc>
          <w:tcPr>
            <w:tcW w:w="998" w:type="dxa"/>
          </w:tcPr>
          <w:p w14:paraId="6A8ECD4E" w14:textId="77777777" w:rsidR="005752F7" w:rsidRDefault="005752F7" w:rsidP="0087124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5752F7" w14:paraId="5E7BDB56" w14:textId="77777777" w:rsidTr="00871244">
        <w:tc>
          <w:tcPr>
            <w:tcW w:w="879" w:type="dxa"/>
          </w:tcPr>
          <w:p w14:paraId="266F734B" w14:textId="77777777" w:rsidR="005752F7" w:rsidRDefault="005752F7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A6B879" w14:textId="77777777" w:rsidR="005752F7" w:rsidRDefault="005752F7" w:rsidP="00871244">
            <w:r>
              <w:rPr>
                <w:sz w:val="16"/>
                <w:szCs w:val="16"/>
              </w:rPr>
              <w:t>4623</w:t>
            </w:r>
          </w:p>
        </w:tc>
        <w:tc>
          <w:tcPr>
            <w:tcW w:w="517" w:type="dxa"/>
          </w:tcPr>
          <w:p w14:paraId="42FFC496" w14:textId="77777777" w:rsidR="005752F7" w:rsidRDefault="005752F7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258508" w14:textId="77777777" w:rsidR="005752F7" w:rsidRDefault="005752F7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6D7C3D" w14:textId="77777777" w:rsidR="005752F7" w:rsidRDefault="005752F7" w:rsidP="00871244">
            <w:r>
              <w:rPr>
                <w:sz w:val="16"/>
                <w:szCs w:val="16"/>
              </w:rPr>
              <w:t>(NR_newRAT-Perf) Correction to intra-frequency re-establishment test case_R18</w:t>
            </w:r>
          </w:p>
        </w:tc>
        <w:tc>
          <w:tcPr>
            <w:tcW w:w="517" w:type="dxa"/>
          </w:tcPr>
          <w:p w14:paraId="0644256D" w14:textId="77777777" w:rsidR="005752F7" w:rsidRDefault="005752F7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5C8456" w14:textId="77777777" w:rsidR="005752F7" w:rsidRDefault="005752F7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B4DCADC" w14:textId="77777777" w:rsidR="005752F7" w:rsidRDefault="005752F7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26C17E4" w14:textId="77777777" w:rsidR="005752F7" w:rsidRDefault="005752F7" w:rsidP="00871244">
            <w:r>
              <w:rPr>
                <w:sz w:val="16"/>
                <w:szCs w:val="16"/>
              </w:rPr>
              <w:t>R4-2410430</w:t>
            </w:r>
          </w:p>
        </w:tc>
        <w:tc>
          <w:tcPr>
            <w:tcW w:w="1597" w:type="dxa"/>
          </w:tcPr>
          <w:p w14:paraId="57DD419F" w14:textId="77777777" w:rsidR="005752F7" w:rsidRDefault="005752F7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E2B48A7" w14:textId="77777777" w:rsidR="005752F7" w:rsidRDefault="005752F7" w:rsidP="00871244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D8F0AFB" w14:textId="77777777" w:rsidR="005752F7" w:rsidRDefault="005752F7" w:rsidP="00871244">
            <w:r>
              <w:rPr>
                <w:sz w:val="16"/>
                <w:szCs w:val="16"/>
              </w:rPr>
              <w:t>A.6.3.2.1.1, A.7.6.3.1.1</w:t>
            </w:r>
          </w:p>
        </w:tc>
        <w:tc>
          <w:tcPr>
            <w:tcW w:w="998" w:type="dxa"/>
          </w:tcPr>
          <w:p w14:paraId="33A510A2" w14:textId="77777777" w:rsidR="005752F7" w:rsidRDefault="005752F7" w:rsidP="0087124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14:paraId="45B9EABE" w14:textId="77777777" w:rsidR="00E144C4" w:rsidRDefault="00E144C4" w:rsidP="00E144C4"/>
    <w:p w14:paraId="086F5BFC" w14:textId="77777777" w:rsidR="00E144C4" w:rsidRDefault="00E144C4" w:rsidP="00E144C4"/>
    <w:p w14:paraId="021F4F2F" w14:textId="21553B73" w:rsidR="00E144C4" w:rsidRDefault="00DD25DB" w:rsidP="00512C52">
      <w:pPr>
        <w:pStyle w:val="Heading2"/>
        <w:rPr>
          <w:rFonts w:cs="Arial"/>
          <w:noProof/>
        </w:rPr>
      </w:pPr>
      <w:r w:rsidRPr="00DD25DB">
        <w:rPr>
          <w:noProof/>
        </w:rPr>
        <w:t>RP-241386</w:t>
      </w:r>
    </w:p>
    <w:p w14:paraId="062D6E2F" w14:textId="6792BF25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6</w:t>
      </w:r>
    </w:p>
    <w:p w14:paraId="17E8A5B8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255BC" w:rsidRPr="004E535C" w14:paraId="139A917E" w14:textId="77777777" w:rsidTr="0087124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B46F7F7" w14:textId="77777777" w:rsidR="008255BC" w:rsidRPr="00BF1EB6" w:rsidRDefault="008255BC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A3968C" w14:textId="77777777" w:rsidR="008255BC" w:rsidRPr="00BF1EB6" w:rsidRDefault="008255BC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D34E35" w14:textId="77777777" w:rsidR="008255BC" w:rsidRPr="00BF1EB6" w:rsidRDefault="008255BC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6BF675" w14:textId="77777777" w:rsidR="008255BC" w:rsidRPr="00BF1EB6" w:rsidRDefault="008255BC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3DAD0FA" w14:textId="77777777" w:rsidR="008255BC" w:rsidRPr="00BF1EB6" w:rsidRDefault="008255BC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8FE4EE" w14:textId="77777777" w:rsidR="008255BC" w:rsidRPr="00BF1EB6" w:rsidRDefault="008255BC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4E5DB1" w14:textId="77777777" w:rsidR="008255BC" w:rsidRPr="00BF1EB6" w:rsidRDefault="008255BC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46D4A68" w14:textId="77777777" w:rsidR="008255BC" w:rsidRPr="00BF1EB6" w:rsidRDefault="008255BC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FCC6255" w14:textId="77777777" w:rsidR="008255BC" w:rsidRPr="00BF1EB6" w:rsidRDefault="008255BC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EE51598" w14:textId="77777777" w:rsidR="008255BC" w:rsidRPr="00BF1EB6" w:rsidRDefault="008255BC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57A4355" w14:textId="77777777" w:rsidR="008255BC" w:rsidRPr="00BF1EB6" w:rsidRDefault="008255BC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E75E8EB" w14:textId="77777777" w:rsidR="008255BC" w:rsidRPr="00BF1EB6" w:rsidRDefault="008255BC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C7585CC" w14:textId="77777777" w:rsidR="008255BC" w:rsidRPr="00BF1EB6" w:rsidRDefault="008255BC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255BC" w14:paraId="2A52B3F6" w14:textId="77777777" w:rsidTr="00871244">
        <w:tc>
          <w:tcPr>
            <w:tcW w:w="879" w:type="dxa"/>
          </w:tcPr>
          <w:p w14:paraId="2BCC52F6" w14:textId="77777777" w:rsidR="008255BC" w:rsidRDefault="008255BC" w:rsidP="00871244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8976615" w14:textId="77777777" w:rsidR="008255BC" w:rsidRDefault="008255BC" w:rsidP="00871244"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 w14:paraId="43340EBE" w14:textId="77777777" w:rsidR="008255BC" w:rsidRDefault="008255BC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266411" w14:textId="77777777" w:rsidR="008255BC" w:rsidRDefault="008255BC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D9C03C" w14:textId="77777777" w:rsidR="008255BC" w:rsidRDefault="008255BC" w:rsidP="00871244">
            <w:r>
              <w:rPr>
                <w:sz w:val="16"/>
                <w:szCs w:val="16"/>
              </w:rPr>
              <w:t>Clarification for applicability of DSS for NTN FR1 bands</w:t>
            </w:r>
          </w:p>
        </w:tc>
        <w:tc>
          <w:tcPr>
            <w:tcW w:w="517" w:type="dxa"/>
          </w:tcPr>
          <w:p w14:paraId="42B09264" w14:textId="77777777" w:rsidR="008255BC" w:rsidRDefault="008255BC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ECE2F1" w14:textId="77777777" w:rsidR="008255BC" w:rsidRDefault="008255BC" w:rsidP="00871244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CCAFE82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2929B97" w14:textId="77777777" w:rsidR="008255BC" w:rsidRDefault="008255BC" w:rsidP="00871244">
            <w:r>
              <w:rPr>
                <w:sz w:val="16"/>
                <w:szCs w:val="16"/>
              </w:rPr>
              <w:t>R4-2410672</w:t>
            </w:r>
          </w:p>
        </w:tc>
        <w:tc>
          <w:tcPr>
            <w:tcW w:w="1597" w:type="dxa"/>
          </w:tcPr>
          <w:p w14:paraId="5D67CBF1" w14:textId="77777777" w:rsidR="008255BC" w:rsidRDefault="008255BC" w:rsidP="00871244">
            <w:r>
              <w:rPr>
                <w:sz w:val="16"/>
                <w:szCs w:val="16"/>
              </w:rPr>
              <w:t>Apple, Globalstar, Thales, Inmarsat, Viasat, Terrestar</w:t>
            </w:r>
          </w:p>
        </w:tc>
        <w:tc>
          <w:tcPr>
            <w:tcW w:w="1122" w:type="dxa"/>
          </w:tcPr>
          <w:p w14:paraId="7207BF74" w14:textId="77777777" w:rsidR="008255BC" w:rsidRDefault="008255BC" w:rsidP="00871244">
            <w:r>
              <w:rPr>
                <w:sz w:val="16"/>
                <w:szCs w:val="16"/>
              </w:rPr>
              <w:t>NR_NTN_solutions</w:t>
            </w:r>
          </w:p>
        </w:tc>
        <w:tc>
          <w:tcPr>
            <w:tcW w:w="2323" w:type="dxa"/>
          </w:tcPr>
          <w:p w14:paraId="2E48BC5A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6EA23C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</w:tr>
      <w:tr w:rsidR="008255BC" w14:paraId="226F7FD8" w14:textId="77777777" w:rsidTr="00871244">
        <w:tc>
          <w:tcPr>
            <w:tcW w:w="879" w:type="dxa"/>
          </w:tcPr>
          <w:p w14:paraId="41CEA7E1" w14:textId="77777777" w:rsidR="008255BC" w:rsidRDefault="008255BC" w:rsidP="00871244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00B2F77" w14:textId="77777777" w:rsidR="008255BC" w:rsidRDefault="008255BC" w:rsidP="00871244"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 w14:paraId="3828C212" w14:textId="77777777" w:rsidR="008255BC" w:rsidRDefault="008255BC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A9FE37" w14:textId="77777777" w:rsidR="008255BC" w:rsidRDefault="008255BC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8A3702" w14:textId="77777777" w:rsidR="008255BC" w:rsidRDefault="008255BC" w:rsidP="00871244">
            <w:r>
              <w:rPr>
                <w:sz w:val="16"/>
                <w:szCs w:val="16"/>
              </w:rPr>
              <w:t>Clarification for applicability of DSS for NTN FR1 bands</w:t>
            </w:r>
          </w:p>
        </w:tc>
        <w:tc>
          <w:tcPr>
            <w:tcW w:w="517" w:type="dxa"/>
          </w:tcPr>
          <w:p w14:paraId="136D15F4" w14:textId="77777777" w:rsidR="008255BC" w:rsidRDefault="008255BC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EFFD64" w14:textId="77777777" w:rsidR="008255BC" w:rsidRDefault="008255BC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3D8D7AB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0D69C00" w14:textId="77777777" w:rsidR="008255BC" w:rsidRDefault="008255BC" w:rsidP="00871244">
            <w:r>
              <w:rPr>
                <w:sz w:val="16"/>
                <w:szCs w:val="16"/>
              </w:rPr>
              <w:t>R4-2410673</w:t>
            </w:r>
          </w:p>
        </w:tc>
        <w:tc>
          <w:tcPr>
            <w:tcW w:w="1597" w:type="dxa"/>
          </w:tcPr>
          <w:p w14:paraId="742BA6E1" w14:textId="77777777" w:rsidR="008255BC" w:rsidRDefault="008255BC" w:rsidP="00871244">
            <w:r>
              <w:rPr>
                <w:sz w:val="16"/>
                <w:szCs w:val="16"/>
              </w:rPr>
              <w:t>Apple, Globalstar, Thales, Inmarsat, Viasat, Terrestar</w:t>
            </w:r>
          </w:p>
        </w:tc>
        <w:tc>
          <w:tcPr>
            <w:tcW w:w="1122" w:type="dxa"/>
          </w:tcPr>
          <w:p w14:paraId="49AE01BF" w14:textId="77777777" w:rsidR="008255BC" w:rsidRDefault="008255BC" w:rsidP="00871244">
            <w:r>
              <w:rPr>
                <w:sz w:val="16"/>
                <w:szCs w:val="16"/>
              </w:rPr>
              <w:t>NR_NTN_solutions</w:t>
            </w:r>
          </w:p>
        </w:tc>
        <w:tc>
          <w:tcPr>
            <w:tcW w:w="2323" w:type="dxa"/>
          </w:tcPr>
          <w:p w14:paraId="3385C78A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44DA17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</w:tr>
      <w:tr w:rsidR="008255BC" w14:paraId="01423446" w14:textId="77777777" w:rsidTr="00871244">
        <w:tc>
          <w:tcPr>
            <w:tcW w:w="879" w:type="dxa"/>
          </w:tcPr>
          <w:p w14:paraId="2A8852FE" w14:textId="77777777" w:rsidR="008255BC" w:rsidRDefault="008255BC" w:rsidP="00871244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AE4A5BA" w14:textId="77777777" w:rsidR="008255BC" w:rsidRDefault="008255BC" w:rsidP="00871244"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 w14:paraId="40B6A70A" w14:textId="77777777" w:rsidR="008255BC" w:rsidRDefault="008255BC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32F5A3" w14:textId="77777777" w:rsidR="008255BC" w:rsidRDefault="008255BC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06413C" w14:textId="77777777" w:rsidR="008255BC" w:rsidRDefault="008255BC" w:rsidP="00871244">
            <w:r>
              <w:rPr>
                <w:sz w:val="16"/>
                <w:szCs w:val="16"/>
              </w:rPr>
              <w:t>(NR_NTN_solutions-Core) CR for TS 38.101-5: Corrections on REFSENS for band n256</w:t>
            </w:r>
          </w:p>
        </w:tc>
        <w:tc>
          <w:tcPr>
            <w:tcW w:w="517" w:type="dxa"/>
          </w:tcPr>
          <w:p w14:paraId="1B017E87" w14:textId="77777777" w:rsidR="008255BC" w:rsidRDefault="008255BC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5FD1D1" w14:textId="77777777" w:rsidR="008255BC" w:rsidRDefault="008255BC" w:rsidP="00871244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E01116C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A06358C" w14:textId="77777777" w:rsidR="008255BC" w:rsidRDefault="008255BC" w:rsidP="00871244">
            <w:r>
              <w:rPr>
                <w:sz w:val="16"/>
                <w:szCs w:val="16"/>
              </w:rPr>
              <w:t>R4-2408787</w:t>
            </w:r>
          </w:p>
        </w:tc>
        <w:tc>
          <w:tcPr>
            <w:tcW w:w="1597" w:type="dxa"/>
          </w:tcPr>
          <w:p w14:paraId="5B41297A" w14:textId="77777777" w:rsidR="008255BC" w:rsidRDefault="008255BC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DE123A1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7120D06B" w14:textId="77777777" w:rsidR="008255BC" w:rsidRDefault="008255BC" w:rsidP="00871244"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 w14:paraId="12E89FAC" w14:textId="77777777" w:rsidR="008255BC" w:rsidRDefault="008255BC" w:rsidP="00871244">
            <w:r>
              <w:rPr>
                <w:sz w:val="16"/>
                <w:szCs w:val="16"/>
              </w:rPr>
              <w:t xml:space="preserve">TS/TR ... CR ... ; 38.521-1; TS/TR ... CR ... </w:t>
            </w:r>
          </w:p>
        </w:tc>
      </w:tr>
      <w:tr w:rsidR="008255BC" w14:paraId="74A9F7B0" w14:textId="77777777" w:rsidTr="00871244">
        <w:tc>
          <w:tcPr>
            <w:tcW w:w="879" w:type="dxa"/>
          </w:tcPr>
          <w:p w14:paraId="63DC0A0A" w14:textId="77777777" w:rsidR="008255BC" w:rsidRDefault="008255BC" w:rsidP="00871244">
            <w:r>
              <w:rPr>
                <w:sz w:val="16"/>
                <w:szCs w:val="16"/>
              </w:rPr>
              <w:lastRenderedPageBreak/>
              <w:t>38.101-5</w:t>
            </w:r>
          </w:p>
        </w:tc>
        <w:tc>
          <w:tcPr>
            <w:tcW w:w="637" w:type="dxa"/>
          </w:tcPr>
          <w:p w14:paraId="0B7A0CB6" w14:textId="77777777" w:rsidR="008255BC" w:rsidRDefault="008255BC" w:rsidP="00871244"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 w14:paraId="64465059" w14:textId="77777777" w:rsidR="008255BC" w:rsidRDefault="008255BC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8542F1" w14:textId="77777777" w:rsidR="008255BC" w:rsidRDefault="008255BC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6604DF" w14:textId="77777777" w:rsidR="008255BC" w:rsidRDefault="008255BC" w:rsidP="00871244">
            <w:r>
              <w:rPr>
                <w:sz w:val="16"/>
                <w:szCs w:val="16"/>
              </w:rPr>
              <w:t>(NR_NTN_solutions-Core) CR for TS 38.101-5: Corrections on REFSENS for band n256</w:t>
            </w:r>
          </w:p>
        </w:tc>
        <w:tc>
          <w:tcPr>
            <w:tcW w:w="517" w:type="dxa"/>
          </w:tcPr>
          <w:p w14:paraId="03D5B974" w14:textId="77777777" w:rsidR="008255BC" w:rsidRDefault="008255BC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3853D5" w14:textId="77777777" w:rsidR="008255BC" w:rsidRDefault="008255BC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0F4F12A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FD4A97C" w14:textId="77777777" w:rsidR="008255BC" w:rsidRDefault="008255BC" w:rsidP="00871244">
            <w:r>
              <w:rPr>
                <w:sz w:val="16"/>
                <w:szCs w:val="16"/>
              </w:rPr>
              <w:t>R4-2408788</w:t>
            </w:r>
          </w:p>
        </w:tc>
        <w:tc>
          <w:tcPr>
            <w:tcW w:w="1597" w:type="dxa"/>
          </w:tcPr>
          <w:p w14:paraId="6C76A9A0" w14:textId="77777777" w:rsidR="008255BC" w:rsidRDefault="008255BC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F564614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4BCB36EB" w14:textId="77777777" w:rsidR="008255BC" w:rsidRDefault="008255BC" w:rsidP="00871244"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 w14:paraId="4E06C46A" w14:textId="77777777" w:rsidR="008255BC" w:rsidRDefault="008255BC" w:rsidP="00871244">
            <w:r>
              <w:rPr>
                <w:sz w:val="16"/>
                <w:szCs w:val="16"/>
              </w:rPr>
              <w:t xml:space="preserve">TS/TR ... CR ... ; 38.521-1; TS/TR ... CR ... </w:t>
            </w:r>
          </w:p>
        </w:tc>
      </w:tr>
      <w:tr w:rsidR="008255BC" w14:paraId="2F07848E" w14:textId="77777777" w:rsidTr="00871244">
        <w:tc>
          <w:tcPr>
            <w:tcW w:w="879" w:type="dxa"/>
          </w:tcPr>
          <w:p w14:paraId="37900B55" w14:textId="77777777" w:rsidR="008255BC" w:rsidRDefault="008255BC" w:rsidP="00871244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C0F810A" w14:textId="77777777" w:rsidR="008255BC" w:rsidRDefault="008255BC" w:rsidP="00871244">
            <w:r>
              <w:rPr>
                <w:sz w:val="16"/>
                <w:szCs w:val="16"/>
              </w:rPr>
              <w:t>0091</w:t>
            </w:r>
          </w:p>
        </w:tc>
        <w:tc>
          <w:tcPr>
            <w:tcW w:w="517" w:type="dxa"/>
          </w:tcPr>
          <w:p w14:paraId="69D62935" w14:textId="77777777" w:rsidR="008255BC" w:rsidRDefault="008255BC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F7C885" w14:textId="77777777" w:rsidR="008255BC" w:rsidRDefault="008255BC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D4703B" w14:textId="77777777" w:rsidR="008255BC" w:rsidRDefault="008255BC" w:rsidP="00871244">
            <w:r>
              <w:rPr>
                <w:sz w:val="16"/>
                <w:szCs w:val="16"/>
              </w:rPr>
              <w:t>(NR_NTN_solutions-Core) CR for TS 38.101-5 on UE additional maximum output power reduction (R17)</w:t>
            </w:r>
          </w:p>
        </w:tc>
        <w:tc>
          <w:tcPr>
            <w:tcW w:w="517" w:type="dxa"/>
          </w:tcPr>
          <w:p w14:paraId="0BE26014" w14:textId="77777777" w:rsidR="008255BC" w:rsidRDefault="008255BC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8C8E2D" w14:textId="77777777" w:rsidR="008255BC" w:rsidRDefault="008255BC" w:rsidP="00871244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936FC95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D84CEB9" w14:textId="77777777" w:rsidR="008255BC" w:rsidRDefault="008255BC" w:rsidP="00871244">
            <w:r>
              <w:rPr>
                <w:sz w:val="16"/>
                <w:szCs w:val="16"/>
              </w:rPr>
              <w:t>R4-2410674</w:t>
            </w:r>
          </w:p>
        </w:tc>
        <w:tc>
          <w:tcPr>
            <w:tcW w:w="1597" w:type="dxa"/>
          </w:tcPr>
          <w:p w14:paraId="5AFB6CF1" w14:textId="77777777" w:rsidR="008255BC" w:rsidRDefault="008255BC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A8F3C4E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6409659C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8BF374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</w:tr>
      <w:tr w:rsidR="008255BC" w14:paraId="21A88598" w14:textId="77777777" w:rsidTr="00871244">
        <w:tc>
          <w:tcPr>
            <w:tcW w:w="879" w:type="dxa"/>
          </w:tcPr>
          <w:p w14:paraId="4E750624" w14:textId="77777777" w:rsidR="008255BC" w:rsidRDefault="008255BC" w:rsidP="00871244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A7962A6" w14:textId="77777777" w:rsidR="008255BC" w:rsidRDefault="008255BC" w:rsidP="00871244"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</w:tcPr>
          <w:p w14:paraId="1DCA76C3" w14:textId="77777777" w:rsidR="008255BC" w:rsidRDefault="008255BC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3AE570" w14:textId="77777777" w:rsidR="008255BC" w:rsidRDefault="008255BC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80E849" w14:textId="77777777" w:rsidR="008255BC" w:rsidRDefault="008255BC" w:rsidP="00871244">
            <w:r>
              <w:rPr>
                <w:sz w:val="16"/>
                <w:szCs w:val="16"/>
              </w:rPr>
              <w:t>(NR_NTN_solutions-Core) CR for TS 38.101-5 on UE additional maximum output power reduction (R18_CAT_A)</w:t>
            </w:r>
          </w:p>
        </w:tc>
        <w:tc>
          <w:tcPr>
            <w:tcW w:w="517" w:type="dxa"/>
          </w:tcPr>
          <w:p w14:paraId="755BEFE3" w14:textId="77777777" w:rsidR="008255BC" w:rsidRDefault="008255BC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0EE095" w14:textId="77777777" w:rsidR="008255BC" w:rsidRDefault="008255BC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CCA9D8D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40B19DE" w14:textId="77777777" w:rsidR="008255BC" w:rsidRDefault="008255BC" w:rsidP="00871244">
            <w:r>
              <w:rPr>
                <w:sz w:val="16"/>
                <w:szCs w:val="16"/>
              </w:rPr>
              <w:t>R4-2409497</w:t>
            </w:r>
          </w:p>
        </w:tc>
        <w:tc>
          <w:tcPr>
            <w:tcW w:w="1597" w:type="dxa"/>
          </w:tcPr>
          <w:p w14:paraId="08EC25DB" w14:textId="77777777" w:rsidR="008255BC" w:rsidRDefault="008255BC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674EB9E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E7FFAEB" w14:textId="77777777" w:rsidR="008255BC" w:rsidRDefault="008255BC" w:rsidP="00871244"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 w14:paraId="7EC9E022" w14:textId="77777777" w:rsidR="008255BC" w:rsidRDefault="008255BC" w:rsidP="00871244">
            <w:r>
              <w:rPr>
                <w:sz w:val="16"/>
                <w:szCs w:val="16"/>
              </w:rPr>
              <w:t xml:space="preserve">TS/TR ... CR ... ; TS/TR ... CR ... 38.521-5; TS/TR ... CR ... </w:t>
            </w:r>
          </w:p>
        </w:tc>
      </w:tr>
      <w:tr w:rsidR="008255BC" w14:paraId="1D44CF1C" w14:textId="77777777" w:rsidTr="00871244">
        <w:tc>
          <w:tcPr>
            <w:tcW w:w="879" w:type="dxa"/>
          </w:tcPr>
          <w:p w14:paraId="5919DAD4" w14:textId="77777777" w:rsidR="008255BC" w:rsidRDefault="008255BC" w:rsidP="00871244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FECE336" w14:textId="77777777" w:rsidR="008255BC" w:rsidRDefault="008255BC" w:rsidP="00871244"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</w:tcPr>
          <w:p w14:paraId="4DD5738C" w14:textId="77777777" w:rsidR="008255BC" w:rsidRDefault="008255BC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BE8F0A" w14:textId="77777777" w:rsidR="008255BC" w:rsidRDefault="008255BC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82298D" w14:textId="77777777" w:rsidR="008255BC" w:rsidRDefault="008255BC" w:rsidP="00871244">
            <w:r>
              <w:rPr>
                <w:sz w:val="16"/>
                <w:szCs w:val="16"/>
              </w:rPr>
              <w:t>CR to TS 38.101-5: Terminology alignment with SAN RF specification</w:t>
            </w:r>
          </w:p>
        </w:tc>
        <w:tc>
          <w:tcPr>
            <w:tcW w:w="517" w:type="dxa"/>
          </w:tcPr>
          <w:p w14:paraId="11810BE6" w14:textId="77777777" w:rsidR="008255BC" w:rsidRDefault="008255BC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B22BD5" w14:textId="77777777" w:rsidR="008255BC" w:rsidRDefault="008255BC" w:rsidP="00871244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448437A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3516288" w14:textId="77777777" w:rsidR="008255BC" w:rsidRDefault="008255BC" w:rsidP="00871244">
            <w:r>
              <w:rPr>
                <w:sz w:val="16"/>
                <w:szCs w:val="16"/>
              </w:rPr>
              <w:t>R4-2410755</w:t>
            </w:r>
          </w:p>
        </w:tc>
        <w:tc>
          <w:tcPr>
            <w:tcW w:w="1597" w:type="dxa"/>
          </w:tcPr>
          <w:p w14:paraId="743DD29F" w14:textId="77777777" w:rsidR="008255BC" w:rsidRDefault="008255BC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2C60817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231043F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7C869C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</w:tr>
      <w:tr w:rsidR="008255BC" w14:paraId="7EEAAE35" w14:textId="77777777" w:rsidTr="00871244">
        <w:tc>
          <w:tcPr>
            <w:tcW w:w="879" w:type="dxa"/>
          </w:tcPr>
          <w:p w14:paraId="73CA1918" w14:textId="77777777" w:rsidR="008255BC" w:rsidRDefault="008255BC" w:rsidP="00871244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B31A934" w14:textId="77777777" w:rsidR="008255BC" w:rsidRDefault="008255BC" w:rsidP="00871244"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 w14:paraId="2B34F08E" w14:textId="77777777" w:rsidR="008255BC" w:rsidRDefault="008255BC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FD4810" w14:textId="77777777" w:rsidR="008255BC" w:rsidRDefault="008255BC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C24470" w14:textId="77777777" w:rsidR="008255BC" w:rsidRDefault="008255BC" w:rsidP="00871244">
            <w:r>
              <w:rPr>
                <w:sz w:val="16"/>
                <w:szCs w:val="16"/>
              </w:rPr>
              <w:t>CR to TS 38.101-5: Terminology alignment with SAN RF specification</w:t>
            </w:r>
          </w:p>
        </w:tc>
        <w:tc>
          <w:tcPr>
            <w:tcW w:w="517" w:type="dxa"/>
          </w:tcPr>
          <w:p w14:paraId="12C84020" w14:textId="77777777" w:rsidR="008255BC" w:rsidRDefault="008255BC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50D163" w14:textId="77777777" w:rsidR="008255BC" w:rsidRDefault="008255BC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27D7A8F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2D3B79D" w14:textId="77777777" w:rsidR="008255BC" w:rsidRDefault="008255BC" w:rsidP="00871244">
            <w:r>
              <w:rPr>
                <w:sz w:val="16"/>
                <w:szCs w:val="16"/>
              </w:rPr>
              <w:t>R4-2409547</w:t>
            </w:r>
          </w:p>
        </w:tc>
        <w:tc>
          <w:tcPr>
            <w:tcW w:w="1597" w:type="dxa"/>
          </w:tcPr>
          <w:p w14:paraId="0F37B896" w14:textId="77777777" w:rsidR="008255BC" w:rsidRDefault="008255BC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7B10EF6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E97D441" w14:textId="77777777" w:rsidR="008255BC" w:rsidRDefault="008255BC" w:rsidP="00871244">
            <w:r>
              <w:rPr>
                <w:sz w:val="16"/>
                <w:szCs w:val="16"/>
              </w:rPr>
              <w:t>3.1, 3.3, 4.3, 5.2.3</w:t>
            </w:r>
          </w:p>
        </w:tc>
        <w:tc>
          <w:tcPr>
            <w:tcW w:w="998" w:type="dxa"/>
          </w:tcPr>
          <w:p w14:paraId="71B66FC4" w14:textId="77777777" w:rsidR="008255BC" w:rsidRDefault="008255BC" w:rsidP="00871244">
            <w:r>
              <w:rPr>
                <w:sz w:val="16"/>
                <w:szCs w:val="16"/>
              </w:rPr>
              <w:t>TS 38.108 CR0073; TS 38.181 CR0023</w:t>
            </w:r>
          </w:p>
        </w:tc>
      </w:tr>
      <w:tr w:rsidR="008255BC" w14:paraId="60DB6F72" w14:textId="77777777" w:rsidTr="00871244">
        <w:tc>
          <w:tcPr>
            <w:tcW w:w="879" w:type="dxa"/>
          </w:tcPr>
          <w:p w14:paraId="0C2A18C6" w14:textId="77777777" w:rsidR="008255BC" w:rsidRDefault="008255BC" w:rsidP="00871244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46051E99" w14:textId="77777777" w:rsidR="008255BC" w:rsidRDefault="008255BC" w:rsidP="00871244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4D73B60A" w14:textId="77777777" w:rsidR="008255BC" w:rsidRDefault="008255BC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1B6B08" w14:textId="77777777" w:rsidR="008255BC" w:rsidRDefault="008255BC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E6041A" w14:textId="77777777" w:rsidR="008255BC" w:rsidRDefault="008255BC" w:rsidP="00871244">
            <w:r>
              <w:rPr>
                <w:sz w:val="16"/>
                <w:szCs w:val="16"/>
              </w:rPr>
              <w:t>Clarification for applicability of DSS for NTN FR1 bands</w:t>
            </w:r>
          </w:p>
        </w:tc>
        <w:tc>
          <w:tcPr>
            <w:tcW w:w="517" w:type="dxa"/>
          </w:tcPr>
          <w:p w14:paraId="34380607" w14:textId="77777777" w:rsidR="008255BC" w:rsidRDefault="008255BC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4C174D" w14:textId="77777777" w:rsidR="008255BC" w:rsidRDefault="008255BC" w:rsidP="00871244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626E03B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C75098E" w14:textId="77777777" w:rsidR="008255BC" w:rsidRDefault="008255BC" w:rsidP="00871244">
            <w:r>
              <w:rPr>
                <w:sz w:val="16"/>
                <w:szCs w:val="16"/>
              </w:rPr>
              <w:t>R4-2407044</w:t>
            </w:r>
          </w:p>
        </w:tc>
        <w:tc>
          <w:tcPr>
            <w:tcW w:w="1597" w:type="dxa"/>
          </w:tcPr>
          <w:p w14:paraId="20FC696D" w14:textId="77777777" w:rsidR="008255BC" w:rsidRDefault="008255BC" w:rsidP="00871244">
            <w:r>
              <w:rPr>
                <w:sz w:val="16"/>
                <w:szCs w:val="16"/>
              </w:rPr>
              <w:t>Apple, Globalstar, Thales, Inmarsat, Viasat, Terrestar</w:t>
            </w:r>
          </w:p>
        </w:tc>
        <w:tc>
          <w:tcPr>
            <w:tcW w:w="1122" w:type="dxa"/>
          </w:tcPr>
          <w:p w14:paraId="0E65301A" w14:textId="77777777" w:rsidR="008255BC" w:rsidRDefault="008255BC" w:rsidP="00871244">
            <w:r>
              <w:rPr>
                <w:sz w:val="16"/>
                <w:szCs w:val="16"/>
              </w:rPr>
              <w:t>NR_NTN_solutions</w:t>
            </w:r>
          </w:p>
        </w:tc>
        <w:tc>
          <w:tcPr>
            <w:tcW w:w="2323" w:type="dxa"/>
          </w:tcPr>
          <w:p w14:paraId="5AF2FD15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E3EBD7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</w:tr>
      <w:tr w:rsidR="008255BC" w14:paraId="2F91AF78" w14:textId="77777777" w:rsidTr="00871244">
        <w:tc>
          <w:tcPr>
            <w:tcW w:w="879" w:type="dxa"/>
          </w:tcPr>
          <w:p w14:paraId="5D4F482C" w14:textId="77777777" w:rsidR="008255BC" w:rsidRDefault="008255BC" w:rsidP="00871244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45909F12" w14:textId="77777777" w:rsidR="008255BC" w:rsidRDefault="008255BC" w:rsidP="00871244"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14:paraId="58333C45" w14:textId="77777777" w:rsidR="008255BC" w:rsidRDefault="008255BC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9C0EE3" w14:textId="77777777" w:rsidR="008255BC" w:rsidRDefault="008255BC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F402EA" w14:textId="77777777" w:rsidR="008255BC" w:rsidRDefault="008255BC" w:rsidP="00871244">
            <w:r>
              <w:rPr>
                <w:sz w:val="16"/>
                <w:szCs w:val="16"/>
              </w:rPr>
              <w:t>Clarification for applicability of DSS for NTN FR1 bands</w:t>
            </w:r>
          </w:p>
        </w:tc>
        <w:tc>
          <w:tcPr>
            <w:tcW w:w="517" w:type="dxa"/>
          </w:tcPr>
          <w:p w14:paraId="5520ACCA" w14:textId="77777777" w:rsidR="008255BC" w:rsidRDefault="008255BC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919CCB" w14:textId="77777777" w:rsidR="008255BC" w:rsidRDefault="008255BC" w:rsidP="00871244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2A3908AA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90E3154" w14:textId="77777777" w:rsidR="008255BC" w:rsidRDefault="008255BC" w:rsidP="00871244">
            <w:r>
              <w:rPr>
                <w:sz w:val="16"/>
                <w:szCs w:val="16"/>
              </w:rPr>
              <w:t>R4-2407045</w:t>
            </w:r>
          </w:p>
        </w:tc>
        <w:tc>
          <w:tcPr>
            <w:tcW w:w="1597" w:type="dxa"/>
          </w:tcPr>
          <w:p w14:paraId="60875FF8" w14:textId="77777777" w:rsidR="008255BC" w:rsidRDefault="008255BC" w:rsidP="00871244">
            <w:r>
              <w:rPr>
                <w:sz w:val="16"/>
                <w:szCs w:val="16"/>
              </w:rPr>
              <w:t>Apple, Globalstar, Thales, Inmarsat, Viasat, Terrestar</w:t>
            </w:r>
          </w:p>
        </w:tc>
        <w:tc>
          <w:tcPr>
            <w:tcW w:w="1122" w:type="dxa"/>
          </w:tcPr>
          <w:p w14:paraId="4479A1FB" w14:textId="77777777" w:rsidR="008255BC" w:rsidRDefault="008255BC" w:rsidP="00871244">
            <w:r>
              <w:rPr>
                <w:sz w:val="16"/>
                <w:szCs w:val="16"/>
              </w:rPr>
              <w:t>NR_NTN_solutions</w:t>
            </w:r>
          </w:p>
        </w:tc>
        <w:tc>
          <w:tcPr>
            <w:tcW w:w="2323" w:type="dxa"/>
          </w:tcPr>
          <w:p w14:paraId="094801D0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7A440F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</w:tr>
      <w:tr w:rsidR="008255BC" w14:paraId="4F993B28" w14:textId="77777777" w:rsidTr="00871244">
        <w:tc>
          <w:tcPr>
            <w:tcW w:w="879" w:type="dxa"/>
          </w:tcPr>
          <w:p w14:paraId="03055508" w14:textId="77777777" w:rsidR="008255BC" w:rsidRDefault="008255BC" w:rsidP="00871244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7E9BBD7D" w14:textId="77777777" w:rsidR="008255BC" w:rsidRDefault="008255BC" w:rsidP="00871244"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 w14:paraId="37C15D59" w14:textId="77777777" w:rsidR="008255BC" w:rsidRDefault="008255BC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26F055" w14:textId="77777777" w:rsidR="008255BC" w:rsidRDefault="008255BC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DEADEB" w14:textId="77777777" w:rsidR="008255BC" w:rsidRDefault="008255BC" w:rsidP="00871244">
            <w:r>
              <w:rPr>
                <w:sz w:val="16"/>
                <w:szCs w:val="16"/>
              </w:rPr>
              <w:t>CR to 38.108: Minimum requirements for unwanted emissions for SAN (rel-17)</w:t>
            </w:r>
          </w:p>
        </w:tc>
        <w:tc>
          <w:tcPr>
            <w:tcW w:w="517" w:type="dxa"/>
          </w:tcPr>
          <w:p w14:paraId="39C2DD53" w14:textId="77777777" w:rsidR="008255BC" w:rsidRDefault="008255BC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B18189" w14:textId="77777777" w:rsidR="008255BC" w:rsidRDefault="008255BC" w:rsidP="00871244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BC32A14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9321BC8" w14:textId="77777777" w:rsidR="008255BC" w:rsidRDefault="008255BC" w:rsidP="00871244">
            <w:r>
              <w:rPr>
                <w:sz w:val="16"/>
                <w:szCs w:val="16"/>
              </w:rPr>
              <w:t>R4-2409985</w:t>
            </w:r>
          </w:p>
        </w:tc>
        <w:tc>
          <w:tcPr>
            <w:tcW w:w="1597" w:type="dxa"/>
          </w:tcPr>
          <w:p w14:paraId="32608B51" w14:textId="77777777" w:rsidR="008255BC" w:rsidRDefault="008255BC" w:rsidP="00871244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3CCD7D17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244ACF4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ABDF11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</w:tr>
      <w:tr w:rsidR="008255BC" w14:paraId="3A601A9D" w14:textId="77777777" w:rsidTr="00871244">
        <w:tc>
          <w:tcPr>
            <w:tcW w:w="879" w:type="dxa"/>
          </w:tcPr>
          <w:p w14:paraId="447F5F46" w14:textId="77777777" w:rsidR="008255BC" w:rsidRDefault="008255BC" w:rsidP="00871244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6576CFED" w14:textId="77777777" w:rsidR="008255BC" w:rsidRDefault="008255BC" w:rsidP="00871244"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 w14:paraId="1A13AC96" w14:textId="77777777" w:rsidR="008255BC" w:rsidRDefault="008255BC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D0C922" w14:textId="77777777" w:rsidR="008255BC" w:rsidRDefault="008255BC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C12AF8" w14:textId="77777777" w:rsidR="008255BC" w:rsidRDefault="008255BC" w:rsidP="00871244">
            <w:r>
              <w:rPr>
                <w:sz w:val="16"/>
                <w:szCs w:val="16"/>
              </w:rPr>
              <w:t>CR to 38.108: Minimum requirements for unwanted emissions for SAN (rel-18)</w:t>
            </w:r>
          </w:p>
        </w:tc>
        <w:tc>
          <w:tcPr>
            <w:tcW w:w="517" w:type="dxa"/>
          </w:tcPr>
          <w:p w14:paraId="189A2B43" w14:textId="77777777" w:rsidR="008255BC" w:rsidRDefault="008255BC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7A6189" w14:textId="77777777" w:rsidR="008255BC" w:rsidRDefault="008255BC" w:rsidP="00871244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0AFCA774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9B0C929" w14:textId="77777777" w:rsidR="008255BC" w:rsidRDefault="008255BC" w:rsidP="00871244">
            <w:r>
              <w:rPr>
                <w:sz w:val="16"/>
                <w:szCs w:val="16"/>
              </w:rPr>
              <w:t>R4-2409986</w:t>
            </w:r>
          </w:p>
        </w:tc>
        <w:tc>
          <w:tcPr>
            <w:tcW w:w="1597" w:type="dxa"/>
          </w:tcPr>
          <w:p w14:paraId="2E21F054" w14:textId="77777777" w:rsidR="008255BC" w:rsidRDefault="008255BC" w:rsidP="00871244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670D9676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F5225CE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8109C1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</w:tr>
      <w:tr w:rsidR="008255BC" w14:paraId="36961A1B" w14:textId="77777777" w:rsidTr="00871244">
        <w:tc>
          <w:tcPr>
            <w:tcW w:w="879" w:type="dxa"/>
          </w:tcPr>
          <w:p w14:paraId="13E9C949" w14:textId="77777777" w:rsidR="008255BC" w:rsidRDefault="008255BC" w:rsidP="00871244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0ADBBD9B" w14:textId="77777777" w:rsidR="008255BC" w:rsidRDefault="008255BC" w:rsidP="00871244"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 w14:paraId="2B058CBF" w14:textId="77777777" w:rsidR="008255BC" w:rsidRDefault="008255BC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F54006" w14:textId="77777777" w:rsidR="008255BC" w:rsidRDefault="008255BC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A5E857" w14:textId="77777777" w:rsidR="008255BC" w:rsidRDefault="008255BC" w:rsidP="00871244">
            <w:r>
              <w:rPr>
                <w:sz w:val="16"/>
                <w:szCs w:val="16"/>
              </w:rPr>
              <w:t>(NR_NTN_solutions-Core) CR to TS 38.108: Channel raster to resource element mapping</w:t>
            </w:r>
          </w:p>
        </w:tc>
        <w:tc>
          <w:tcPr>
            <w:tcW w:w="517" w:type="dxa"/>
          </w:tcPr>
          <w:p w14:paraId="04CF3A5C" w14:textId="77777777" w:rsidR="008255BC" w:rsidRDefault="008255BC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FE8C81" w14:textId="77777777" w:rsidR="008255BC" w:rsidRDefault="008255BC" w:rsidP="00871244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C60E35D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BFF50F5" w14:textId="77777777" w:rsidR="008255BC" w:rsidRDefault="008255BC" w:rsidP="00871244">
            <w:r>
              <w:rPr>
                <w:sz w:val="16"/>
                <w:szCs w:val="16"/>
              </w:rPr>
              <w:t>R4-2409395</w:t>
            </w:r>
          </w:p>
        </w:tc>
        <w:tc>
          <w:tcPr>
            <w:tcW w:w="1597" w:type="dxa"/>
          </w:tcPr>
          <w:p w14:paraId="6CD1AFAD" w14:textId="77777777" w:rsidR="008255BC" w:rsidRDefault="008255BC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4D7689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DC934D3" w14:textId="77777777" w:rsidR="008255BC" w:rsidRDefault="008255BC" w:rsidP="00871244">
            <w:r>
              <w:rPr>
                <w:sz w:val="16"/>
                <w:szCs w:val="16"/>
              </w:rPr>
              <w:t>5.4.2.2</w:t>
            </w:r>
          </w:p>
        </w:tc>
        <w:tc>
          <w:tcPr>
            <w:tcW w:w="998" w:type="dxa"/>
          </w:tcPr>
          <w:p w14:paraId="7AFC27F7" w14:textId="77777777" w:rsidR="008255BC" w:rsidRDefault="008255BC" w:rsidP="00871244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8255BC" w14:paraId="098C9C19" w14:textId="77777777" w:rsidTr="00871244">
        <w:tc>
          <w:tcPr>
            <w:tcW w:w="879" w:type="dxa"/>
          </w:tcPr>
          <w:p w14:paraId="37743C86" w14:textId="77777777" w:rsidR="008255BC" w:rsidRDefault="008255BC" w:rsidP="00871244">
            <w:r>
              <w:rPr>
                <w:sz w:val="16"/>
                <w:szCs w:val="16"/>
              </w:rPr>
              <w:lastRenderedPageBreak/>
              <w:t>38.108</w:t>
            </w:r>
          </w:p>
        </w:tc>
        <w:tc>
          <w:tcPr>
            <w:tcW w:w="637" w:type="dxa"/>
          </w:tcPr>
          <w:p w14:paraId="0142BBCC" w14:textId="77777777" w:rsidR="008255BC" w:rsidRDefault="008255BC" w:rsidP="00871244"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 w14:paraId="782B2FC9" w14:textId="77777777" w:rsidR="008255BC" w:rsidRDefault="008255BC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D53872" w14:textId="77777777" w:rsidR="008255BC" w:rsidRDefault="008255BC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E3272F" w14:textId="77777777" w:rsidR="008255BC" w:rsidRDefault="008255BC" w:rsidP="00871244">
            <w:r>
              <w:rPr>
                <w:sz w:val="16"/>
                <w:szCs w:val="16"/>
              </w:rPr>
              <w:t>(NR_NTN_solutions-Core) CR to TS 38.108: Channel raster to resource element mapping</w:t>
            </w:r>
          </w:p>
        </w:tc>
        <w:tc>
          <w:tcPr>
            <w:tcW w:w="517" w:type="dxa"/>
          </w:tcPr>
          <w:p w14:paraId="7E6311A2" w14:textId="77777777" w:rsidR="008255BC" w:rsidRDefault="008255BC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A872B5" w14:textId="77777777" w:rsidR="008255BC" w:rsidRDefault="008255BC" w:rsidP="00871244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0E45512A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4476FB5" w14:textId="77777777" w:rsidR="008255BC" w:rsidRDefault="008255BC" w:rsidP="00871244">
            <w:r>
              <w:rPr>
                <w:sz w:val="16"/>
                <w:szCs w:val="16"/>
              </w:rPr>
              <w:t>R4-2409396</w:t>
            </w:r>
          </w:p>
        </w:tc>
        <w:tc>
          <w:tcPr>
            <w:tcW w:w="1597" w:type="dxa"/>
          </w:tcPr>
          <w:p w14:paraId="1395361E" w14:textId="77777777" w:rsidR="008255BC" w:rsidRDefault="008255BC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E49DBB0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527DD105" w14:textId="77777777" w:rsidR="008255BC" w:rsidRDefault="008255BC" w:rsidP="00871244">
            <w:r>
              <w:rPr>
                <w:sz w:val="16"/>
                <w:szCs w:val="16"/>
              </w:rPr>
              <w:t>5.4.2.2</w:t>
            </w:r>
          </w:p>
        </w:tc>
        <w:tc>
          <w:tcPr>
            <w:tcW w:w="998" w:type="dxa"/>
          </w:tcPr>
          <w:p w14:paraId="3FC87DBD" w14:textId="77777777" w:rsidR="008255BC" w:rsidRDefault="008255BC" w:rsidP="00871244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8255BC" w14:paraId="3CA295EA" w14:textId="77777777" w:rsidTr="00871244">
        <w:tc>
          <w:tcPr>
            <w:tcW w:w="879" w:type="dxa"/>
          </w:tcPr>
          <w:p w14:paraId="724D15CA" w14:textId="77777777" w:rsidR="008255BC" w:rsidRDefault="008255BC" w:rsidP="00871244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1249D4C1" w14:textId="77777777" w:rsidR="008255BC" w:rsidRDefault="008255BC" w:rsidP="00871244"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 w14:paraId="3573B905" w14:textId="77777777" w:rsidR="008255BC" w:rsidRDefault="008255BC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8DC48B" w14:textId="77777777" w:rsidR="008255BC" w:rsidRDefault="008255BC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B9C629" w14:textId="77777777" w:rsidR="008255BC" w:rsidRDefault="008255BC" w:rsidP="00871244">
            <w:r>
              <w:rPr>
                <w:sz w:val="16"/>
                <w:szCs w:val="16"/>
              </w:rPr>
              <w:t>CR to TS 38.108: Corrections for non-regenerative payload and gateway</w:t>
            </w:r>
          </w:p>
        </w:tc>
        <w:tc>
          <w:tcPr>
            <w:tcW w:w="517" w:type="dxa"/>
          </w:tcPr>
          <w:p w14:paraId="51F3FF8A" w14:textId="77777777" w:rsidR="008255BC" w:rsidRDefault="008255BC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9F3983" w14:textId="77777777" w:rsidR="008255BC" w:rsidRDefault="008255BC" w:rsidP="00871244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F6E0B0A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BAA5E2B" w14:textId="77777777" w:rsidR="008255BC" w:rsidRDefault="008255BC" w:rsidP="00871244">
            <w:r>
              <w:rPr>
                <w:sz w:val="16"/>
                <w:szCs w:val="16"/>
              </w:rPr>
              <w:t>R4-2410023</w:t>
            </w:r>
          </w:p>
        </w:tc>
        <w:tc>
          <w:tcPr>
            <w:tcW w:w="1597" w:type="dxa"/>
          </w:tcPr>
          <w:p w14:paraId="41EB61CD" w14:textId="77777777" w:rsidR="008255BC" w:rsidRDefault="008255BC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E13C891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58024D5F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5F2886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</w:tr>
      <w:tr w:rsidR="008255BC" w14:paraId="57FBA14D" w14:textId="77777777" w:rsidTr="00871244">
        <w:tc>
          <w:tcPr>
            <w:tcW w:w="879" w:type="dxa"/>
          </w:tcPr>
          <w:p w14:paraId="445E07F3" w14:textId="77777777" w:rsidR="008255BC" w:rsidRDefault="008255BC" w:rsidP="00871244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6663DC3A" w14:textId="77777777" w:rsidR="008255BC" w:rsidRDefault="008255BC" w:rsidP="00871244"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 w14:paraId="20048CF1" w14:textId="77777777" w:rsidR="008255BC" w:rsidRDefault="008255BC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9FB44B" w14:textId="77777777" w:rsidR="008255BC" w:rsidRDefault="008255BC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D48AAC" w14:textId="77777777" w:rsidR="008255BC" w:rsidRDefault="008255BC" w:rsidP="00871244">
            <w:r>
              <w:rPr>
                <w:sz w:val="16"/>
                <w:szCs w:val="16"/>
              </w:rPr>
              <w:t>CR to TS 38.108: Corrections for non-regenerative payload and gateway</w:t>
            </w:r>
          </w:p>
        </w:tc>
        <w:tc>
          <w:tcPr>
            <w:tcW w:w="517" w:type="dxa"/>
          </w:tcPr>
          <w:p w14:paraId="2AD8B1C4" w14:textId="77777777" w:rsidR="008255BC" w:rsidRDefault="008255BC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287867" w14:textId="77777777" w:rsidR="008255BC" w:rsidRDefault="008255BC" w:rsidP="00871244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699FFD34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9C1A269" w14:textId="77777777" w:rsidR="008255BC" w:rsidRDefault="008255BC" w:rsidP="00871244">
            <w:r>
              <w:rPr>
                <w:sz w:val="16"/>
                <w:szCs w:val="16"/>
              </w:rPr>
              <w:t>R4-2409549</w:t>
            </w:r>
          </w:p>
        </w:tc>
        <w:tc>
          <w:tcPr>
            <w:tcW w:w="1597" w:type="dxa"/>
          </w:tcPr>
          <w:p w14:paraId="54806CE9" w14:textId="77777777" w:rsidR="008255BC" w:rsidRDefault="008255BC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DDF0D85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51169037" w14:textId="77777777" w:rsidR="008255BC" w:rsidRDefault="008255BC" w:rsidP="00871244">
            <w:r>
              <w:rPr>
                <w:sz w:val="16"/>
                <w:szCs w:val="16"/>
              </w:rPr>
              <w:t>3.1, 4.3</w:t>
            </w:r>
          </w:p>
        </w:tc>
        <w:tc>
          <w:tcPr>
            <w:tcW w:w="998" w:type="dxa"/>
          </w:tcPr>
          <w:p w14:paraId="69A77335" w14:textId="77777777" w:rsidR="008255BC" w:rsidRDefault="008255BC" w:rsidP="00871244">
            <w:r>
              <w:rPr>
                <w:sz w:val="16"/>
                <w:szCs w:val="16"/>
              </w:rPr>
              <w:t>TS 38.101-1 CR0093; TS 38.181 CR0023</w:t>
            </w:r>
          </w:p>
        </w:tc>
      </w:tr>
      <w:tr w:rsidR="008255BC" w14:paraId="465FB914" w14:textId="77777777" w:rsidTr="00871244">
        <w:tc>
          <w:tcPr>
            <w:tcW w:w="879" w:type="dxa"/>
          </w:tcPr>
          <w:p w14:paraId="6B67FA23" w14:textId="77777777" w:rsidR="008255BC" w:rsidRDefault="008255BC" w:rsidP="00871244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0EF3F187" w14:textId="77777777" w:rsidR="008255BC" w:rsidRDefault="008255BC" w:rsidP="00871244"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 w14:paraId="3F856F3B" w14:textId="77777777" w:rsidR="008255BC" w:rsidRDefault="008255BC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090432" w14:textId="77777777" w:rsidR="008255BC" w:rsidRDefault="008255BC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F2E33B" w14:textId="77777777" w:rsidR="008255BC" w:rsidRDefault="008255BC" w:rsidP="00871244">
            <w:r>
              <w:rPr>
                <w:sz w:val="16"/>
                <w:szCs w:val="16"/>
              </w:rPr>
              <w:t>CR to TS 38.108: Correction of the FR1-NTN frequency range</w:t>
            </w:r>
          </w:p>
        </w:tc>
        <w:tc>
          <w:tcPr>
            <w:tcW w:w="517" w:type="dxa"/>
          </w:tcPr>
          <w:p w14:paraId="4A042C05" w14:textId="77777777" w:rsidR="008255BC" w:rsidRDefault="008255BC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1990A3" w14:textId="77777777" w:rsidR="008255BC" w:rsidRDefault="008255BC" w:rsidP="00871244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8CE885D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6525F1C" w14:textId="77777777" w:rsidR="008255BC" w:rsidRDefault="008255BC" w:rsidP="00871244">
            <w:r>
              <w:rPr>
                <w:sz w:val="16"/>
                <w:szCs w:val="16"/>
              </w:rPr>
              <w:t>R4-2409780</w:t>
            </w:r>
          </w:p>
        </w:tc>
        <w:tc>
          <w:tcPr>
            <w:tcW w:w="1597" w:type="dxa"/>
          </w:tcPr>
          <w:p w14:paraId="41176A72" w14:textId="77777777" w:rsidR="008255BC" w:rsidRDefault="008255BC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A5B76E0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61EC3295" w14:textId="77777777" w:rsidR="008255BC" w:rsidRDefault="008255BC" w:rsidP="00871244">
            <w:r>
              <w:rPr>
                <w:sz w:val="16"/>
                <w:szCs w:val="16"/>
              </w:rPr>
              <w:t>5.1</w:t>
            </w:r>
          </w:p>
        </w:tc>
        <w:tc>
          <w:tcPr>
            <w:tcW w:w="998" w:type="dxa"/>
          </w:tcPr>
          <w:p w14:paraId="3D5D7BB6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</w:tr>
      <w:tr w:rsidR="008255BC" w14:paraId="412B86E6" w14:textId="77777777" w:rsidTr="00871244">
        <w:tc>
          <w:tcPr>
            <w:tcW w:w="879" w:type="dxa"/>
          </w:tcPr>
          <w:p w14:paraId="614C0470" w14:textId="77777777" w:rsidR="008255BC" w:rsidRDefault="008255BC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C53242A" w14:textId="77777777" w:rsidR="008255BC" w:rsidRDefault="008255BC" w:rsidP="00871244">
            <w:r>
              <w:rPr>
                <w:sz w:val="16"/>
                <w:szCs w:val="16"/>
              </w:rPr>
              <w:t>4459</w:t>
            </w:r>
          </w:p>
        </w:tc>
        <w:tc>
          <w:tcPr>
            <w:tcW w:w="517" w:type="dxa"/>
          </w:tcPr>
          <w:p w14:paraId="5C9F332D" w14:textId="77777777" w:rsidR="008255BC" w:rsidRDefault="008255BC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7B2FF8" w14:textId="77777777" w:rsidR="008255BC" w:rsidRDefault="008255BC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EC2924" w14:textId="77777777" w:rsidR="008255BC" w:rsidRDefault="008255BC" w:rsidP="00871244">
            <w:r>
              <w:rPr>
                <w:sz w:val="16"/>
                <w:szCs w:val="16"/>
              </w:rPr>
              <w:t>[NR_NTN_solutions-Core] CR for the TCI state indication of R17 NTN</w:t>
            </w:r>
          </w:p>
        </w:tc>
        <w:tc>
          <w:tcPr>
            <w:tcW w:w="517" w:type="dxa"/>
          </w:tcPr>
          <w:p w14:paraId="40F32112" w14:textId="77777777" w:rsidR="008255BC" w:rsidRDefault="008255BC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4884F5" w14:textId="77777777" w:rsidR="008255BC" w:rsidRDefault="008255BC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B21878A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0599F7C" w14:textId="77777777" w:rsidR="008255BC" w:rsidRDefault="008255BC" w:rsidP="00871244">
            <w:r>
              <w:rPr>
                <w:sz w:val="16"/>
                <w:szCs w:val="16"/>
              </w:rPr>
              <w:t>R4-2408268</w:t>
            </w:r>
          </w:p>
        </w:tc>
        <w:tc>
          <w:tcPr>
            <w:tcW w:w="1597" w:type="dxa"/>
          </w:tcPr>
          <w:p w14:paraId="79483687" w14:textId="77777777" w:rsidR="008255BC" w:rsidRDefault="008255BC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260DB1E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8C2F454" w14:textId="77777777" w:rsidR="008255BC" w:rsidRDefault="008255BC" w:rsidP="00871244">
            <w:r>
              <w:rPr>
                <w:sz w:val="16"/>
                <w:szCs w:val="16"/>
              </w:rPr>
              <w:t>8.10C.2, 8.10C.6</w:t>
            </w:r>
          </w:p>
        </w:tc>
        <w:tc>
          <w:tcPr>
            <w:tcW w:w="998" w:type="dxa"/>
          </w:tcPr>
          <w:p w14:paraId="2A23F99B" w14:textId="77777777" w:rsidR="008255BC" w:rsidRDefault="008255BC" w:rsidP="00871244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8255BC" w14:paraId="6AA44B71" w14:textId="77777777" w:rsidTr="00871244">
        <w:tc>
          <w:tcPr>
            <w:tcW w:w="879" w:type="dxa"/>
          </w:tcPr>
          <w:p w14:paraId="3DE30C5B" w14:textId="77777777" w:rsidR="008255BC" w:rsidRDefault="008255BC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5DE0FD" w14:textId="77777777" w:rsidR="008255BC" w:rsidRDefault="008255BC" w:rsidP="00871244">
            <w:r>
              <w:rPr>
                <w:sz w:val="16"/>
                <w:szCs w:val="16"/>
              </w:rPr>
              <w:t>4564</w:t>
            </w:r>
          </w:p>
        </w:tc>
        <w:tc>
          <w:tcPr>
            <w:tcW w:w="517" w:type="dxa"/>
          </w:tcPr>
          <w:p w14:paraId="0E8D3343" w14:textId="77777777" w:rsidR="008255BC" w:rsidRDefault="008255BC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F453A6" w14:textId="77777777" w:rsidR="008255BC" w:rsidRDefault="008255BC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39FDFF" w14:textId="77777777" w:rsidR="008255BC" w:rsidRDefault="008255BC" w:rsidP="00871244">
            <w:r>
              <w:rPr>
                <w:sz w:val="16"/>
                <w:szCs w:val="16"/>
              </w:rPr>
              <w:t>(NR_NTN_solutions-Core) CR on Rel-17 NTN RRM requirements</w:t>
            </w:r>
          </w:p>
        </w:tc>
        <w:tc>
          <w:tcPr>
            <w:tcW w:w="517" w:type="dxa"/>
          </w:tcPr>
          <w:p w14:paraId="04D1C854" w14:textId="77777777" w:rsidR="008255BC" w:rsidRDefault="008255BC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FEE3D4" w14:textId="77777777" w:rsidR="008255BC" w:rsidRDefault="008255BC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3772764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D2EE60B" w14:textId="77777777" w:rsidR="008255BC" w:rsidRDefault="008255BC" w:rsidP="00871244">
            <w:r>
              <w:rPr>
                <w:sz w:val="16"/>
                <w:szCs w:val="16"/>
              </w:rPr>
              <w:t>R4-2410229</w:t>
            </w:r>
          </w:p>
        </w:tc>
        <w:tc>
          <w:tcPr>
            <w:tcW w:w="1597" w:type="dxa"/>
          </w:tcPr>
          <w:p w14:paraId="6B3C0F1B" w14:textId="77777777" w:rsidR="008255BC" w:rsidRDefault="008255BC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1C7A36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189701D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9EE42D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</w:tr>
      <w:tr w:rsidR="008255BC" w14:paraId="3F2EB47D" w14:textId="77777777" w:rsidTr="00871244">
        <w:tc>
          <w:tcPr>
            <w:tcW w:w="879" w:type="dxa"/>
          </w:tcPr>
          <w:p w14:paraId="3BEF17A0" w14:textId="77777777" w:rsidR="008255BC" w:rsidRDefault="008255BC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6A37CE" w14:textId="77777777" w:rsidR="008255BC" w:rsidRDefault="008255BC" w:rsidP="00871244">
            <w:r>
              <w:rPr>
                <w:sz w:val="16"/>
                <w:szCs w:val="16"/>
              </w:rPr>
              <w:t>4565</w:t>
            </w:r>
          </w:p>
        </w:tc>
        <w:tc>
          <w:tcPr>
            <w:tcW w:w="517" w:type="dxa"/>
          </w:tcPr>
          <w:p w14:paraId="2BEBBC25" w14:textId="77777777" w:rsidR="008255BC" w:rsidRDefault="008255BC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9D96E9" w14:textId="77777777" w:rsidR="008255BC" w:rsidRDefault="008255BC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B31659" w14:textId="77777777" w:rsidR="008255BC" w:rsidRDefault="008255BC" w:rsidP="00871244">
            <w:r>
              <w:rPr>
                <w:sz w:val="16"/>
                <w:szCs w:val="16"/>
              </w:rPr>
              <w:t>(NR_NTN_solutions-Core) CR on Rel-17 NTN RRM requirements R18</w:t>
            </w:r>
          </w:p>
        </w:tc>
        <w:tc>
          <w:tcPr>
            <w:tcW w:w="517" w:type="dxa"/>
          </w:tcPr>
          <w:p w14:paraId="7E6D4CE3" w14:textId="77777777" w:rsidR="008255BC" w:rsidRDefault="008255BC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22BAAB5" w14:textId="77777777" w:rsidR="008255BC" w:rsidRDefault="008255BC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040C08A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F273F5A" w14:textId="77777777" w:rsidR="008255BC" w:rsidRDefault="008255BC" w:rsidP="00871244">
            <w:r>
              <w:rPr>
                <w:sz w:val="16"/>
                <w:szCs w:val="16"/>
              </w:rPr>
              <w:t>R4-2409247</w:t>
            </w:r>
          </w:p>
        </w:tc>
        <w:tc>
          <w:tcPr>
            <w:tcW w:w="1597" w:type="dxa"/>
          </w:tcPr>
          <w:p w14:paraId="4FB65C00" w14:textId="77777777" w:rsidR="008255BC" w:rsidRDefault="008255BC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F45307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5220404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00EA70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</w:tr>
      <w:tr w:rsidR="008255BC" w14:paraId="66CA329B" w14:textId="77777777" w:rsidTr="00871244">
        <w:tc>
          <w:tcPr>
            <w:tcW w:w="879" w:type="dxa"/>
          </w:tcPr>
          <w:p w14:paraId="7DCEE52A" w14:textId="77777777" w:rsidR="008255BC" w:rsidRDefault="008255BC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3A8096" w14:textId="77777777" w:rsidR="008255BC" w:rsidRDefault="008255BC" w:rsidP="00871244">
            <w:r>
              <w:rPr>
                <w:sz w:val="16"/>
                <w:szCs w:val="16"/>
              </w:rPr>
              <w:t>4581</w:t>
            </w:r>
          </w:p>
        </w:tc>
        <w:tc>
          <w:tcPr>
            <w:tcW w:w="517" w:type="dxa"/>
          </w:tcPr>
          <w:p w14:paraId="3063A594" w14:textId="77777777" w:rsidR="008255BC" w:rsidRDefault="008255BC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D3E33F" w14:textId="77777777" w:rsidR="008255BC" w:rsidRDefault="008255BC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C1E8D6" w14:textId="77777777" w:rsidR="008255BC" w:rsidRDefault="008255BC" w:rsidP="00871244">
            <w:r>
              <w:rPr>
                <w:sz w:val="16"/>
                <w:szCs w:val="16"/>
              </w:rPr>
              <w:t>[NR_NTN_solutions-Core] CR for the TCI state indication of R17 NTN</w:t>
            </w:r>
          </w:p>
        </w:tc>
        <w:tc>
          <w:tcPr>
            <w:tcW w:w="517" w:type="dxa"/>
          </w:tcPr>
          <w:p w14:paraId="3A0E4ACF" w14:textId="77777777" w:rsidR="008255BC" w:rsidRDefault="008255BC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58C4B6" w14:textId="77777777" w:rsidR="008255BC" w:rsidRDefault="008255BC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57F47F7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EF8C45F" w14:textId="77777777" w:rsidR="008255BC" w:rsidRDefault="008255BC" w:rsidP="00871244">
            <w:r>
              <w:rPr>
                <w:sz w:val="16"/>
                <w:szCs w:val="16"/>
              </w:rPr>
              <w:t>R4-2410228</w:t>
            </w:r>
          </w:p>
        </w:tc>
        <w:tc>
          <w:tcPr>
            <w:tcW w:w="1597" w:type="dxa"/>
          </w:tcPr>
          <w:p w14:paraId="78922ABA" w14:textId="77777777" w:rsidR="008255BC" w:rsidRDefault="008255BC" w:rsidP="0087124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A7E26F2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74A8D1AD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80C9CB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</w:tr>
      <w:tr w:rsidR="008255BC" w14:paraId="3F41B036" w14:textId="77777777" w:rsidTr="00871244">
        <w:tc>
          <w:tcPr>
            <w:tcW w:w="879" w:type="dxa"/>
          </w:tcPr>
          <w:p w14:paraId="7604578C" w14:textId="77777777" w:rsidR="008255BC" w:rsidRDefault="008255BC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9F7DA3" w14:textId="77777777" w:rsidR="008255BC" w:rsidRDefault="008255BC" w:rsidP="00871244">
            <w:r>
              <w:rPr>
                <w:sz w:val="16"/>
                <w:szCs w:val="16"/>
              </w:rPr>
              <w:t>4588</w:t>
            </w:r>
          </w:p>
        </w:tc>
        <w:tc>
          <w:tcPr>
            <w:tcW w:w="517" w:type="dxa"/>
          </w:tcPr>
          <w:p w14:paraId="44A39FB8" w14:textId="77777777" w:rsidR="008255BC" w:rsidRDefault="008255BC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3336F3" w14:textId="77777777" w:rsidR="008255BC" w:rsidRDefault="008255BC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CFF1B3" w14:textId="77777777" w:rsidR="008255BC" w:rsidRDefault="008255BC" w:rsidP="00871244">
            <w:r>
              <w:rPr>
                <w:sz w:val="16"/>
                <w:szCs w:val="16"/>
              </w:rPr>
              <w:t>(NR_NTN_solutions –Core) Modify the S criteria for NTN measurements of intra-frequency NR cell in RRC IDLEINACTIVE state</w:t>
            </w:r>
          </w:p>
        </w:tc>
        <w:tc>
          <w:tcPr>
            <w:tcW w:w="517" w:type="dxa"/>
          </w:tcPr>
          <w:p w14:paraId="03784FAD" w14:textId="77777777" w:rsidR="008255BC" w:rsidRDefault="008255BC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9545B0" w14:textId="77777777" w:rsidR="008255BC" w:rsidRDefault="008255BC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2E9F405D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E74F7F1" w14:textId="77777777" w:rsidR="008255BC" w:rsidRDefault="008255BC" w:rsidP="00871244">
            <w:r>
              <w:rPr>
                <w:sz w:val="16"/>
                <w:szCs w:val="16"/>
              </w:rPr>
              <w:t>R4-2409693</w:t>
            </w:r>
          </w:p>
        </w:tc>
        <w:tc>
          <w:tcPr>
            <w:tcW w:w="1597" w:type="dxa"/>
          </w:tcPr>
          <w:p w14:paraId="5858AF51" w14:textId="77777777" w:rsidR="008255BC" w:rsidRDefault="008255BC" w:rsidP="00871244">
            <w:r>
              <w:rPr>
                <w:sz w:val="16"/>
                <w:szCs w:val="16"/>
              </w:rPr>
              <w:t>ZTECorporation,Sanechips</w:t>
            </w:r>
          </w:p>
        </w:tc>
        <w:tc>
          <w:tcPr>
            <w:tcW w:w="1122" w:type="dxa"/>
          </w:tcPr>
          <w:p w14:paraId="5D4A9D4D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12817BE0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79FF3E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</w:tr>
      <w:tr w:rsidR="008255BC" w14:paraId="0B9181F1" w14:textId="77777777" w:rsidTr="00871244">
        <w:tc>
          <w:tcPr>
            <w:tcW w:w="879" w:type="dxa"/>
          </w:tcPr>
          <w:p w14:paraId="5611D46B" w14:textId="77777777" w:rsidR="008255BC" w:rsidRDefault="008255BC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0EEDAF" w14:textId="77777777" w:rsidR="008255BC" w:rsidRDefault="008255BC" w:rsidP="00871244">
            <w:r>
              <w:rPr>
                <w:sz w:val="16"/>
                <w:szCs w:val="16"/>
              </w:rPr>
              <w:t>4589</w:t>
            </w:r>
          </w:p>
        </w:tc>
        <w:tc>
          <w:tcPr>
            <w:tcW w:w="517" w:type="dxa"/>
          </w:tcPr>
          <w:p w14:paraId="28C0F9C3" w14:textId="77777777" w:rsidR="008255BC" w:rsidRDefault="008255BC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3A879B" w14:textId="77777777" w:rsidR="008255BC" w:rsidRDefault="008255BC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711002" w14:textId="77777777" w:rsidR="008255BC" w:rsidRDefault="008255BC" w:rsidP="00871244">
            <w:r>
              <w:rPr>
                <w:sz w:val="16"/>
                <w:szCs w:val="16"/>
              </w:rPr>
              <w:t>(NR_NTN_solutions –Core) Modify the S criteria for NTN measurements of intra-frequency NR cell in RRC IDLEINACTIVE state</w:t>
            </w:r>
          </w:p>
        </w:tc>
        <w:tc>
          <w:tcPr>
            <w:tcW w:w="517" w:type="dxa"/>
          </w:tcPr>
          <w:p w14:paraId="6A802099" w14:textId="77777777" w:rsidR="008255BC" w:rsidRDefault="008255BC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6F81CC" w14:textId="77777777" w:rsidR="008255BC" w:rsidRDefault="008255BC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0D33E62" w14:textId="77777777" w:rsidR="008255BC" w:rsidRDefault="008255BC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30D1630" w14:textId="77777777" w:rsidR="008255BC" w:rsidRDefault="008255BC" w:rsidP="00871244">
            <w:r>
              <w:rPr>
                <w:sz w:val="16"/>
                <w:szCs w:val="16"/>
              </w:rPr>
              <w:t>R4-2409694</w:t>
            </w:r>
          </w:p>
        </w:tc>
        <w:tc>
          <w:tcPr>
            <w:tcW w:w="1597" w:type="dxa"/>
          </w:tcPr>
          <w:p w14:paraId="4818E815" w14:textId="77777777" w:rsidR="008255BC" w:rsidRDefault="008255BC" w:rsidP="00871244">
            <w:r>
              <w:rPr>
                <w:sz w:val="16"/>
                <w:szCs w:val="16"/>
              </w:rPr>
              <w:t>ZTECorporation,Sanechips</w:t>
            </w:r>
          </w:p>
        </w:tc>
        <w:tc>
          <w:tcPr>
            <w:tcW w:w="1122" w:type="dxa"/>
          </w:tcPr>
          <w:p w14:paraId="7E8C53C1" w14:textId="77777777" w:rsidR="008255BC" w:rsidRDefault="008255BC" w:rsidP="00871244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6876030E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601850" w14:textId="77777777" w:rsidR="008255BC" w:rsidRDefault="008255BC" w:rsidP="00871244">
            <w:pPr>
              <w:rPr>
                <w:sz w:val="16"/>
                <w:szCs w:val="16"/>
              </w:rPr>
            </w:pPr>
          </w:p>
        </w:tc>
      </w:tr>
    </w:tbl>
    <w:p w14:paraId="532A477E" w14:textId="77777777" w:rsidR="00E144C4" w:rsidRDefault="00E144C4" w:rsidP="00E144C4"/>
    <w:p w14:paraId="18059E8E" w14:textId="77777777" w:rsidR="00E144C4" w:rsidRDefault="00E144C4" w:rsidP="00E144C4"/>
    <w:p w14:paraId="03BBD266" w14:textId="72E67455" w:rsidR="00E144C4" w:rsidRDefault="00DD25DB" w:rsidP="00512C52">
      <w:pPr>
        <w:pStyle w:val="Heading2"/>
        <w:rPr>
          <w:rFonts w:cs="Arial"/>
          <w:noProof/>
        </w:rPr>
      </w:pPr>
      <w:r w:rsidRPr="00DD25DB">
        <w:rPr>
          <w:noProof/>
        </w:rPr>
        <w:lastRenderedPageBreak/>
        <w:t>RP-241387</w:t>
      </w:r>
    </w:p>
    <w:p w14:paraId="5783525E" w14:textId="713D6C20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7</w:t>
      </w:r>
    </w:p>
    <w:p w14:paraId="63FBCCA5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26DF1" w:rsidRPr="004E535C" w14:paraId="38480C62" w14:textId="77777777" w:rsidTr="0087124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D10D543" w14:textId="77777777" w:rsidR="00826DF1" w:rsidRPr="00BF1EB6" w:rsidRDefault="00826DF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D23404" w14:textId="77777777" w:rsidR="00826DF1" w:rsidRPr="00BF1EB6" w:rsidRDefault="00826DF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228500" w14:textId="77777777" w:rsidR="00826DF1" w:rsidRPr="00BF1EB6" w:rsidRDefault="00826DF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551B1B" w14:textId="77777777" w:rsidR="00826DF1" w:rsidRPr="00BF1EB6" w:rsidRDefault="00826DF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FDA6F0" w14:textId="77777777" w:rsidR="00826DF1" w:rsidRPr="00BF1EB6" w:rsidRDefault="00826DF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FA0DA5" w14:textId="77777777" w:rsidR="00826DF1" w:rsidRPr="00BF1EB6" w:rsidRDefault="00826DF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EA3F39" w14:textId="77777777" w:rsidR="00826DF1" w:rsidRPr="00BF1EB6" w:rsidRDefault="00826DF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F881DBC" w14:textId="77777777" w:rsidR="00826DF1" w:rsidRPr="00BF1EB6" w:rsidRDefault="00826DF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3E99FB2" w14:textId="77777777" w:rsidR="00826DF1" w:rsidRPr="00BF1EB6" w:rsidRDefault="00826DF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4A05DE2" w14:textId="77777777" w:rsidR="00826DF1" w:rsidRPr="00BF1EB6" w:rsidRDefault="00826DF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73E885B" w14:textId="77777777" w:rsidR="00826DF1" w:rsidRPr="00BF1EB6" w:rsidRDefault="00826DF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502026C" w14:textId="77777777" w:rsidR="00826DF1" w:rsidRPr="00BF1EB6" w:rsidRDefault="00826DF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923AA47" w14:textId="77777777" w:rsidR="00826DF1" w:rsidRPr="00BF1EB6" w:rsidRDefault="00826DF1" w:rsidP="0087124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26DF1" w14:paraId="6B542A3D" w14:textId="77777777" w:rsidTr="00871244">
        <w:tc>
          <w:tcPr>
            <w:tcW w:w="879" w:type="dxa"/>
          </w:tcPr>
          <w:p w14:paraId="3F0FD3FC" w14:textId="77777777" w:rsidR="00826DF1" w:rsidRDefault="00826DF1" w:rsidP="00871244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D442FDB" w14:textId="77777777" w:rsidR="00826DF1" w:rsidRDefault="00826DF1" w:rsidP="00871244"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 w14:paraId="1BECBF13" w14:textId="77777777" w:rsidR="00826DF1" w:rsidRDefault="00826DF1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6AFF90" w14:textId="77777777" w:rsidR="00826DF1" w:rsidRDefault="00826DF1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DB11F9" w14:textId="77777777" w:rsidR="00826DF1" w:rsidRDefault="00826DF1" w:rsidP="00871244">
            <w:r>
              <w:rPr>
                <w:sz w:val="16"/>
                <w:szCs w:val="16"/>
              </w:rPr>
              <w:t>(NR_NTN_solutions-Perf) CR to 38.101-5 to update section with PDSCH demod requirements</w:t>
            </w:r>
          </w:p>
        </w:tc>
        <w:tc>
          <w:tcPr>
            <w:tcW w:w="517" w:type="dxa"/>
          </w:tcPr>
          <w:p w14:paraId="2A4D756B" w14:textId="77777777" w:rsidR="00826DF1" w:rsidRDefault="00826DF1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9E5C5D" w14:textId="77777777" w:rsidR="00826DF1" w:rsidRDefault="00826DF1" w:rsidP="00871244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E4A5B76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5A3AB7D" w14:textId="77777777" w:rsidR="00826DF1" w:rsidRDefault="00826DF1" w:rsidP="00871244">
            <w:r>
              <w:rPr>
                <w:sz w:val="16"/>
                <w:szCs w:val="16"/>
              </w:rPr>
              <w:t>R4-2409935</w:t>
            </w:r>
          </w:p>
        </w:tc>
        <w:tc>
          <w:tcPr>
            <w:tcW w:w="1597" w:type="dxa"/>
          </w:tcPr>
          <w:p w14:paraId="62F6AA5B" w14:textId="77777777" w:rsidR="00826DF1" w:rsidRDefault="00826DF1" w:rsidP="0087124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BF25DFF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0C0CB98F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376615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</w:tr>
      <w:tr w:rsidR="00826DF1" w14:paraId="779805CB" w14:textId="77777777" w:rsidTr="00871244">
        <w:tc>
          <w:tcPr>
            <w:tcW w:w="879" w:type="dxa"/>
          </w:tcPr>
          <w:p w14:paraId="16E5549B" w14:textId="77777777" w:rsidR="00826DF1" w:rsidRDefault="00826DF1" w:rsidP="00871244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6EB8E41" w14:textId="77777777" w:rsidR="00826DF1" w:rsidRDefault="00826DF1" w:rsidP="00871244"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 w14:paraId="45BD4C8C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2E774C" w14:textId="77777777" w:rsidR="00826DF1" w:rsidRDefault="00826DF1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A34952" w14:textId="77777777" w:rsidR="00826DF1" w:rsidRDefault="00826DF1" w:rsidP="00871244">
            <w:r>
              <w:rPr>
                <w:sz w:val="16"/>
                <w:szCs w:val="16"/>
              </w:rPr>
              <w:t>(NR_NTN_solutions-Perf) CR to 38.101-5 to update section with PDSCH demod requirements</w:t>
            </w:r>
          </w:p>
        </w:tc>
        <w:tc>
          <w:tcPr>
            <w:tcW w:w="517" w:type="dxa"/>
          </w:tcPr>
          <w:p w14:paraId="1A4096CC" w14:textId="77777777" w:rsidR="00826DF1" w:rsidRDefault="00826DF1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E5D8F1" w14:textId="77777777" w:rsidR="00826DF1" w:rsidRDefault="00826DF1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EC05E4F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4EEBE7C" w14:textId="77777777" w:rsidR="00826DF1" w:rsidRDefault="00826DF1" w:rsidP="00871244">
            <w:r>
              <w:rPr>
                <w:sz w:val="16"/>
                <w:szCs w:val="16"/>
              </w:rPr>
              <w:t>R4-2407356</w:t>
            </w:r>
          </w:p>
        </w:tc>
        <w:tc>
          <w:tcPr>
            <w:tcW w:w="1597" w:type="dxa"/>
          </w:tcPr>
          <w:p w14:paraId="660E8751" w14:textId="77777777" w:rsidR="00826DF1" w:rsidRDefault="00826DF1" w:rsidP="0087124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66A1A52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F80AB35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34EDEA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</w:tr>
      <w:tr w:rsidR="00826DF1" w14:paraId="5D134BD7" w14:textId="77777777" w:rsidTr="00871244">
        <w:tc>
          <w:tcPr>
            <w:tcW w:w="879" w:type="dxa"/>
          </w:tcPr>
          <w:p w14:paraId="1E232A25" w14:textId="77777777" w:rsidR="00826DF1" w:rsidRDefault="00826DF1" w:rsidP="00871244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46148869" w14:textId="77777777" w:rsidR="00826DF1" w:rsidRDefault="00826DF1" w:rsidP="00871244"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 w14:paraId="1CC1FC1D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F1A173" w14:textId="77777777" w:rsidR="00826DF1" w:rsidRDefault="00826DF1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CBAC77" w14:textId="77777777" w:rsidR="00826DF1" w:rsidRDefault="00826DF1" w:rsidP="00871244">
            <w:r>
              <w:rPr>
                <w:sz w:val="16"/>
                <w:szCs w:val="16"/>
              </w:rPr>
              <w:t>CR for 38.108 on FR1 PUCCH demodualtion requirements</w:t>
            </w:r>
          </w:p>
        </w:tc>
        <w:tc>
          <w:tcPr>
            <w:tcW w:w="517" w:type="dxa"/>
          </w:tcPr>
          <w:p w14:paraId="48A43C74" w14:textId="77777777" w:rsidR="00826DF1" w:rsidRDefault="00826DF1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B00535" w14:textId="77777777" w:rsidR="00826DF1" w:rsidRDefault="00826DF1" w:rsidP="00871244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EC49EA3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806D1FE" w14:textId="77777777" w:rsidR="00826DF1" w:rsidRDefault="00826DF1" w:rsidP="00871244">
            <w:r>
              <w:rPr>
                <w:sz w:val="16"/>
                <w:szCs w:val="16"/>
              </w:rPr>
              <w:t>R4-2408330</w:t>
            </w:r>
          </w:p>
        </w:tc>
        <w:tc>
          <w:tcPr>
            <w:tcW w:w="1597" w:type="dxa"/>
          </w:tcPr>
          <w:p w14:paraId="18B2E401" w14:textId="77777777" w:rsidR="00826DF1" w:rsidRDefault="00826DF1" w:rsidP="0087124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1E1AEF7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A0200D6" w14:textId="77777777" w:rsidR="00826DF1" w:rsidRDefault="00826DF1" w:rsidP="00871244">
            <w:r>
              <w:rPr>
                <w:sz w:val="16"/>
                <w:szCs w:val="16"/>
              </w:rPr>
              <w:t>8.3.2, 8.3.4, 8.3.5, 8.3.6</w:t>
            </w:r>
          </w:p>
        </w:tc>
        <w:tc>
          <w:tcPr>
            <w:tcW w:w="998" w:type="dxa"/>
          </w:tcPr>
          <w:p w14:paraId="69E6FA0A" w14:textId="77777777" w:rsidR="00826DF1" w:rsidRDefault="00826DF1" w:rsidP="00871244">
            <w:r>
              <w:rPr>
                <w:sz w:val="16"/>
                <w:szCs w:val="16"/>
              </w:rPr>
              <w:t xml:space="preserve">TS/TR ... CR ... ; TS38.181 ; TS/TR ... CR ... </w:t>
            </w:r>
          </w:p>
        </w:tc>
      </w:tr>
      <w:tr w:rsidR="00826DF1" w14:paraId="5463E2D1" w14:textId="77777777" w:rsidTr="00871244">
        <w:tc>
          <w:tcPr>
            <w:tcW w:w="879" w:type="dxa"/>
          </w:tcPr>
          <w:p w14:paraId="48515AC3" w14:textId="77777777" w:rsidR="00826DF1" w:rsidRDefault="00826DF1" w:rsidP="00871244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7413B4A4" w14:textId="77777777" w:rsidR="00826DF1" w:rsidRDefault="00826DF1" w:rsidP="00871244"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 w14:paraId="3305F48F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83EAE5" w14:textId="77777777" w:rsidR="00826DF1" w:rsidRDefault="00826DF1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D6F79C" w14:textId="77777777" w:rsidR="00826DF1" w:rsidRDefault="00826DF1" w:rsidP="00871244">
            <w:r>
              <w:rPr>
                <w:sz w:val="16"/>
                <w:szCs w:val="16"/>
              </w:rPr>
              <w:t>CR for 38.108 on FR1 PUCCH demodualtion requirements</w:t>
            </w:r>
          </w:p>
        </w:tc>
        <w:tc>
          <w:tcPr>
            <w:tcW w:w="517" w:type="dxa"/>
          </w:tcPr>
          <w:p w14:paraId="0AE5D9CA" w14:textId="77777777" w:rsidR="00826DF1" w:rsidRDefault="00826DF1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E0E41D" w14:textId="77777777" w:rsidR="00826DF1" w:rsidRDefault="00826DF1" w:rsidP="00871244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049BFC30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F267422" w14:textId="77777777" w:rsidR="00826DF1" w:rsidRDefault="00826DF1" w:rsidP="00871244">
            <w:r>
              <w:rPr>
                <w:sz w:val="16"/>
                <w:szCs w:val="16"/>
              </w:rPr>
              <w:t>R4-2408331</w:t>
            </w:r>
          </w:p>
        </w:tc>
        <w:tc>
          <w:tcPr>
            <w:tcW w:w="1597" w:type="dxa"/>
          </w:tcPr>
          <w:p w14:paraId="31422D1F" w14:textId="77777777" w:rsidR="00826DF1" w:rsidRDefault="00826DF1" w:rsidP="0087124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C9BFF9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0D698C3" w14:textId="77777777" w:rsidR="00826DF1" w:rsidRDefault="00826DF1" w:rsidP="00871244">
            <w:r>
              <w:rPr>
                <w:sz w:val="16"/>
                <w:szCs w:val="16"/>
              </w:rPr>
              <w:t>8.3.2, 8.3.4, 8.3.5, 8.3.6</w:t>
            </w:r>
          </w:p>
        </w:tc>
        <w:tc>
          <w:tcPr>
            <w:tcW w:w="998" w:type="dxa"/>
          </w:tcPr>
          <w:p w14:paraId="63AF3A7E" w14:textId="77777777" w:rsidR="00826DF1" w:rsidRDefault="00826DF1" w:rsidP="00871244">
            <w:r>
              <w:rPr>
                <w:sz w:val="16"/>
                <w:szCs w:val="16"/>
              </w:rPr>
              <w:t xml:space="preserve">TS/TR ... CR ... ; TS38.181 ; TS/TR ... CR ... </w:t>
            </w:r>
          </w:p>
        </w:tc>
      </w:tr>
      <w:tr w:rsidR="00826DF1" w14:paraId="04F2FFC4" w14:textId="77777777" w:rsidTr="00871244">
        <w:tc>
          <w:tcPr>
            <w:tcW w:w="879" w:type="dxa"/>
          </w:tcPr>
          <w:p w14:paraId="17014D1C" w14:textId="77777777" w:rsidR="00826DF1" w:rsidRDefault="00826DF1" w:rsidP="00871244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27F7F534" w14:textId="77777777" w:rsidR="00826DF1" w:rsidRDefault="00826DF1" w:rsidP="00871244"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 w14:paraId="6E86910C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776C4D" w14:textId="77777777" w:rsidR="00826DF1" w:rsidRDefault="00826DF1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829206" w14:textId="77777777" w:rsidR="00826DF1" w:rsidRDefault="00826DF1" w:rsidP="00871244">
            <w:r>
              <w:rPr>
                <w:sz w:val="16"/>
                <w:szCs w:val="16"/>
              </w:rPr>
              <w:t>(NR_NTN_solutions-Perf) CR to 38.108: Correction on FRCs in demod requirement</w:t>
            </w:r>
          </w:p>
        </w:tc>
        <w:tc>
          <w:tcPr>
            <w:tcW w:w="517" w:type="dxa"/>
          </w:tcPr>
          <w:p w14:paraId="7F28D807" w14:textId="77777777" w:rsidR="00826DF1" w:rsidRDefault="00826DF1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F47B74" w14:textId="77777777" w:rsidR="00826DF1" w:rsidRDefault="00826DF1" w:rsidP="00871244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A30F52C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33A5F45" w14:textId="77777777" w:rsidR="00826DF1" w:rsidRDefault="00826DF1" w:rsidP="00871244">
            <w:r>
              <w:rPr>
                <w:sz w:val="16"/>
                <w:szCs w:val="16"/>
              </w:rPr>
              <w:t>R4-2409440</w:t>
            </w:r>
          </w:p>
        </w:tc>
        <w:tc>
          <w:tcPr>
            <w:tcW w:w="1597" w:type="dxa"/>
          </w:tcPr>
          <w:p w14:paraId="61659C14" w14:textId="77777777" w:rsidR="00826DF1" w:rsidRDefault="00826DF1" w:rsidP="0087124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2218615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B218CCD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235EA7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</w:tr>
      <w:tr w:rsidR="00826DF1" w14:paraId="70FC93C5" w14:textId="77777777" w:rsidTr="00871244">
        <w:tc>
          <w:tcPr>
            <w:tcW w:w="879" w:type="dxa"/>
          </w:tcPr>
          <w:p w14:paraId="794AC689" w14:textId="77777777" w:rsidR="00826DF1" w:rsidRDefault="00826DF1" w:rsidP="00871244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44AF68C9" w14:textId="77777777" w:rsidR="00826DF1" w:rsidRDefault="00826DF1" w:rsidP="00871244"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 w14:paraId="1853B9F8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12157D" w14:textId="77777777" w:rsidR="00826DF1" w:rsidRDefault="00826DF1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CF57AB" w14:textId="77777777" w:rsidR="00826DF1" w:rsidRDefault="00826DF1" w:rsidP="00871244">
            <w:r>
              <w:rPr>
                <w:sz w:val="16"/>
                <w:szCs w:val="16"/>
              </w:rPr>
              <w:t>(NR_NTN_solutions-Perf) CR to 38.108: Correction on FRCs in demod requirement</w:t>
            </w:r>
          </w:p>
        </w:tc>
        <w:tc>
          <w:tcPr>
            <w:tcW w:w="517" w:type="dxa"/>
          </w:tcPr>
          <w:p w14:paraId="54630D3E" w14:textId="77777777" w:rsidR="00826DF1" w:rsidRDefault="00826DF1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FFE05B" w14:textId="77777777" w:rsidR="00826DF1" w:rsidRDefault="00826DF1" w:rsidP="00871244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514F0549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F8A8FAB" w14:textId="77777777" w:rsidR="00826DF1" w:rsidRDefault="00826DF1" w:rsidP="00871244">
            <w:r>
              <w:rPr>
                <w:sz w:val="16"/>
                <w:szCs w:val="16"/>
              </w:rPr>
              <w:t>R4-2409441</w:t>
            </w:r>
          </w:p>
        </w:tc>
        <w:tc>
          <w:tcPr>
            <w:tcW w:w="1597" w:type="dxa"/>
          </w:tcPr>
          <w:p w14:paraId="61B67E44" w14:textId="77777777" w:rsidR="00826DF1" w:rsidRDefault="00826DF1" w:rsidP="0087124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116ED2A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579544C4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7BEB3F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</w:tr>
      <w:tr w:rsidR="00826DF1" w14:paraId="45FF9619" w14:textId="77777777" w:rsidTr="00871244">
        <w:tc>
          <w:tcPr>
            <w:tcW w:w="879" w:type="dxa"/>
          </w:tcPr>
          <w:p w14:paraId="24BDDC23" w14:textId="77777777" w:rsidR="00826DF1" w:rsidRDefault="00826DF1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B2F007" w14:textId="77777777" w:rsidR="00826DF1" w:rsidRDefault="00826DF1" w:rsidP="00871244">
            <w:r>
              <w:rPr>
                <w:sz w:val="16"/>
                <w:szCs w:val="16"/>
              </w:rPr>
              <w:t>4373</w:t>
            </w:r>
          </w:p>
        </w:tc>
        <w:tc>
          <w:tcPr>
            <w:tcW w:w="517" w:type="dxa"/>
          </w:tcPr>
          <w:p w14:paraId="45AEF0B1" w14:textId="77777777" w:rsidR="00826DF1" w:rsidRDefault="00826DF1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54A053" w14:textId="77777777" w:rsidR="00826DF1" w:rsidRDefault="00826DF1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976AD1" w14:textId="77777777" w:rsidR="00826DF1" w:rsidRDefault="00826DF1" w:rsidP="00871244">
            <w:r>
              <w:rPr>
                <w:sz w:val="16"/>
                <w:szCs w:val="16"/>
              </w:rPr>
              <w:t>CR on 14.2.1.6 (Cat-F Rel-17)</w:t>
            </w:r>
          </w:p>
        </w:tc>
        <w:tc>
          <w:tcPr>
            <w:tcW w:w="517" w:type="dxa"/>
          </w:tcPr>
          <w:p w14:paraId="0BE9A587" w14:textId="77777777" w:rsidR="00826DF1" w:rsidRDefault="00826DF1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7FD81A" w14:textId="77777777" w:rsidR="00826DF1" w:rsidRDefault="00826DF1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C922FCB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F404A20" w14:textId="77777777" w:rsidR="00826DF1" w:rsidRDefault="00826DF1" w:rsidP="00871244">
            <w:r>
              <w:rPr>
                <w:sz w:val="16"/>
                <w:szCs w:val="16"/>
              </w:rPr>
              <w:t>R4-2409734</w:t>
            </w:r>
          </w:p>
        </w:tc>
        <w:tc>
          <w:tcPr>
            <w:tcW w:w="1597" w:type="dxa"/>
          </w:tcPr>
          <w:p w14:paraId="00687D21" w14:textId="77777777" w:rsidR="00826DF1" w:rsidRDefault="00826DF1" w:rsidP="00871244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39503C0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46BDAF66" w14:textId="77777777" w:rsidR="00826DF1" w:rsidRDefault="00826DF1" w:rsidP="00871244">
            <w:r>
              <w:rPr>
                <w:sz w:val="16"/>
                <w:szCs w:val="16"/>
              </w:rPr>
              <w:t>A.14.2.1.6</w:t>
            </w:r>
          </w:p>
        </w:tc>
        <w:tc>
          <w:tcPr>
            <w:tcW w:w="998" w:type="dxa"/>
          </w:tcPr>
          <w:p w14:paraId="75FEAB53" w14:textId="77777777" w:rsidR="00826DF1" w:rsidRDefault="00826DF1" w:rsidP="00871244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826DF1" w14:paraId="75B9A94D" w14:textId="77777777" w:rsidTr="00871244">
        <w:tc>
          <w:tcPr>
            <w:tcW w:w="879" w:type="dxa"/>
          </w:tcPr>
          <w:p w14:paraId="792E1C2A" w14:textId="77777777" w:rsidR="00826DF1" w:rsidRDefault="00826DF1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FB645A" w14:textId="77777777" w:rsidR="00826DF1" w:rsidRDefault="00826DF1" w:rsidP="00871244">
            <w:r>
              <w:rPr>
                <w:sz w:val="16"/>
                <w:szCs w:val="16"/>
              </w:rPr>
              <w:t>4539</w:t>
            </w:r>
          </w:p>
        </w:tc>
        <w:tc>
          <w:tcPr>
            <w:tcW w:w="517" w:type="dxa"/>
          </w:tcPr>
          <w:p w14:paraId="5F45BC84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5DFC7B" w14:textId="77777777" w:rsidR="00826DF1" w:rsidRDefault="00826DF1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ABBD12" w14:textId="77777777" w:rsidR="00826DF1" w:rsidRDefault="00826DF1" w:rsidP="00871244">
            <w:r>
              <w:rPr>
                <w:sz w:val="16"/>
                <w:szCs w:val="16"/>
              </w:rPr>
              <w:t>(NR_NTN_solutions-Perf) CR on modification on the filed name with LEO in NTN related features in Rel-17 perf requirements</w:t>
            </w:r>
          </w:p>
        </w:tc>
        <w:tc>
          <w:tcPr>
            <w:tcW w:w="517" w:type="dxa"/>
          </w:tcPr>
          <w:p w14:paraId="208132D5" w14:textId="77777777" w:rsidR="00826DF1" w:rsidRDefault="00826DF1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87E04F" w14:textId="77777777" w:rsidR="00826DF1" w:rsidRDefault="00826DF1" w:rsidP="0087124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2B502C0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537679B" w14:textId="77777777" w:rsidR="00826DF1" w:rsidRDefault="00826DF1" w:rsidP="00871244">
            <w:r>
              <w:rPr>
                <w:sz w:val="16"/>
                <w:szCs w:val="16"/>
              </w:rPr>
              <w:t>R4-2408878</w:t>
            </w:r>
          </w:p>
        </w:tc>
        <w:tc>
          <w:tcPr>
            <w:tcW w:w="1597" w:type="dxa"/>
          </w:tcPr>
          <w:p w14:paraId="398E4F58" w14:textId="77777777" w:rsidR="00826DF1" w:rsidRDefault="00826DF1" w:rsidP="00871244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2386B8FD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02738979" w14:textId="77777777" w:rsidR="00826DF1" w:rsidRDefault="00826DF1" w:rsidP="00871244">
            <w:r>
              <w:rPr>
                <w:sz w:val="16"/>
                <w:szCs w:val="16"/>
              </w:rPr>
              <w:t>A.14.1</w:t>
            </w:r>
          </w:p>
        </w:tc>
        <w:tc>
          <w:tcPr>
            <w:tcW w:w="998" w:type="dxa"/>
          </w:tcPr>
          <w:p w14:paraId="256D85FB" w14:textId="77777777" w:rsidR="00826DF1" w:rsidRDefault="00826DF1" w:rsidP="0087124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826DF1" w14:paraId="4DABD922" w14:textId="77777777" w:rsidTr="00871244">
        <w:tc>
          <w:tcPr>
            <w:tcW w:w="879" w:type="dxa"/>
          </w:tcPr>
          <w:p w14:paraId="6EA0EBE0" w14:textId="77777777" w:rsidR="00826DF1" w:rsidRDefault="00826DF1" w:rsidP="00871244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E85E8C9" w14:textId="77777777" w:rsidR="00826DF1" w:rsidRDefault="00826DF1" w:rsidP="00871244">
            <w:r>
              <w:rPr>
                <w:sz w:val="16"/>
                <w:szCs w:val="16"/>
              </w:rPr>
              <w:t>4540</w:t>
            </w:r>
          </w:p>
        </w:tc>
        <w:tc>
          <w:tcPr>
            <w:tcW w:w="517" w:type="dxa"/>
          </w:tcPr>
          <w:p w14:paraId="62403CF6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6F9051" w14:textId="77777777" w:rsidR="00826DF1" w:rsidRDefault="00826DF1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00634B" w14:textId="77777777" w:rsidR="00826DF1" w:rsidRDefault="00826DF1" w:rsidP="00871244">
            <w:r>
              <w:rPr>
                <w:sz w:val="16"/>
                <w:szCs w:val="16"/>
              </w:rPr>
              <w:t>(NR_NTN_solutions-Perf) CR on modification on the filed name with LEO in NTN related features in Rel-18 perf requirements</w:t>
            </w:r>
          </w:p>
        </w:tc>
        <w:tc>
          <w:tcPr>
            <w:tcW w:w="517" w:type="dxa"/>
          </w:tcPr>
          <w:p w14:paraId="0DEE155B" w14:textId="77777777" w:rsidR="00826DF1" w:rsidRDefault="00826DF1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B60720" w14:textId="77777777" w:rsidR="00826DF1" w:rsidRDefault="00826DF1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F3BF98B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AE115B2" w14:textId="77777777" w:rsidR="00826DF1" w:rsidRDefault="00826DF1" w:rsidP="00871244">
            <w:r>
              <w:rPr>
                <w:sz w:val="16"/>
                <w:szCs w:val="16"/>
              </w:rPr>
              <w:t>R4-2408879</w:t>
            </w:r>
          </w:p>
        </w:tc>
        <w:tc>
          <w:tcPr>
            <w:tcW w:w="1597" w:type="dxa"/>
          </w:tcPr>
          <w:p w14:paraId="280A5A75" w14:textId="77777777" w:rsidR="00826DF1" w:rsidRDefault="00826DF1" w:rsidP="00871244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03CF9AB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E42F3AF" w14:textId="77777777" w:rsidR="00826DF1" w:rsidRDefault="00826DF1" w:rsidP="00871244">
            <w:r>
              <w:rPr>
                <w:sz w:val="16"/>
                <w:szCs w:val="16"/>
              </w:rPr>
              <w:t>A.14.1</w:t>
            </w:r>
          </w:p>
        </w:tc>
        <w:tc>
          <w:tcPr>
            <w:tcW w:w="998" w:type="dxa"/>
          </w:tcPr>
          <w:p w14:paraId="598B3CE4" w14:textId="77777777" w:rsidR="00826DF1" w:rsidRDefault="00826DF1" w:rsidP="0087124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826DF1" w14:paraId="3AD22591" w14:textId="77777777" w:rsidTr="00871244">
        <w:tc>
          <w:tcPr>
            <w:tcW w:w="879" w:type="dxa"/>
          </w:tcPr>
          <w:p w14:paraId="54B5D32E" w14:textId="77777777" w:rsidR="00826DF1" w:rsidRDefault="00826DF1" w:rsidP="0087124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735FC7" w14:textId="77777777" w:rsidR="00826DF1" w:rsidRDefault="00826DF1" w:rsidP="00871244">
            <w:r>
              <w:rPr>
                <w:sz w:val="16"/>
                <w:szCs w:val="16"/>
              </w:rPr>
              <w:t>4624</w:t>
            </w:r>
          </w:p>
        </w:tc>
        <w:tc>
          <w:tcPr>
            <w:tcW w:w="517" w:type="dxa"/>
          </w:tcPr>
          <w:p w14:paraId="0B2E4DDB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6D8801" w14:textId="77777777" w:rsidR="00826DF1" w:rsidRDefault="00826DF1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073FBE" w14:textId="77777777" w:rsidR="00826DF1" w:rsidRDefault="00826DF1" w:rsidP="00871244">
            <w:r>
              <w:rPr>
                <w:sz w:val="16"/>
                <w:szCs w:val="16"/>
              </w:rPr>
              <w:t>(NR_NTN_solutions-Perf) CR on 14.2.1.6 (Cat-A Rel-18)</w:t>
            </w:r>
          </w:p>
        </w:tc>
        <w:tc>
          <w:tcPr>
            <w:tcW w:w="517" w:type="dxa"/>
          </w:tcPr>
          <w:p w14:paraId="5C252A66" w14:textId="77777777" w:rsidR="00826DF1" w:rsidRDefault="00826DF1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D864BF" w14:textId="77777777" w:rsidR="00826DF1" w:rsidRDefault="00826DF1" w:rsidP="0087124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09DB71F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D8701E4" w14:textId="77777777" w:rsidR="00826DF1" w:rsidRDefault="00826DF1" w:rsidP="00871244">
            <w:r>
              <w:rPr>
                <w:sz w:val="16"/>
                <w:szCs w:val="16"/>
              </w:rPr>
              <w:t>R4-2410932</w:t>
            </w:r>
          </w:p>
        </w:tc>
        <w:tc>
          <w:tcPr>
            <w:tcW w:w="1597" w:type="dxa"/>
          </w:tcPr>
          <w:p w14:paraId="3F607BAB" w14:textId="77777777" w:rsidR="00826DF1" w:rsidRDefault="00826DF1" w:rsidP="00871244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3752210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FA8C2EF" w14:textId="77777777" w:rsidR="00826DF1" w:rsidRDefault="00826DF1" w:rsidP="00871244">
            <w:r>
              <w:rPr>
                <w:sz w:val="16"/>
                <w:szCs w:val="16"/>
              </w:rPr>
              <w:t>A.14.2.1.6</w:t>
            </w:r>
          </w:p>
        </w:tc>
        <w:tc>
          <w:tcPr>
            <w:tcW w:w="998" w:type="dxa"/>
          </w:tcPr>
          <w:p w14:paraId="384B463B" w14:textId="77777777" w:rsidR="00826DF1" w:rsidRDefault="00826DF1" w:rsidP="00871244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826DF1" w14:paraId="433713A5" w14:textId="77777777" w:rsidTr="00871244">
        <w:tc>
          <w:tcPr>
            <w:tcW w:w="879" w:type="dxa"/>
          </w:tcPr>
          <w:p w14:paraId="2AF8073D" w14:textId="77777777" w:rsidR="00826DF1" w:rsidRDefault="00826DF1" w:rsidP="00871244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083A87A7" w14:textId="77777777" w:rsidR="00826DF1" w:rsidRDefault="00826DF1" w:rsidP="00871244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4872D900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FBABD7" w14:textId="77777777" w:rsidR="00826DF1" w:rsidRDefault="00826DF1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FC44F3" w14:textId="77777777" w:rsidR="00826DF1" w:rsidRDefault="00826DF1" w:rsidP="00871244">
            <w:r>
              <w:rPr>
                <w:sz w:val="16"/>
                <w:szCs w:val="16"/>
              </w:rPr>
              <w:t>(NR_NTN_solutions-Perf) CR for 38.181 SAN PUCCH demodulation requirements</w:t>
            </w:r>
          </w:p>
        </w:tc>
        <w:tc>
          <w:tcPr>
            <w:tcW w:w="517" w:type="dxa"/>
          </w:tcPr>
          <w:p w14:paraId="0DEE0336" w14:textId="77777777" w:rsidR="00826DF1" w:rsidRDefault="00826DF1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FDD56D" w14:textId="77777777" w:rsidR="00826DF1" w:rsidRDefault="00826DF1" w:rsidP="00871244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AF1BA3F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682E245" w14:textId="77777777" w:rsidR="00826DF1" w:rsidRDefault="00826DF1" w:rsidP="00871244">
            <w:r>
              <w:rPr>
                <w:sz w:val="16"/>
                <w:szCs w:val="16"/>
              </w:rPr>
              <w:t>R4-2408332</w:t>
            </w:r>
          </w:p>
        </w:tc>
        <w:tc>
          <w:tcPr>
            <w:tcW w:w="1597" w:type="dxa"/>
          </w:tcPr>
          <w:p w14:paraId="762F53BE" w14:textId="77777777" w:rsidR="00826DF1" w:rsidRDefault="00826DF1" w:rsidP="0087124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0ACA8B2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4AD07421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03EA0F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</w:tr>
      <w:tr w:rsidR="00826DF1" w14:paraId="6A5F40B9" w14:textId="77777777" w:rsidTr="00871244">
        <w:tc>
          <w:tcPr>
            <w:tcW w:w="879" w:type="dxa"/>
          </w:tcPr>
          <w:p w14:paraId="32F984BF" w14:textId="77777777" w:rsidR="00826DF1" w:rsidRDefault="00826DF1" w:rsidP="00871244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29666B21" w14:textId="77777777" w:rsidR="00826DF1" w:rsidRDefault="00826DF1" w:rsidP="00871244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59289F5D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768C7A" w14:textId="77777777" w:rsidR="00826DF1" w:rsidRDefault="00826DF1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F7E80F" w14:textId="77777777" w:rsidR="00826DF1" w:rsidRDefault="00826DF1" w:rsidP="00871244">
            <w:r>
              <w:rPr>
                <w:sz w:val="16"/>
                <w:szCs w:val="16"/>
              </w:rPr>
              <w:t>CR for 38.181 on FR1 PUCCH demodualtion requirements</w:t>
            </w:r>
          </w:p>
        </w:tc>
        <w:tc>
          <w:tcPr>
            <w:tcW w:w="517" w:type="dxa"/>
          </w:tcPr>
          <w:p w14:paraId="1D8E42B8" w14:textId="77777777" w:rsidR="00826DF1" w:rsidRDefault="00826DF1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A25A51" w14:textId="77777777" w:rsidR="00826DF1" w:rsidRDefault="00826DF1" w:rsidP="0087124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06FCE95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C551F65" w14:textId="77777777" w:rsidR="00826DF1" w:rsidRDefault="00826DF1" w:rsidP="00871244">
            <w:r>
              <w:rPr>
                <w:sz w:val="16"/>
                <w:szCs w:val="16"/>
              </w:rPr>
              <w:t>R4-2408333</w:t>
            </w:r>
          </w:p>
        </w:tc>
        <w:tc>
          <w:tcPr>
            <w:tcW w:w="1597" w:type="dxa"/>
          </w:tcPr>
          <w:p w14:paraId="38A22382" w14:textId="77777777" w:rsidR="00826DF1" w:rsidRDefault="00826DF1" w:rsidP="0087124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390672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09B9238D" w14:textId="77777777" w:rsidR="00826DF1" w:rsidRDefault="00826DF1" w:rsidP="00871244">
            <w:r>
              <w:rPr>
                <w:sz w:val="16"/>
                <w:szCs w:val="16"/>
              </w:rPr>
              <w:t>8.3.3, 8.3.4, 8.3.5</w:t>
            </w:r>
          </w:p>
        </w:tc>
        <w:tc>
          <w:tcPr>
            <w:tcW w:w="998" w:type="dxa"/>
          </w:tcPr>
          <w:p w14:paraId="1E958D6D" w14:textId="77777777" w:rsidR="00826DF1" w:rsidRDefault="00826DF1" w:rsidP="00871244">
            <w:r>
              <w:rPr>
                <w:sz w:val="16"/>
                <w:szCs w:val="16"/>
              </w:rPr>
              <w:t xml:space="preserve">TS/TR ... CR ... ; TS/TR… CR … ; TS/TR ... CR ... </w:t>
            </w:r>
          </w:p>
        </w:tc>
      </w:tr>
      <w:tr w:rsidR="00826DF1" w14:paraId="05EEEBFD" w14:textId="77777777" w:rsidTr="00871244">
        <w:tc>
          <w:tcPr>
            <w:tcW w:w="879" w:type="dxa"/>
          </w:tcPr>
          <w:p w14:paraId="6342E6E6" w14:textId="77777777" w:rsidR="00826DF1" w:rsidRDefault="00826DF1" w:rsidP="00871244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18A102C3" w14:textId="77777777" w:rsidR="00826DF1" w:rsidRDefault="00826DF1" w:rsidP="00871244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14:paraId="73F3BA52" w14:textId="77777777" w:rsidR="00826DF1" w:rsidRDefault="00826DF1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3FC091" w14:textId="77777777" w:rsidR="00826DF1" w:rsidRDefault="00826DF1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CB605A" w14:textId="77777777" w:rsidR="00826DF1" w:rsidRDefault="00826DF1" w:rsidP="00871244">
            <w:r>
              <w:rPr>
                <w:sz w:val="16"/>
                <w:szCs w:val="16"/>
              </w:rPr>
              <w:t>(NR_NTN_solutions-Perf) CR to 38.181: Correction on FRCs in conducted demod requirement</w:t>
            </w:r>
          </w:p>
        </w:tc>
        <w:tc>
          <w:tcPr>
            <w:tcW w:w="517" w:type="dxa"/>
          </w:tcPr>
          <w:p w14:paraId="453C4931" w14:textId="77777777" w:rsidR="00826DF1" w:rsidRDefault="00826DF1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D0B73E" w14:textId="77777777" w:rsidR="00826DF1" w:rsidRDefault="00826DF1" w:rsidP="00871244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6128237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F1A56C4" w14:textId="77777777" w:rsidR="00826DF1" w:rsidRDefault="00826DF1" w:rsidP="00871244">
            <w:r>
              <w:rPr>
                <w:sz w:val="16"/>
                <w:szCs w:val="16"/>
              </w:rPr>
              <w:t>R4-2409940</w:t>
            </w:r>
          </w:p>
        </w:tc>
        <w:tc>
          <w:tcPr>
            <w:tcW w:w="1597" w:type="dxa"/>
          </w:tcPr>
          <w:p w14:paraId="407F6E6D" w14:textId="77777777" w:rsidR="00826DF1" w:rsidRDefault="00826DF1" w:rsidP="0087124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3BC218A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35F9216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741FA5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</w:tr>
      <w:tr w:rsidR="00826DF1" w14:paraId="5D10DEB9" w14:textId="77777777" w:rsidTr="00871244">
        <w:tc>
          <w:tcPr>
            <w:tcW w:w="879" w:type="dxa"/>
          </w:tcPr>
          <w:p w14:paraId="39E003BB" w14:textId="77777777" w:rsidR="00826DF1" w:rsidRDefault="00826DF1" w:rsidP="00871244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61FBE6F6" w14:textId="77777777" w:rsidR="00826DF1" w:rsidRDefault="00826DF1" w:rsidP="00871244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14:paraId="17D856E4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8A3567" w14:textId="77777777" w:rsidR="00826DF1" w:rsidRDefault="00826DF1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2FA2B0" w14:textId="77777777" w:rsidR="00826DF1" w:rsidRDefault="00826DF1" w:rsidP="00871244">
            <w:r>
              <w:rPr>
                <w:sz w:val="16"/>
                <w:szCs w:val="16"/>
              </w:rPr>
              <w:t>(NR_NTN_solutions-Perf) CR to 38.181: Correction on FRCs in conducted demod requirement</w:t>
            </w:r>
          </w:p>
        </w:tc>
        <w:tc>
          <w:tcPr>
            <w:tcW w:w="517" w:type="dxa"/>
          </w:tcPr>
          <w:p w14:paraId="5480ED7D" w14:textId="77777777" w:rsidR="00826DF1" w:rsidRDefault="00826DF1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23AD0C" w14:textId="77777777" w:rsidR="00826DF1" w:rsidRDefault="00826DF1" w:rsidP="0087124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B2A0FF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FD6FF05" w14:textId="77777777" w:rsidR="00826DF1" w:rsidRDefault="00826DF1" w:rsidP="00871244">
            <w:r>
              <w:rPr>
                <w:sz w:val="16"/>
                <w:szCs w:val="16"/>
              </w:rPr>
              <w:t>R4-2409443</w:t>
            </w:r>
          </w:p>
        </w:tc>
        <w:tc>
          <w:tcPr>
            <w:tcW w:w="1597" w:type="dxa"/>
          </w:tcPr>
          <w:p w14:paraId="56025F59" w14:textId="77777777" w:rsidR="00826DF1" w:rsidRDefault="00826DF1" w:rsidP="0087124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410BA4A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00C78460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2E020A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</w:tr>
      <w:tr w:rsidR="00826DF1" w14:paraId="63C85BD3" w14:textId="77777777" w:rsidTr="00871244">
        <w:tc>
          <w:tcPr>
            <w:tcW w:w="879" w:type="dxa"/>
          </w:tcPr>
          <w:p w14:paraId="6B3D412C" w14:textId="77777777" w:rsidR="00826DF1" w:rsidRDefault="00826DF1" w:rsidP="00871244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27FA1E09" w14:textId="77777777" w:rsidR="00826DF1" w:rsidRDefault="00826DF1" w:rsidP="00871244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415F0C39" w14:textId="77777777" w:rsidR="00826DF1" w:rsidRDefault="00826DF1" w:rsidP="008712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64AF16" w14:textId="77777777" w:rsidR="00826DF1" w:rsidRDefault="00826DF1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9DCAAB" w14:textId="77777777" w:rsidR="00826DF1" w:rsidRDefault="00826DF1" w:rsidP="00871244">
            <w:r>
              <w:rPr>
                <w:sz w:val="16"/>
                <w:szCs w:val="16"/>
              </w:rPr>
              <w:t>CR to TS 38.181: Corrections for non-regenerative payload and gateway</w:t>
            </w:r>
          </w:p>
        </w:tc>
        <w:tc>
          <w:tcPr>
            <w:tcW w:w="517" w:type="dxa"/>
          </w:tcPr>
          <w:p w14:paraId="3374B659" w14:textId="77777777" w:rsidR="00826DF1" w:rsidRDefault="00826DF1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843EF7" w14:textId="77777777" w:rsidR="00826DF1" w:rsidRDefault="00826DF1" w:rsidP="00871244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F7039E9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F6A719D" w14:textId="77777777" w:rsidR="00826DF1" w:rsidRDefault="00826DF1" w:rsidP="00871244">
            <w:r>
              <w:rPr>
                <w:sz w:val="16"/>
                <w:szCs w:val="16"/>
              </w:rPr>
              <w:t>R4-2410000</w:t>
            </w:r>
          </w:p>
        </w:tc>
        <w:tc>
          <w:tcPr>
            <w:tcW w:w="1597" w:type="dxa"/>
          </w:tcPr>
          <w:p w14:paraId="3195894D" w14:textId="77777777" w:rsidR="00826DF1" w:rsidRDefault="00826DF1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0C10CCA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914759B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F07514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</w:tr>
      <w:tr w:rsidR="00826DF1" w14:paraId="0E0940AC" w14:textId="77777777" w:rsidTr="00871244">
        <w:tc>
          <w:tcPr>
            <w:tcW w:w="879" w:type="dxa"/>
          </w:tcPr>
          <w:p w14:paraId="1877AC82" w14:textId="77777777" w:rsidR="00826DF1" w:rsidRDefault="00826DF1" w:rsidP="00871244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4221BE8F" w14:textId="77777777" w:rsidR="00826DF1" w:rsidRDefault="00826DF1" w:rsidP="00871244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23984ACB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7A153B" w14:textId="77777777" w:rsidR="00826DF1" w:rsidRDefault="00826DF1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8D36D8" w14:textId="77777777" w:rsidR="00826DF1" w:rsidRDefault="00826DF1" w:rsidP="00871244">
            <w:r>
              <w:rPr>
                <w:sz w:val="16"/>
                <w:szCs w:val="16"/>
              </w:rPr>
              <w:t>CR to TS 38.181: Corrections for non-regenerative payload and gateway</w:t>
            </w:r>
          </w:p>
        </w:tc>
        <w:tc>
          <w:tcPr>
            <w:tcW w:w="517" w:type="dxa"/>
          </w:tcPr>
          <w:p w14:paraId="167E0870" w14:textId="77777777" w:rsidR="00826DF1" w:rsidRDefault="00826DF1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166FD9" w14:textId="77777777" w:rsidR="00826DF1" w:rsidRDefault="00826DF1" w:rsidP="0087124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CDDCC2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B9ABAF2" w14:textId="77777777" w:rsidR="00826DF1" w:rsidRDefault="00826DF1" w:rsidP="00871244">
            <w:r>
              <w:rPr>
                <w:sz w:val="16"/>
                <w:szCs w:val="16"/>
              </w:rPr>
              <w:t>R4-2409551</w:t>
            </w:r>
          </w:p>
        </w:tc>
        <w:tc>
          <w:tcPr>
            <w:tcW w:w="1597" w:type="dxa"/>
          </w:tcPr>
          <w:p w14:paraId="4A029FCB" w14:textId="77777777" w:rsidR="00826DF1" w:rsidRDefault="00826DF1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1B90C54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31AEDB3" w14:textId="77777777" w:rsidR="00826DF1" w:rsidRDefault="00826DF1" w:rsidP="00871244">
            <w:r>
              <w:rPr>
                <w:sz w:val="16"/>
                <w:szCs w:val="16"/>
              </w:rPr>
              <w:t>3.1, 4.2</w:t>
            </w:r>
          </w:p>
        </w:tc>
        <w:tc>
          <w:tcPr>
            <w:tcW w:w="998" w:type="dxa"/>
          </w:tcPr>
          <w:p w14:paraId="0B1DB72F" w14:textId="77777777" w:rsidR="00826DF1" w:rsidRDefault="00826DF1" w:rsidP="00871244">
            <w:r>
              <w:rPr>
                <w:sz w:val="16"/>
                <w:szCs w:val="16"/>
              </w:rPr>
              <w:t>TS 38.101-1 CR0093, TS 38.108 CR0073</w:t>
            </w:r>
          </w:p>
        </w:tc>
      </w:tr>
      <w:tr w:rsidR="00826DF1" w14:paraId="700E7574" w14:textId="77777777" w:rsidTr="00871244">
        <w:tc>
          <w:tcPr>
            <w:tcW w:w="879" w:type="dxa"/>
          </w:tcPr>
          <w:p w14:paraId="1402BB9D" w14:textId="77777777" w:rsidR="00826DF1" w:rsidRDefault="00826DF1" w:rsidP="00871244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47E42132" w14:textId="77777777" w:rsidR="00826DF1" w:rsidRDefault="00826DF1" w:rsidP="00871244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15DA469F" w14:textId="77777777" w:rsidR="00826DF1" w:rsidRDefault="00826DF1" w:rsidP="0087124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1D3F1DD" w14:textId="77777777" w:rsidR="00826DF1" w:rsidRDefault="00826DF1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F29CA6" w14:textId="77777777" w:rsidR="00826DF1" w:rsidRDefault="00826DF1" w:rsidP="00871244">
            <w:r>
              <w:rPr>
                <w:sz w:val="16"/>
                <w:szCs w:val="16"/>
              </w:rPr>
              <w:t>CR to TS 38.181: test condition corrections</w:t>
            </w:r>
          </w:p>
        </w:tc>
        <w:tc>
          <w:tcPr>
            <w:tcW w:w="517" w:type="dxa"/>
          </w:tcPr>
          <w:p w14:paraId="787085C3" w14:textId="77777777" w:rsidR="00826DF1" w:rsidRDefault="00826DF1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C8749E" w14:textId="77777777" w:rsidR="00826DF1" w:rsidRDefault="00826DF1" w:rsidP="00871244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82E7EBC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AC0A1A7" w14:textId="77777777" w:rsidR="00826DF1" w:rsidRDefault="00826DF1" w:rsidP="00871244">
            <w:r>
              <w:rPr>
                <w:sz w:val="16"/>
                <w:szCs w:val="16"/>
              </w:rPr>
              <w:t>R4-2410003</w:t>
            </w:r>
          </w:p>
        </w:tc>
        <w:tc>
          <w:tcPr>
            <w:tcW w:w="1597" w:type="dxa"/>
          </w:tcPr>
          <w:p w14:paraId="5B0655B7" w14:textId="77777777" w:rsidR="00826DF1" w:rsidRDefault="00826DF1" w:rsidP="00871244">
            <w:r>
              <w:rPr>
                <w:sz w:val="16"/>
                <w:szCs w:val="16"/>
              </w:rPr>
              <w:t>Huawei, HiSilicon, NEC</w:t>
            </w:r>
          </w:p>
        </w:tc>
        <w:tc>
          <w:tcPr>
            <w:tcW w:w="1122" w:type="dxa"/>
          </w:tcPr>
          <w:p w14:paraId="1D13235A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023FED52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800A0D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</w:tr>
      <w:tr w:rsidR="00826DF1" w14:paraId="5009F552" w14:textId="77777777" w:rsidTr="00871244">
        <w:tc>
          <w:tcPr>
            <w:tcW w:w="879" w:type="dxa"/>
          </w:tcPr>
          <w:p w14:paraId="75BCE716" w14:textId="77777777" w:rsidR="00826DF1" w:rsidRDefault="00826DF1" w:rsidP="00871244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6AFA323F" w14:textId="77777777" w:rsidR="00826DF1" w:rsidRDefault="00826DF1" w:rsidP="00871244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1B669373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33604B" w14:textId="77777777" w:rsidR="00826DF1" w:rsidRDefault="00826DF1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01FBF4" w14:textId="77777777" w:rsidR="00826DF1" w:rsidRDefault="00826DF1" w:rsidP="00871244">
            <w:r>
              <w:rPr>
                <w:sz w:val="16"/>
                <w:szCs w:val="16"/>
              </w:rPr>
              <w:t>CR to TS 38.181: test condition corrections</w:t>
            </w:r>
          </w:p>
        </w:tc>
        <w:tc>
          <w:tcPr>
            <w:tcW w:w="517" w:type="dxa"/>
          </w:tcPr>
          <w:p w14:paraId="0E2BB043" w14:textId="77777777" w:rsidR="00826DF1" w:rsidRDefault="00826DF1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15AE0A" w14:textId="77777777" w:rsidR="00826DF1" w:rsidRDefault="00826DF1" w:rsidP="0087124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C29C37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BEF90A4" w14:textId="77777777" w:rsidR="00826DF1" w:rsidRDefault="00826DF1" w:rsidP="00871244">
            <w:r>
              <w:rPr>
                <w:sz w:val="16"/>
                <w:szCs w:val="16"/>
              </w:rPr>
              <w:t>R4-2409558</w:t>
            </w:r>
          </w:p>
        </w:tc>
        <w:tc>
          <w:tcPr>
            <w:tcW w:w="1597" w:type="dxa"/>
          </w:tcPr>
          <w:p w14:paraId="108CD94B" w14:textId="77777777" w:rsidR="00826DF1" w:rsidRDefault="00826DF1" w:rsidP="00871244">
            <w:r>
              <w:rPr>
                <w:sz w:val="16"/>
                <w:szCs w:val="16"/>
              </w:rPr>
              <w:t>Huawei, HiSilicon, NEC</w:t>
            </w:r>
          </w:p>
        </w:tc>
        <w:tc>
          <w:tcPr>
            <w:tcW w:w="1122" w:type="dxa"/>
          </w:tcPr>
          <w:p w14:paraId="0678D370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4542436" w14:textId="77777777" w:rsidR="00826DF1" w:rsidRDefault="00826DF1" w:rsidP="00871244">
            <w:r>
              <w:rPr>
                <w:sz w:val="16"/>
                <w:szCs w:val="16"/>
              </w:rPr>
              <w:t>4.6, annex B</w:t>
            </w:r>
          </w:p>
        </w:tc>
        <w:tc>
          <w:tcPr>
            <w:tcW w:w="998" w:type="dxa"/>
          </w:tcPr>
          <w:p w14:paraId="0AFE121F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</w:tr>
      <w:tr w:rsidR="00826DF1" w14:paraId="654AD949" w14:textId="77777777" w:rsidTr="00871244">
        <w:tc>
          <w:tcPr>
            <w:tcW w:w="879" w:type="dxa"/>
          </w:tcPr>
          <w:p w14:paraId="29151E43" w14:textId="77777777" w:rsidR="00826DF1" w:rsidRDefault="00826DF1" w:rsidP="00871244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2A36B128" w14:textId="77777777" w:rsidR="00826DF1" w:rsidRDefault="00826DF1" w:rsidP="00871244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0F370395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911982" w14:textId="77777777" w:rsidR="00826DF1" w:rsidRDefault="00826DF1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8C7AC6" w14:textId="77777777" w:rsidR="00826DF1" w:rsidRDefault="00826DF1" w:rsidP="00871244">
            <w:r>
              <w:rPr>
                <w:sz w:val="16"/>
                <w:szCs w:val="16"/>
              </w:rPr>
              <w:t>CR to TS 38.181: Correction for OTA ICS test setup</w:t>
            </w:r>
          </w:p>
        </w:tc>
        <w:tc>
          <w:tcPr>
            <w:tcW w:w="517" w:type="dxa"/>
          </w:tcPr>
          <w:p w14:paraId="294EE302" w14:textId="77777777" w:rsidR="00826DF1" w:rsidRDefault="00826DF1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679EEA" w14:textId="77777777" w:rsidR="00826DF1" w:rsidRDefault="00826DF1" w:rsidP="00871244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C485304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DA5C2C1" w14:textId="77777777" w:rsidR="00826DF1" w:rsidRDefault="00826DF1" w:rsidP="00871244">
            <w:r>
              <w:rPr>
                <w:sz w:val="16"/>
                <w:szCs w:val="16"/>
              </w:rPr>
              <w:t>R4-2409559</w:t>
            </w:r>
          </w:p>
        </w:tc>
        <w:tc>
          <w:tcPr>
            <w:tcW w:w="1597" w:type="dxa"/>
          </w:tcPr>
          <w:p w14:paraId="4B2D3B28" w14:textId="77777777" w:rsidR="00826DF1" w:rsidRDefault="00826DF1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434D97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E046E73" w14:textId="77777777" w:rsidR="00826DF1" w:rsidRDefault="00826DF1" w:rsidP="00871244">
            <w:r>
              <w:rPr>
                <w:sz w:val="16"/>
                <w:szCs w:val="16"/>
              </w:rPr>
              <w:t>10.9.4.2, D.4.2</w:t>
            </w:r>
          </w:p>
        </w:tc>
        <w:tc>
          <w:tcPr>
            <w:tcW w:w="998" w:type="dxa"/>
          </w:tcPr>
          <w:p w14:paraId="7B0E0E63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</w:tr>
      <w:tr w:rsidR="00826DF1" w14:paraId="7EC7B45A" w14:textId="77777777" w:rsidTr="00871244">
        <w:tc>
          <w:tcPr>
            <w:tcW w:w="879" w:type="dxa"/>
          </w:tcPr>
          <w:p w14:paraId="037E9FF6" w14:textId="77777777" w:rsidR="00826DF1" w:rsidRDefault="00826DF1" w:rsidP="00871244">
            <w:r>
              <w:rPr>
                <w:sz w:val="16"/>
                <w:szCs w:val="16"/>
              </w:rPr>
              <w:lastRenderedPageBreak/>
              <w:t>38.181</w:t>
            </w:r>
          </w:p>
        </w:tc>
        <w:tc>
          <w:tcPr>
            <w:tcW w:w="637" w:type="dxa"/>
          </w:tcPr>
          <w:p w14:paraId="2BCB5D10" w14:textId="77777777" w:rsidR="00826DF1" w:rsidRDefault="00826DF1" w:rsidP="00871244"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 w14:paraId="33BDE73C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5CBA06" w14:textId="77777777" w:rsidR="00826DF1" w:rsidRDefault="00826DF1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5927C2" w14:textId="77777777" w:rsidR="00826DF1" w:rsidRDefault="00826DF1" w:rsidP="00871244">
            <w:r>
              <w:rPr>
                <w:sz w:val="16"/>
                <w:szCs w:val="16"/>
              </w:rPr>
              <w:t>CR to TS 38.181: Correction for OTA ICS test setup</w:t>
            </w:r>
          </w:p>
        </w:tc>
        <w:tc>
          <w:tcPr>
            <w:tcW w:w="517" w:type="dxa"/>
          </w:tcPr>
          <w:p w14:paraId="0657246F" w14:textId="77777777" w:rsidR="00826DF1" w:rsidRDefault="00826DF1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1D5977" w14:textId="77777777" w:rsidR="00826DF1" w:rsidRDefault="00826DF1" w:rsidP="0087124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8FE0B56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505CBAB" w14:textId="77777777" w:rsidR="00826DF1" w:rsidRDefault="00826DF1" w:rsidP="00871244">
            <w:r>
              <w:rPr>
                <w:sz w:val="16"/>
                <w:szCs w:val="16"/>
              </w:rPr>
              <w:t>R4-2409560</w:t>
            </w:r>
          </w:p>
        </w:tc>
        <w:tc>
          <w:tcPr>
            <w:tcW w:w="1597" w:type="dxa"/>
          </w:tcPr>
          <w:p w14:paraId="0A63287B" w14:textId="77777777" w:rsidR="00826DF1" w:rsidRDefault="00826DF1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914A37E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47D0E414" w14:textId="77777777" w:rsidR="00826DF1" w:rsidRDefault="00826DF1" w:rsidP="00871244">
            <w:r>
              <w:rPr>
                <w:sz w:val="16"/>
                <w:szCs w:val="16"/>
              </w:rPr>
              <w:t>10.9.4.2, D.4.2</w:t>
            </w:r>
          </w:p>
        </w:tc>
        <w:tc>
          <w:tcPr>
            <w:tcW w:w="998" w:type="dxa"/>
          </w:tcPr>
          <w:p w14:paraId="33CA9BCC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</w:tr>
      <w:tr w:rsidR="00826DF1" w14:paraId="24C4538B" w14:textId="77777777" w:rsidTr="00871244">
        <w:tc>
          <w:tcPr>
            <w:tcW w:w="879" w:type="dxa"/>
          </w:tcPr>
          <w:p w14:paraId="4E5ED954" w14:textId="77777777" w:rsidR="00826DF1" w:rsidRDefault="00826DF1" w:rsidP="00871244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27C45671" w14:textId="77777777" w:rsidR="00826DF1" w:rsidRDefault="00826DF1" w:rsidP="00871244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3234E83F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BE7F65" w14:textId="77777777" w:rsidR="00826DF1" w:rsidRDefault="00826DF1" w:rsidP="008712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2A1C9C" w14:textId="77777777" w:rsidR="00826DF1" w:rsidRDefault="00826DF1" w:rsidP="00871244">
            <w:r>
              <w:rPr>
                <w:sz w:val="16"/>
                <w:szCs w:val="16"/>
              </w:rPr>
              <w:t>CR to TS 38.181: removal of [] for MU/TT values</w:t>
            </w:r>
          </w:p>
        </w:tc>
        <w:tc>
          <w:tcPr>
            <w:tcW w:w="517" w:type="dxa"/>
          </w:tcPr>
          <w:p w14:paraId="57985B1F" w14:textId="77777777" w:rsidR="00826DF1" w:rsidRDefault="00826DF1" w:rsidP="008712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EC94EC" w14:textId="77777777" w:rsidR="00826DF1" w:rsidRDefault="00826DF1" w:rsidP="00871244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119E15A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8E6F557" w14:textId="77777777" w:rsidR="00826DF1" w:rsidRDefault="00826DF1" w:rsidP="00871244">
            <w:r>
              <w:rPr>
                <w:sz w:val="16"/>
                <w:szCs w:val="16"/>
              </w:rPr>
              <w:t>R4-2409562</w:t>
            </w:r>
          </w:p>
        </w:tc>
        <w:tc>
          <w:tcPr>
            <w:tcW w:w="1597" w:type="dxa"/>
          </w:tcPr>
          <w:p w14:paraId="5F5ED48F" w14:textId="77777777" w:rsidR="00826DF1" w:rsidRDefault="00826DF1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40D5681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EBC6390" w14:textId="77777777" w:rsidR="00826DF1" w:rsidRDefault="00826DF1" w:rsidP="00871244">
            <w:r>
              <w:rPr>
                <w:sz w:val="16"/>
                <w:szCs w:val="16"/>
              </w:rPr>
              <w:t>4.1.1, 4.1.2.2, 4.1.2.3</w:t>
            </w:r>
          </w:p>
        </w:tc>
        <w:tc>
          <w:tcPr>
            <w:tcW w:w="998" w:type="dxa"/>
          </w:tcPr>
          <w:p w14:paraId="3C4456D7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</w:tr>
      <w:tr w:rsidR="00826DF1" w14:paraId="7F9602D2" w14:textId="77777777" w:rsidTr="00871244">
        <w:tc>
          <w:tcPr>
            <w:tcW w:w="879" w:type="dxa"/>
          </w:tcPr>
          <w:p w14:paraId="1AC5C261" w14:textId="77777777" w:rsidR="00826DF1" w:rsidRDefault="00826DF1" w:rsidP="00871244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2FBED6A3" w14:textId="77777777" w:rsidR="00826DF1" w:rsidRDefault="00826DF1" w:rsidP="00871244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14:paraId="473CE50F" w14:textId="77777777" w:rsidR="00826DF1" w:rsidRDefault="00826DF1" w:rsidP="008712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2C52FC" w14:textId="77777777" w:rsidR="00826DF1" w:rsidRDefault="00826DF1" w:rsidP="0087124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783B8D" w14:textId="77777777" w:rsidR="00826DF1" w:rsidRDefault="00826DF1" w:rsidP="00871244">
            <w:r>
              <w:rPr>
                <w:sz w:val="16"/>
                <w:szCs w:val="16"/>
              </w:rPr>
              <w:t>CR to TS 38.181: removal of [] for MU/TT values</w:t>
            </w:r>
          </w:p>
        </w:tc>
        <w:tc>
          <w:tcPr>
            <w:tcW w:w="517" w:type="dxa"/>
          </w:tcPr>
          <w:p w14:paraId="38917E4B" w14:textId="77777777" w:rsidR="00826DF1" w:rsidRDefault="00826DF1" w:rsidP="0087124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A6D6A4" w14:textId="77777777" w:rsidR="00826DF1" w:rsidRDefault="00826DF1" w:rsidP="0087124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8531C9" w14:textId="77777777" w:rsidR="00826DF1" w:rsidRDefault="00826DF1" w:rsidP="0087124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FD3CE8D" w14:textId="77777777" w:rsidR="00826DF1" w:rsidRDefault="00826DF1" w:rsidP="00871244">
            <w:r>
              <w:rPr>
                <w:sz w:val="16"/>
                <w:szCs w:val="16"/>
              </w:rPr>
              <w:t>R4-2409563</w:t>
            </w:r>
          </w:p>
        </w:tc>
        <w:tc>
          <w:tcPr>
            <w:tcW w:w="1597" w:type="dxa"/>
          </w:tcPr>
          <w:p w14:paraId="1BA7CB98" w14:textId="77777777" w:rsidR="00826DF1" w:rsidRDefault="00826DF1" w:rsidP="0087124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F3A4DEE" w14:textId="77777777" w:rsidR="00826DF1" w:rsidRDefault="00826DF1" w:rsidP="00871244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4ACC506B" w14:textId="77777777" w:rsidR="00826DF1" w:rsidRDefault="00826DF1" w:rsidP="00871244">
            <w:r>
              <w:rPr>
                <w:sz w:val="16"/>
                <w:szCs w:val="16"/>
              </w:rPr>
              <w:t>4.1.1, 4.1.2.2, 4.1.2.3</w:t>
            </w:r>
          </w:p>
        </w:tc>
        <w:tc>
          <w:tcPr>
            <w:tcW w:w="998" w:type="dxa"/>
          </w:tcPr>
          <w:p w14:paraId="1B35F21D" w14:textId="77777777" w:rsidR="00826DF1" w:rsidRDefault="00826DF1" w:rsidP="00871244">
            <w:pPr>
              <w:rPr>
                <w:sz w:val="16"/>
                <w:szCs w:val="16"/>
              </w:rPr>
            </w:pPr>
          </w:p>
        </w:tc>
      </w:tr>
    </w:tbl>
    <w:p w14:paraId="4DE6B061" w14:textId="77777777" w:rsidR="00E144C4" w:rsidRDefault="00E144C4" w:rsidP="00E144C4"/>
    <w:p w14:paraId="26095C4C" w14:textId="77777777" w:rsidR="00E144C4" w:rsidRDefault="00E144C4" w:rsidP="00E144C4"/>
    <w:p w14:paraId="5C6A03EE" w14:textId="6E82235B" w:rsidR="00E144C4" w:rsidRDefault="00D8226C" w:rsidP="00512C52">
      <w:pPr>
        <w:pStyle w:val="Heading2"/>
        <w:rPr>
          <w:rFonts w:cs="Arial"/>
          <w:noProof/>
        </w:rPr>
      </w:pPr>
      <w:r w:rsidRPr="00D8226C">
        <w:rPr>
          <w:noProof/>
        </w:rPr>
        <w:t>RP-241388</w:t>
      </w:r>
    </w:p>
    <w:p w14:paraId="6A25A87C" w14:textId="21DD46D3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8</w:t>
      </w:r>
    </w:p>
    <w:p w14:paraId="41BD93E2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E2778" w:rsidRPr="004E535C" w14:paraId="046D0ACA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C37AF0B" w14:textId="77777777" w:rsidR="00CE2778" w:rsidRPr="00BF1EB6" w:rsidRDefault="00CE277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42F23E" w14:textId="77777777" w:rsidR="00CE2778" w:rsidRPr="00BF1EB6" w:rsidRDefault="00CE277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5405AB" w14:textId="77777777" w:rsidR="00CE2778" w:rsidRPr="00BF1EB6" w:rsidRDefault="00CE277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6A6675" w14:textId="77777777" w:rsidR="00CE2778" w:rsidRPr="00BF1EB6" w:rsidRDefault="00CE277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CE98194" w14:textId="77777777" w:rsidR="00CE2778" w:rsidRPr="00BF1EB6" w:rsidRDefault="00CE277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1CD3F8" w14:textId="77777777" w:rsidR="00CE2778" w:rsidRPr="00BF1EB6" w:rsidRDefault="00CE277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FCBCB1" w14:textId="77777777" w:rsidR="00CE2778" w:rsidRPr="00BF1EB6" w:rsidRDefault="00CE277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3DFA5DA" w14:textId="77777777" w:rsidR="00CE2778" w:rsidRPr="00BF1EB6" w:rsidRDefault="00CE277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5EA3D9D" w14:textId="77777777" w:rsidR="00CE2778" w:rsidRPr="00BF1EB6" w:rsidRDefault="00CE277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64A8A52" w14:textId="77777777" w:rsidR="00CE2778" w:rsidRPr="00BF1EB6" w:rsidRDefault="00CE277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A96746" w14:textId="77777777" w:rsidR="00CE2778" w:rsidRPr="00BF1EB6" w:rsidRDefault="00CE277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1EBA919" w14:textId="77777777" w:rsidR="00CE2778" w:rsidRPr="00BF1EB6" w:rsidRDefault="00CE277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8C2CE32" w14:textId="77777777" w:rsidR="00CE2778" w:rsidRPr="00BF1EB6" w:rsidRDefault="00CE277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E2778" w14:paraId="7F48AA2B" w14:textId="77777777" w:rsidTr="00E036AA">
        <w:tc>
          <w:tcPr>
            <w:tcW w:w="879" w:type="dxa"/>
          </w:tcPr>
          <w:p w14:paraId="6643AAD1" w14:textId="77777777" w:rsidR="00CE2778" w:rsidRDefault="00CE2778" w:rsidP="00E036AA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4CFD000C" w14:textId="77777777" w:rsidR="00CE2778" w:rsidRDefault="00CE2778" w:rsidP="00E036AA">
            <w:r>
              <w:rPr>
                <w:sz w:val="16"/>
                <w:szCs w:val="16"/>
              </w:rPr>
              <w:t>1014</w:t>
            </w:r>
          </w:p>
        </w:tc>
        <w:tc>
          <w:tcPr>
            <w:tcW w:w="517" w:type="dxa"/>
          </w:tcPr>
          <w:p w14:paraId="20F7AA52" w14:textId="77777777" w:rsidR="00CE2778" w:rsidRDefault="00CE277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4DDD16" w14:textId="77777777" w:rsidR="00CE2778" w:rsidRDefault="00CE277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2771E7" w14:textId="77777777" w:rsidR="00CE2778" w:rsidRDefault="00CE2778" w:rsidP="00E036AA">
            <w:r>
              <w:rPr>
                <w:sz w:val="16"/>
                <w:szCs w:val="16"/>
              </w:rPr>
              <w:t>(TEI17) CR to 37.104 on Removal of Additional spurious emission limits for GSM (BC2)</w:t>
            </w:r>
          </w:p>
        </w:tc>
        <w:tc>
          <w:tcPr>
            <w:tcW w:w="517" w:type="dxa"/>
          </w:tcPr>
          <w:p w14:paraId="0A498DC1" w14:textId="77777777" w:rsidR="00CE2778" w:rsidRDefault="00CE277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CFC8A1" w14:textId="77777777" w:rsidR="00CE2778" w:rsidRDefault="00CE2778" w:rsidP="00E036AA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850A613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8FFFBBA" w14:textId="77777777" w:rsidR="00CE2778" w:rsidRDefault="00CE2778" w:rsidP="00E036AA">
            <w:r>
              <w:rPr>
                <w:sz w:val="16"/>
                <w:szCs w:val="16"/>
              </w:rPr>
              <w:t>R4-2408472</w:t>
            </w:r>
          </w:p>
        </w:tc>
        <w:tc>
          <w:tcPr>
            <w:tcW w:w="1597" w:type="dxa"/>
          </w:tcPr>
          <w:p w14:paraId="5F68B35C" w14:textId="77777777" w:rsidR="00CE2778" w:rsidRDefault="00CE2778" w:rsidP="00E036A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EB5B161" w14:textId="77777777" w:rsidR="00CE2778" w:rsidRDefault="00CE2778" w:rsidP="00E036A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2B62B1BA" w14:textId="77777777" w:rsidR="00CE2778" w:rsidRDefault="00CE2778" w:rsidP="00E036AA">
            <w:r>
              <w:rPr>
                <w:sz w:val="16"/>
                <w:szCs w:val="16"/>
              </w:rPr>
              <w:t>6.6.1.1, 6.6.1.1.3</w:t>
            </w:r>
          </w:p>
        </w:tc>
        <w:tc>
          <w:tcPr>
            <w:tcW w:w="998" w:type="dxa"/>
          </w:tcPr>
          <w:p w14:paraId="0448FE19" w14:textId="77777777" w:rsidR="00CE2778" w:rsidRDefault="00CE2778" w:rsidP="00E036AA">
            <w:r>
              <w:rPr>
                <w:sz w:val="16"/>
                <w:szCs w:val="16"/>
              </w:rPr>
              <w:t>TS 37.141</w:t>
            </w:r>
          </w:p>
        </w:tc>
      </w:tr>
      <w:tr w:rsidR="00CE2778" w14:paraId="687FA0A5" w14:textId="77777777" w:rsidTr="00E036AA">
        <w:tc>
          <w:tcPr>
            <w:tcW w:w="879" w:type="dxa"/>
          </w:tcPr>
          <w:p w14:paraId="21B53074" w14:textId="77777777" w:rsidR="00CE2778" w:rsidRDefault="00CE2778" w:rsidP="00E036AA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3F109D4B" w14:textId="77777777" w:rsidR="00CE2778" w:rsidRDefault="00CE2778" w:rsidP="00E036AA">
            <w:r>
              <w:rPr>
                <w:sz w:val="16"/>
                <w:szCs w:val="16"/>
              </w:rPr>
              <w:t>1016</w:t>
            </w:r>
          </w:p>
        </w:tc>
        <w:tc>
          <w:tcPr>
            <w:tcW w:w="517" w:type="dxa"/>
          </w:tcPr>
          <w:p w14:paraId="7B6F2733" w14:textId="77777777" w:rsidR="00CE2778" w:rsidRDefault="00CE277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3FD160" w14:textId="77777777" w:rsidR="00CE2778" w:rsidRDefault="00CE277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5047D7" w14:textId="77777777" w:rsidR="00CE2778" w:rsidRDefault="00CE2778" w:rsidP="00E036AA">
            <w:r>
              <w:rPr>
                <w:sz w:val="16"/>
                <w:szCs w:val="16"/>
              </w:rPr>
              <w:t>(TEI17) CR to 37.104 on Removal of Additional spurious emission limits for GSM (BC2)</w:t>
            </w:r>
          </w:p>
        </w:tc>
        <w:tc>
          <w:tcPr>
            <w:tcW w:w="517" w:type="dxa"/>
          </w:tcPr>
          <w:p w14:paraId="43E0AF3D" w14:textId="77777777" w:rsidR="00CE2778" w:rsidRDefault="00CE277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AF907A" w14:textId="77777777" w:rsidR="00CE2778" w:rsidRDefault="00CE277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3465F93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DCD80A3" w14:textId="77777777" w:rsidR="00CE2778" w:rsidRDefault="00CE2778" w:rsidP="00E036AA">
            <w:r>
              <w:rPr>
                <w:sz w:val="16"/>
                <w:szCs w:val="16"/>
              </w:rPr>
              <w:t>R4-2409982</w:t>
            </w:r>
          </w:p>
        </w:tc>
        <w:tc>
          <w:tcPr>
            <w:tcW w:w="1597" w:type="dxa"/>
          </w:tcPr>
          <w:p w14:paraId="7FCCDF54" w14:textId="77777777" w:rsidR="00CE2778" w:rsidRDefault="00CE2778" w:rsidP="00E036A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1A08BEE" w14:textId="77777777" w:rsidR="00CE2778" w:rsidRDefault="00CE2778" w:rsidP="00E036A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7251163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18DA68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</w:tr>
      <w:tr w:rsidR="00CE2778" w14:paraId="145089F7" w14:textId="77777777" w:rsidTr="00E036AA">
        <w:tc>
          <w:tcPr>
            <w:tcW w:w="879" w:type="dxa"/>
          </w:tcPr>
          <w:p w14:paraId="0342C41E" w14:textId="77777777" w:rsidR="00CE2778" w:rsidRDefault="00CE2778" w:rsidP="00E036AA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336A7523" w14:textId="77777777" w:rsidR="00CE2778" w:rsidRDefault="00CE2778" w:rsidP="00E036AA">
            <w:r>
              <w:rPr>
                <w:sz w:val="16"/>
                <w:szCs w:val="16"/>
              </w:rPr>
              <w:t>1085</w:t>
            </w:r>
          </w:p>
        </w:tc>
        <w:tc>
          <w:tcPr>
            <w:tcW w:w="517" w:type="dxa"/>
          </w:tcPr>
          <w:p w14:paraId="161C8913" w14:textId="77777777" w:rsidR="00CE2778" w:rsidRDefault="00CE277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C361B6" w14:textId="77777777" w:rsidR="00CE2778" w:rsidRDefault="00CE277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886BB7" w14:textId="77777777" w:rsidR="00CE2778" w:rsidRDefault="00CE2778" w:rsidP="00E036AA">
            <w:r>
              <w:rPr>
                <w:sz w:val="16"/>
                <w:szCs w:val="16"/>
              </w:rPr>
              <w:t>(TEI17) CR to 37.141 on Removal of Additional spurious emission limits for GSM (BC2)</w:t>
            </w:r>
          </w:p>
        </w:tc>
        <w:tc>
          <w:tcPr>
            <w:tcW w:w="517" w:type="dxa"/>
          </w:tcPr>
          <w:p w14:paraId="3D993B33" w14:textId="77777777" w:rsidR="00CE2778" w:rsidRDefault="00CE277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80E6B3" w14:textId="77777777" w:rsidR="00CE2778" w:rsidRDefault="00CE277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E1F2C54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CF4816A" w14:textId="77777777" w:rsidR="00CE2778" w:rsidRDefault="00CE2778" w:rsidP="00E036AA">
            <w:r>
              <w:rPr>
                <w:sz w:val="16"/>
                <w:szCs w:val="16"/>
              </w:rPr>
              <w:t>R4-2408474</w:t>
            </w:r>
          </w:p>
        </w:tc>
        <w:tc>
          <w:tcPr>
            <w:tcW w:w="1597" w:type="dxa"/>
          </w:tcPr>
          <w:p w14:paraId="1B156C64" w14:textId="77777777" w:rsidR="00CE2778" w:rsidRDefault="00CE2778" w:rsidP="00E036A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FEC0A9A" w14:textId="77777777" w:rsidR="00CE2778" w:rsidRDefault="00CE2778" w:rsidP="00E036A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D5F7A5B" w14:textId="77777777" w:rsidR="00CE2778" w:rsidRDefault="00CE2778" w:rsidP="00E036AA">
            <w:r>
              <w:rPr>
                <w:sz w:val="16"/>
                <w:szCs w:val="16"/>
              </w:rPr>
              <w:t>6.6.1.5, 6.6.1.5.3</w:t>
            </w:r>
          </w:p>
        </w:tc>
        <w:tc>
          <w:tcPr>
            <w:tcW w:w="998" w:type="dxa"/>
          </w:tcPr>
          <w:p w14:paraId="12E5C8AF" w14:textId="77777777" w:rsidR="00CE2778" w:rsidRDefault="00CE2778" w:rsidP="00E036AA">
            <w:r>
              <w:rPr>
                <w:sz w:val="16"/>
                <w:szCs w:val="16"/>
              </w:rPr>
              <w:t>TS 37.104</w:t>
            </w:r>
          </w:p>
        </w:tc>
      </w:tr>
      <w:tr w:rsidR="00CE2778" w14:paraId="4C30A140" w14:textId="77777777" w:rsidTr="00E036AA">
        <w:tc>
          <w:tcPr>
            <w:tcW w:w="879" w:type="dxa"/>
          </w:tcPr>
          <w:p w14:paraId="70C97888" w14:textId="77777777" w:rsidR="00CE2778" w:rsidRDefault="00CE2778" w:rsidP="00E036AA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7C21F542" w14:textId="77777777" w:rsidR="00CE2778" w:rsidRDefault="00CE2778" w:rsidP="00E036AA">
            <w:r>
              <w:rPr>
                <w:sz w:val="16"/>
                <w:szCs w:val="16"/>
              </w:rPr>
              <w:t>1087</w:t>
            </w:r>
          </w:p>
        </w:tc>
        <w:tc>
          <w:tcPr>
            <w:tcW w:w="517" w:type="dxa"/>
          </w:tcPr>
          <w:p w14:paraId="3DCAEEEC" w14:textId="77777777" w:rsidR="00CE2778" w:rsidRDefault="00CE277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3C96A6" w14:textId="77777777" w:rsidR="00CE2778" w:rsidRDefault="00CE277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6C19A7" w14:textId="77777777" w:rsidR="00CE2778" w:rsidRDefault="00CE2778" w:rsidP="00E036AA">
            <w:r>
              <w:rPr>
                <w:sz w:val="16"/>
                <w:szCs w:val="16"/>
              </w:rPr>
              <w:t>(TEI17) CR to 37.141 on Removal of Additional spurious emission limits for GSM (BC2)</w:t>
            </w:r>
          </w:p>
        </w:tc>
        <w:tc>
          <w:tcPr>
            <w:tcW w:w="517" w:type="dxa"/>
          </w:tcPr>
          <w:p w14:paraId="3620C9C0" w14:textId="77777777" w:rsidR="00CE2778" w:rsidRDefault="00CE277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E8996D" w14:textId="77777777" w:rsidR="00CE2778" w:rsidRDefault="00CE277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052B9CC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0AEA0BA" w14:textId="77777777" w:rsidR="00CE2778" w:rsidRDefault="00CE2778" w:rsidP="00E036AA">
            <w:r>
              <w:rPr>
                <w:sz w:val="16"/>
                <w:szCs w:val="16"/>
              </w:rPr>
              <w:t>R4-2409983</w:t>
            </w:r>
          </w:p>
        </w:tc>
        <w:tc>
          <w:tcPr>
            <w:tcW w:w="1597" w:type="dxa"/>
          </w:tcPr>
          <w:p w14:paraId="1658BC57" w14:textId="77777777" w:rsidR="00CE2778" w:rsidRDefault="00CE2778" w:rsidP="00E036A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53E14FE" w14:textId="77777777" w:rsidR="00CE2778" w:rsidRDefault="00CE2778" w:rsidP="00E036A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19B847BE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A4F3FA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</w:tr>
      <w:tr w:rsidR="00CE2778" w14:paraId="3252BB77" w14:textId="77777777" w:rsidTr="00E036AA">
        <w:tc>
          <w:tcPr>
            <w:tcW w:w="879" w:type="dxa"/>
          </w:tcPr>
          <w:p w14:paraId="00A6EF84" w14:textId="77777777" w:rsidR="00CE2778" w:rsidRDefault="00CE2778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F3F5793" w14:textId="77777777" w:rsidR="00CE2778" w:rsidRDefault="00CE2778" w:rsidP="00E036AA">
            <w:r>
              <w:rPr>
                <w:sz w:val="16"/>
                <w:szCs w:val="16"/>
              </w:rPr>
              <w:t>2233</w:t>
            </w:r>
          </w:p>
        </w:tc>
        <w:tc>
          <w:tcPr>
            <w:tcW w:w="517" w:type="dxa"/>
          </w:tcPr>
          <w:p w14:paraId="5C0F53DB" w14:textId="77777777" w:rsidR="00CE2778" w:rsidRDefault="00CE2778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10D967" w14:textId="77777777" w:rsidR="00CE2778" w:rsidRDefault="00CE277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7128AC" w14:textId="77777777" w:rsidR="00CE2778" w:rsidRDefault="00CE2778" w:rsidP="00E036AA">
            <w:r>
              <w:rPr>
                <w:sz w:val="16"/>
                <w:szCs w:val="16"/>
              </w:rPr>
              <w:t>R18 Cat-F CR 38.101-1 correction CR for Rx requirements with TxD indication</w:t>
            </w:r>
          </w:p>
        </w:tc>
        <w:tc>
          <w:tcPr>
            <w:tcW w:w="517" w:type="dxa"/>
          </w:tcPr>
          <w:p w14:paraId="383229AC" w14:textId="77777777" w:rsidR="00CE2778" w:rsidRDefault="00CE277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75877E" w14:textId="77777777" w:rsidR="00CE2778" w:rsidRDefault="00CE277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2DBEF12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A6F80F1" w14:textId="77777777" w:rsidR="00CE2778" w:rsidRDefault="00CE2778" w:rsidP="00E036AA">
            <w:r>
              <w:rPr>
                <w:sz w:val="16"/>
                <w:szCs w:val="16"/>
              </w:rPr>
              <w:t>R4-2410675</w:t>
            </w:r>
          </w:p>
        </w:tc>
        <w:tc>
          <w:tcPr>
            <w:tcW w:w="1597" w:type="dxa"/>
          </w:tcPr>
          <w:p w14:paraId="22B2A40D" w14:textId="77777777" w:rsidR="00CE2778" w:rsidRDefault="00CE2778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A4C3BFF" w14:textId="77777777" w:rsidR="00CE2778" w:rsidRDefault="00CE2778" w:rsidP="00E036A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19A68519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4CD34B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</w:tr>
      <w:tr w:rsidR="00CE2778" w14:paraId="346C28E0" w14:textId="77777777" w:rsidTr="00E036AA">
        <w:tc>
          <w:tcPr>
            <w:tcW w:w="879" w:type="dxa"/>
          </w:tcPr>
          <w:p w14:paraId="2AEE8831" w14:textId="77777777" w:rsidR="00CE2778" w:rsidRDefault="00CE2778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BEB8FFA" w14:textId="77777777" w:rsidR="00CE2778" w:rsidRDefault="00CE2778" w:rsidP="00E036AA">
            <w:r>
              <w:rPr>
                <w:sz w:val="16"/>
                <w:szCs w:val="16"/>
              </w:rPr>
              <w:t>2234</w:t>
            </w:r>
          </w:p>
        </w:tc>
        <w:tc>
          <w:tcPr>
            <w:tcW w:w="517" w:type="dxa"/>
          </w:tcPr>
          <w:p w14:paraId="36FF2AEF" w14:textId="77777777" w:rsidR="00CE2778" w:rsidRDefault="00CE277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1EE6BE" w14:textId="77777777" w:rsidR="00CE2778" w:rsidRDefault="00CE277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86F1A6" w14:textId="77777777" w:rsidR="00CE2778" w:rsidRDefault="00CE2778" w:rsidP="00E036AA">
            <w:r>
              <w:rPr>
                <w:sz w:val="16"/>
                <w:szCs w:val="16"/>
              </w:rPr>
              <w:t>CR 38.101-1 correction CR for Rx requirements with TxD indication</w:t>
            </w:r>
          </w:p>
        </w:tc>
        <w:tc>
          <w:tcPr>
            <w:tcW w:w="517" w:type="dxa"/>
          </w:tcPr>
          <w:p w14:paraId="45F13310" w14:textId="77777777" w:rsidR="00CE2778" w:rsidRDefault="00CE277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40CAC6" w14:textId="77777777" w:rsidR="00CE2778" w:rsidRDefault="00CE277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DAFDF3A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F1390FC" w14:textId="77777777" w:rsidR="00CE2778" w:rsidRDefault="00CE2778" w:rsidP="00E036AA">
            <w:r>
              <w:rPr>
                <w:sz w:val="16"/>
                <w:szCs w:val="16"/>
              </w:rPr>
              <w:t>R4-2407645</w:t>
            </w:r>
          </w:p>
        </w:tc>
        <w:tc>
          <w:tcPr>
            <w:tcW w:w="1597" w:type="dxa"/>
          </w:tcPr>
          <w:p w14:paraId="4CADD003" w14:textId="77777777" w:rsidR="00CE2778" w:rsidRDefault="00CE2778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11F355" w14:textId="77777777" w:rsidR="00CE2778" w:rsidRDefault="00CE2778" w:rsidP="00E036A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22B0E177" w14:textId="77777777" w:rsidR="00CE2778" w:rsidRDefault="00CE2778" w:rsidP="00E036AA">
            <w:r>
              <w:rPr>
                <w:sz w:val="16"/>
                <w:szCs w:val="16"/>
              </w:rPr>
              <w:t>7.3.2, 7.3A.4</w:t>
            </w:r>
          </w:p>
        </w:tc>
        <w:tc>
          <w:tcPr>
            <w:tcW w:w="998" w:type="dxa"/>
          </w:tcPr>
          <w:p w14:paraId="76C6670C" w14:textId="77777777" w:rsidR="00CE2778" w:rsidRDefault="00CE2778" w:rsidP="00E036AA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E2778" w14:paraId="6B15F8AF" w14:textId="77777777" w:rsidTr="00E036AA">
        <w:tc>
          <w:tcPr>
            <w:tcW w:w="879" w:type="dxa"/>
          </w:tcPr>
          <w:p w14:paraId="3468FA68" w14:textId="77777777" w:rsidR="00CE2778" w:rsidRDefault="00CE2778" w:rsidP="00E036AA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3A5B4A3D" w14:textId="77777777" w:rsidR="00CE2778" w:rsidRDefault="00CE2778" w:rsidP="00E036AA">
            <w:r>
              <w:rPr>
                <w:sz w:val="16"/>
                <w:szCs w:val="16"/>
              </w:rPr>
              <w:t>2239</w:t>
            </w:r>
          </w:p>
        </w:tc>
        <w:tc>
          <w:tcPr>
            <w:tcW w:w="517" w:type="dxa"/>
          </w:tcPr>
          <w:p w14:paraId="5B3BD38F" w14:textId="77777777" w:rsidR="00CE2778" w:rsidRDefault="00CE277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300724" w14:textId="77777777" w:rsidR="00CE2778" w:rsidRDefault="00CE277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8EC306" w14:textId="77777777" w:rsidR="00CE2778" w:rsidRDefault="00CE2778" w:rsidP="00E036AA">
            <w:r>
              <w:rPr>
                <w:sz w:val="16"/>
                <w:szCs w:val="16"/>
              </w:rPr>
              <w:t>CR to R17 38.101-1 to add 25MHz CBW to NS_18 emissions requirement</w:t>
            </w:r>
          </w:p>
        </w:tc>
        <w:tc>
          <w:tcPr>
            <w:tcW w:w="517" w:type="dxa"/>
          </w:tcPr>
          <w:p w14:paraId="61DC99F0" w14:textId="77777777" w:rsidR="00CE2778" w:rsidRDefault="00CE277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0A8771" w14:textId="77777777" w:rsidR="00CE2778" w:rsidRDefault="00CE277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9FAF28A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B374E9B" w14:textId="77777777" w:rsidR="00CE2778" w:rsidRDefault="00CE2778" w:rsidP="00E036AA">
            <w:r>
              <w:rPr>
                <w:sz w:val="16"/>
                <w:szCs w:val="16"/>
              </w:rPr>
              <w:t>R4-2407680</w:t>
            </w:r>
          </w:p>
        </w:tc>
        <w:tc>
          <w:tcPr>
            <w:tcW w:w="1597" w:type="dxa"/>
          </w:tcPr>
          <w:p w14:paraId="23CF6C2C" w14:textId="77777777" w:rsidR="00CE2778" w:rsidRDefault="00CE2778" w:rsidP="00E036AA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6775A1FC" w14:textId="77777777" w:rsidR="00CE2778" w:rsidRDefault="00CE2778" w:rsidP="00E036A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26D41DC2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8673D1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</w:tr>
      <w:tr w:rsidR="00CE2778" w14:paraId="597CCD0D" w14:textId="77777777" w:rsidTr="00E036AA">
        <w:tc>
          <w:tcPr>
            <w:tcW w:w="879" w:type="dxa"/>
          </w:tcPr>
          <w:p w14:paraId="44F230A9" w14:textId="77777777" w:rsidR="00CE2778" w:rsidRDefault="00CE2778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A418A34" w14:textId="77777777" w:rsidR="00CE2778" w:rsidRDefault="00CE2778" w:rsidP="00E036AA">
            <w:r>
              <w:rPr>
                <w:sz w:val="16"/>
                <w:szCs w:val="16"/>
              </w:rPr>
              <w:t>2366</w:t>
            </w:r>
          </w:p>
        </w:tc>
        <w:tc>
          <w:tcPr>
            <w:tcW w:w="517" w:type="dxa"/>
          </w:tcPr>
          <w:p w14:paraId="5F5FB951" w14:textId="77777777" w:rsidR="00CE2778" w:rsidRDefault="00CE277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553CC0" w14:textId="77777777" w:rsidR="00CE2778" w:rsidRDefault="00CE277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089A45" w14:textId="77777777" w:rsidR="00CE2778" w:rsidRDefault="00CE2778" w:rsidP="00E036AA">
            <w:r>
              <w:rPr>
                <w:sz w:val="16"/>
                <w:szCs w:val="16"/>
              </w:rPr>
              <w:t>Rel-17 SUL configuration correction for REFSENS for DL in n24 and UL in n99</w:t>
            </w:r>
          </w:p>
        </w:tc>
        <w:tc>
          <w:tcPr>
            <w:tcW w:w="517" w:type="dxa"/>
          </w:tcPr>
          <w:p w14:paraId="4813211B" w14:textId="77777777" w:rsidR="00CE2778" w:rsidRDefault="00CE277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E9F30F" w14:textId="77777777" w:rsidR="00CE2778" w:rsidRDefault="00CE277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A1E4FA7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7E2A545" w14:textId="77777777" w:rsidR="00CE2778" w:rsidRDefault="00CE2778" w:rsidP="00E036AA">
            <w:r>
              <w:rPr>
                <w:sz w:val="16"/>
                <w:szCs w:val="16"/>
              </w:rPr>
              <w:t>R4-2409790</w:t>
            </w:r>
          </w:p>
        </w:tc>
        <w:tc>
          <w:tcPr>
            <w:tcW w:w="1597" w:type="dxa"/>
          </w:tcPr>
          <w:p w14:paraId="1CEAF540" w14:textId="77777777" w:rsidR="00CE2778" w:rsidRDefault="00CE2778" w:rsidP="00E036A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CCF6007" w14:textId="77777777" w:rsidR="00CE2778" w:rsidRDefault="00CE2778" w:rsidP="00E036AA">
            <w:r>
              <w:rPr>
                <w:sz w:val="16"/>
                <w:szCs w:val="16"/>
              </w:rPr>
              <w:t>TEI17, NR_SUL_combos_R17-Core</w:t>
            </w:r>
          </w:p>
        </w:tc>
        <w:tc>
          <w:tcPr>
            <w:tcW w:w="2323" w:type="dxa"/>
          </w:tcPr>
          <w:p w14:paraId="3AA3ED32" w14:textId="77777777" w:rsidR="00CE2778" w:rsidRDefault="00CE2778" w:rsidP="00E036AA">
            <w:r>
              <w:rPr>
                <w:sz w:val="16"/>
                <w:szCs w:val="16"/>
              </w:rPr>
              <w:t>7.3C.2</w:t>
            </w:r>
          </w:p>
        </w:tc>
        <w:tc>
          <w:tcPr>
            <w:tcW w:w="998" w:type="dxa"/>
          </w:tcPr>
          <w:p w14:paraId="3DCF6C5C" w14:textId="77777777" w:rsidR="00CE2778" w:rsidRDefault="00CE2778" w:rsidP="00E036AA">
            <w:r>
              <w:rPr>
                <w:sz w:val="16"/>
                <w:szCs w:val="16"/>
              </w:rPr>
              <w:t xml:space="preserve">TS/TR ... CR ... ; TS/TR  TBD CR TBD ; TS/TR ... CR ... </w:t>
            </w:r>
          </w:p>
        </w:tc>
      </w:tr>
      <w:tr w:rsidR="00CE2778" w14:paraId="2BA27E0F" w14:textId="77777777" w:rsidTr="00E036AA">
        <w:tc>
          <w:tcPr>
            <w:tcW w:w="879" w:type="dxa"/>
          </w:tcPr>
          <w:p w14:paraId="23D35E71" w14:textId="77777777" w:rsidR="00CE2778" w:rsidRDefault="00CE2778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EDACC0B" w14:textId="77777777" w:rsidR="00CE2778" w:rsidRDefault="00CE2778" w:rsidP="00E036AA">
            <w:r>
              <w:rPr>
                <w:sz w:val="16"/>
                <w:szCs w:val="16"/>
              </w:rPr>
              <w:t>2367</w:t>
            </w:r>
          </w:p>
        </w:tc>
        <w:tc>
          <w:tcPr>
            <w:tcW w:w="517" w:type="dxa"/>
          </w:tcPr>
          <w:p w14:paraId="2AD2CEA3" w14:textId="77777777" w:rsidR="00CE2778" w:rsidRDefault="00CE277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4E1ACE" w14:textId="77777777" w:rsidR="00CE2778" w:rsidRDefault="00CE277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6737A2" w14:textId="77777777" w:rsidR="00CE2778" w:rsidRDefault="00CE2778" w:rsidP="00E036AA">
            <w:r>
              <w:rPr>
                <w:sz w:val="16"/>
                <w:szCs w:val="16"/>
              </w:rPr>
              <w:t>Rel-18 SUL configuration correction for REFSENS for DL in n24 and UL in n99</w:t>
            </w:r>
          </w:p>
        </w:tc>
        <w:tc>
          <w:tcPr>
            <w:tcW w:w="517" w:type="dxa"/>
          </w:tcPr>
          <w:p w14:paraId="59CE4A25" w14:textId="77777777" w:rsidR="00CE2778" w:rsidRDefault="00CE277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FF56DD" w14:textId="77777777" w:rsidR="00CE2778" w:rsidRDefault="00CE277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3B44BEE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6D1B5AA" w14:textId="77777777" w:rsidR="00CE2778" w:rsidRDefault="00CE2778" w:rsidP="00E036AA">
            <w:r>
              <w:rPr>
                <w:sz w:val="16"/>
                <w:szCs w:val="16"/>
              </w:rPr>
              <w:t>R4-2409791</w:t>
            </w:r>
          </w:p>
        </w:tc>
        <w:tc>
          <w:tcPr>
            <w:tcW w:w="1597" w:type="dxa"/>
          </w:tcPr>
          <w:p w14:paraId="56330A2E" w14:textId="77777777" w:rsidR="00CE2778" w:rsidRDefault="00CE2778" w:rsidP="00E036A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F1A753A" w14:textId="77777777" w:rsidR="00CE2778" w:rsidRDefault="00CE2778" w:rsidP="00E036AA">
            <w:r>
              <w:rPr>
                <w:sz w:val="16"/>
                <w:szCs w:val="16"/>
              </w:rPr>
              <w:t>TEI17, NR_SUL_combos_R17-Core</w:t>
            </w:r>
          </w:p>
        </w:tc>
        <w:tc>
          <w:tcPr>
            <w:tcW w:w="2323" w:type="dxa"/>
          </w:tcPr>
          <w:p w14:paraId="35102F34" w14:textId="77777777" w:rsidR="00CE2778" w:rsidRDefault="00CE2778" w:rsidP="00E036AA">
            <w:r>
              <w:rPr>
                <w:sz w:val="16"/>
                <w:szCs w:val="16"/>
              </w:rPr>
              <w:t>7.3C.2</w:t>
            </w:r>
          </w:p>
        </w:tc>
        <w:tc>
          <w:tcPr>
            <w:tcW w:w="998" w:type="dxa"/>
          </w:tcPr>
          <w:p w14:paraId="48EF9E8E" w14:textId="77777777" w:rsidR="00CE2778" w:rsidRDefault="00CE2778" w:rsidP="00E036AA">
            <w:r>
              <w:rPr>
                <w:sz w:val="16"/>
                <w:szCs w:val="16"/>
              </w:rPr>
              <w:t xml:space="preserve">TS/TR ... CR ... ; TS/TR  TBD CR TBD ; TS/TR ... CR ... </w:t>
            </w:r>
          </w:p>
        </w:tc>
      </w:tr>
      <w:tr w:rsidR="00CE2778" w14:paraId="2E2A0744" w14:textId="77777777" w:rsidTr="00E036AA">
        <w:tc>
          <w:tcPr>
            <w:tcW w:w="879" w:type="dxa"/>
          </w:tcPr>
          <w:p w14:paraId="13CAE270" w14:textId="77777777" w:rsidR="00CE2778" w:rsidRDefault="00CE2778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95DA61F" w14:textId="77777777" w:rsidR="00CE2778" w:rsidRDefault="00CE2778" w:rsidP="00E036AA">
            <w:r>
              <w:rPr>
                <w:sz w:val="16"/>
                <w:szCs w:val="16"/>
              </w:rPr>
              <w:t>1199</w:t>
            </w:r>
          </w:p>
        </w:tc>
        <w:tc>
          <w:tcPr>
            <w:tcW w:w="517" w:type="dxa"/>
          </w:tcPr>
          <w:p w14:paraId="48BADF62" w14:textId="77777777" w:rsidR="00CE2778" w:rsidRDefault="00CE2778" w:rsidP="00E036AA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44189090" w14:textId="77777777" w:rsidR="00CE2778" w:rsidRDefault="00CE2778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D6EB59B" w14:textId="77777777" w:rsidR="00CE2778" w:rsidRDefault="00CE2778" w:rsidP="00E036AA">
            <w:r>
              <w:rPr>
                <w:sz w:val="16"/>
                <w:szCs w:val="16"/>
              </w:rPr>
              <w:t>(TEI) On general clasue for receiver characteristics</w:t>
            </w:r>
          </w:p>
        </w:tc>
        <w:tc>
          <w:tcPr>
            <w:tcW w:w="517" w:type="dxa"/>
          </w:tcPr>
          <w:p w14:paraId="1B39FE96" w14:textId="77777777" w:rsidR="00CE2778" w:rsidRDefault="00CE277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E87CF6" w14:textId="77777777" w:rsidR="00CE2778" w:rsidRDefault="00CE2778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640EB33F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2FF5579" w14:textId="77777777" w:rsidR="00CE2778" w:rsidRDefault="00CE2778" w:rsidP="00E036AA">
            <w:r>
              <w:rPr>
                <w:sz w:val="16"/>
                <w:szCs w:val="16"/>
              </w:rPr>
              <w:t>R4-2410762</w:t>
            </w:r>
          </w:p>
        </w:tc>
        <w:tc>
          <w:tcPr>
            <w:tcW w:w="1597" w:type="dxa"/>
          </w:tcPr>
          <w:p w14:paraId="387ED7C7" w14:textId="77777777" w:rsidR="00CE2778" w:rsidRDefault="00CE2778" w:rsidP="00E036A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528B871" w14:textId="77777777" w:rsidR="00CE2778" w:rsidRDefault="00CE2778" w:rsidP="00E036AA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3638CE5F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51EE26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</w:tr>
      <w:tr w:rsidR="00CE2778" w14:paraId="168BAF63" w14:textId="77777777" w:rsidTr="00E036AA">
        <w:tc>
          <w:tcPr>
            <w:tcW w:w="879" w:type="dxa"/>
          </w:tcPr>
          <w:p w14:paraId="1D657EEB" w14:textId="77777777" w:rsidR="00CE2778" w:rsidRDefault="00CE2778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9C2AE39" w14:textId="77777777" w:rsidR="00CE2778" w:rsidRDefault="00CE2778" w:rsidP="00E036AA">
            <w:r>
              <w:rPr>
                <w:sz w:val="16"/>
                <w:szCs w:val="16"/>
              </w:rPr>
              <w:t>1200</w:t>
            </w:r>
          </w:p>
        </w:tc>
        <w:tc>
          <w:tcPr>
            <w:tcW w:w="517" w:type="dxa"/>
          </w:tcPr>
          <w:p w14:paraId="1CA2AB08" w14:textId="77777777" w:rsidR="00CE2778" w:rsidRDefault="00CE277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882215" w14:textId="77777777" w:rsidR="00CE2778" w:rsidRDefault="00CE277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9040BE" w14:textId="77777777" w:rsidR="00CE2778" w:rsidRDefault="00CE2778" w:rsidP="00E036AA">
            <w:r>
              <w:rPr>
                <w:sz w:val="16"/>
                <w:szCs w:val="16"/>
              </w:rPr>
              <w:t>(TEI) On general clasue for receiver characteristics</w:t>
            </w:r>
          </w:p>
        </w:tc>
        <w:tc>
          <w:tcPr>
            <w:tcW w:w="517" w:type="dxa"/>
          </w:tcPr>
          <w:p w14:paraId="35108CF2" w14:textId="77777777" w:rsidR="00CE2778" w:rsidRDefault="00CE277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FBE42C" w14:textId="77777777" w:rsidR="00CE2778" w:rsidRDefault="00CE277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86D5809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5D701E6" w14:textId="77777777" w:rsidR="00CE2778" w:rsidRDefault="00CE2778" w:rsidP="00E036AA">
            <w:r>
              <w:rPr>
                <w:sz w:val="16"/>
                <w:szCs w:val="16"/>
              </w:rPr>
              <w:t>R4-2407287</w:t>
            </w:r>
          </w:p>
        </w:tc>
        <w:tc>
          <w:tcPr>
            <w:tcW w:w="1597" w:type="dxa"/>
          </w:tcPr>
          <w:p w14:paraId="1470A9FA" w14:textId="77777777" w:rsidR="00CE2778" w:rsidRDefault="00CE2778" w:rsidP="00E036A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13591FE" w14:textId="77777777" w:rsidR="00CE2778" w:rsidRDefault="00CE2778" w:rsidP="00E036AA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3F2EA3A0" w14:textId="77777777" w:rsidR="00CE2778" w:rsidRDefault="00CE2778" w:rsidP="00E036AA">
            <w:r>
              <w:rPr>
                <w:sz w:val="16"/>
                <w:szCs w:val="16"/>
              </w:rPr>
              <w:t>7.1</w:t>
            </w:r>
          </w:p>
        </w:tc>
        <w:tc>
          <w:tcPr>
            <w:tcW w:w="998" w:type="dxa"/>
          </w:tcPr>
          <w:p w14:paraId="7B480F9B" w14:textId="77777777" w:rsidR="00CE2778" w:rsidRDefault="00CE2778" w:rsidP="00E036AA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CE2778" w14:paraId="75BE6A78" w14:textId="77777777" w:rsidTr="00E036AA">
        <w:tc>
          <w:tcPr>
            <w:tcW w:w="879" w:type="dxa"/>
          </w:tcPr>
          <w:p w14:paraId="07D42908" w14:textId="77777777" w:rsidR="00CE2778" w:rsidRDefault="00CE277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36D6FE" w14:textId="77777777" w:rsidR="00CE2778" w:rsidRDefault="00CE2778" w:rsidP="00E036AA">
            <w:r>
              <w:rPr>
                <w:sz w:val="16"/>
                <w:szCs w:val="16"/>
              </w:rPr>
              <w:t>4403</w:t>
            </w:r>
          </w:p>
        </w:tc>
        <w:tc>
          <w:tcPr>
            <w:tcW w:w="517" w:type="dxa"/>
          </w:tcPr>
          <w:p w14:paraId="5FE2CC3A" w14:textId="77777777" w:rsidR="00CE2778" w:rsidRDefault="00CE277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C1B3F3" w14:textId="77777777" w:rsidR="00CE2778" w:rsidRDefault="00CE277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2133D1" w14:textId="77777777" w:rsidR="00CE2778" w:rsidRDefault="00CE2778" w:rsidP="00E036AA">
            <w:r>
              <w:rPr>
                <w:sz w:val="16"/>
                <w:szCs w:val="16"/>
              </w:rPr>
              <w:t>(TEI17) 38.133 CR addressing pervious conditions</w:t>
            </w:r>
          </w:p>
        </w:tc>
        <w:tc>
          <w:tcPr>
            <w:tcW w:w="517" w:type="dxa"/>
          </w:tcPr>
          <w:p w14:paraId="58CD97CA" w14:textId="77777777" w:rsidR="00CE2778" w:rsidRDefault="00CE277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45096E" w14:textId="77777777" w:rsidR="00CE2778" w:rsidRDefault="00CE277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0D87B421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A16106F" w14:textId="77777777" w:rsidR="00CE2778" w:rsidRDefault="00CE2778" w:rsidP="00E036AA">
            <w:r>
              <w:rPr>
                <w:sz w:val="16"/>
                <w:szCs w:val="16"/>
              </w:rPr>
              <w:t>R4-2407779</w:t>
            </w:r>
          </w:p>
        </w:tc>
        <w:tc>
          <w:tcPr>
            <w:tcW w:w="1597" w:type="dxa"/>
          </w:tcPr>
          <w:p w14:paraId="2B813FE0" w14:textId="77777777" w:rsidR="00CE2778" w:rsidRDefault="00CE2778" w:rsidP="00E036AA">
            <w:r>
              <w:rPr>
                <w:sz w:val="16"/>
                <w:szCs w:val="16"/>
              </w:rPr>
              <w:t>BeammWave, Nokia</w:t>
            </w:r>
          </w:p>
        </w:tc>
        <w:tc>
          <w:tcPr>
            <w:tcW w:w="1122" w:type="dxa"/>
          </w:tcPr>
          <w:p w14:paraId="187C4E24" w14:textId="77777777" w:rsidR="00CE2778" w:rsidRDefault="00CE2778" w:rsidP="00E036A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73CE85C7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EF272A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</w:tr>
      <w:tr w:rsidR="00CE2778" w14:paraId="1085F6CB" w14:textId="77777777" w:rsidTr="00E036AA">
        <w:tc>
          <w:tcPr>
            <w:tcW w:w="879" w:type="dxa"/>
          </w:tcPr>
          <w:p w14:paraId="2507733C" w14:textId="77777777" w:rsidR="00CE2778" w:rsidRDefault="00CE277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9DC7F2B" w14:textId="77777777" w:rsidR="00CE2778" w:rsidRDefault="00CE2778" w:rsidP="00E036AA">
            <w:r>
              <w:rPr>
                <w:sz w:val="16"/>
                <w:szCs w:val="16"/>
              </w:rPr>
              <w:t>4404</w:t>
            </w:r>
          </w:p>
        </w:tc>
        <w:tc>
          <w:tcPr>
            <w:tcW w:w="517" w:type="dxa"/>
          </w:tcPr>
          <w:p w14:paraId="0B075B35" w14:textId="77777777" w:rsidR="00CE2778" w:rsidRDefault="00CE277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42B7C7" w14:textId="77777777" w:rsidR="00CE2778" w:rsidRDefault="00CE277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91179E" w14:textId="77777777" w:rsidR="00CE2778" w:rsidRDefault="00CE2778" w:rsidP="00E036AA">
            <w:r>
              <w:rPr>
                <w:sz w:val="16"/>
                <w:szCs w:val="16"/>
              </w:rPr>
              <w:t>(TEI17) 38.133 CR addressing pervious conditions</w:t>
            </w:r>
          </w:p>
        </w:tc>
        <w:tc>
          <w:tcPr>
            <w:tcW w:w="517" w:type="dxa"/>
          </w:tcPr>
          <w:p w14:paraId="1F440FCC" w14:textId="77777777" w:rsidR="00CE2778" w:rsidRDefault="00CE277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1EC148" w14:textId="77777777" w:rsidR="00CE2778" w:rsidRDefault="00CE277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3E99529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30C33F8" w14:textId="77777777" w:rsidR="00CE2778" w:rsidRDefault="00CE2778" w:rsidP="00E036AA">
            <w:r>
              <w:rPr>
                <w:sz w:val="16"/>
                <w:szCs w:val="16"/>
              </w:rPr>
              <w:t>R4-2407780</w:t>
            </w:r>
          </w:p>
        </w:tc>
        <w:tc>
          <w:tcPr>
            <w:tcW w:w="1597" w:type="dxa"/>
          </w:tcPr>
          <w:p w14:paraId="56325E0D" w14:textId="77777777" w:rsidR="00CE2778" w:rsidRDefault="00CE2778" w:rsidP="00E036AA">
            <w:r>
              <w:rPr>
                <w:sz w:val="16"/>
                <w:szCs w:val="16"/>
              </w:rPr>
              <w:t>BeammWave, Nokia</w:t>
            </w:r>
          </w:p>
        </w:tc>
        <w:tc>
          <w:tcPr>
            <w:tcW w:w="1122" w:type="dxa"/>
          </w:tcPr>
          <w:p w14:paraId="654EF1F6" w14:textId="77777777" w:rsidR="00CE2778" w:rsidRDefault="00CE2778" w:rsidP="00E036A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20A55105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2200D1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</w:tr>
      <w:tr w:rsidR="00CE2778" w14:paraId="4871EB44" w14:textId="77777777" w:rsidTr="00E036AA">
        <w:tc>
          <w:tcPr>
            <w:tcW w:w="879" w:type="dxa"/>
          </w:tcPr>
          <w:p w14:paraId="7E598B4E" w14:textId="77777777" w:rsidR="00CE2778" w:rsidRDefault="00CE277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C423891" w14:textId="77777777" w:rsidR="00CE2778" w:rsidRDefault="00CE2778" w:rsidP="00E036AA">
            <w:r>
              <w:rPr>
                <w:sz w:val="16"/>
                <w:szCs w:val="16"/>
              </w:rPr>
              <w:t>4407</w:t>
            </w:r>
          </w:p>
        </w:tc>
        <w:tc>
          <w:tcPr>
            <w:tcW w:w="517" w:type="dxa"/>
          </w:tcPr>
          <w:p w14:paraId="2380F343" w14:textId="77777777" w:rsidR="00CE2778" w:rsidRDefault="00CE2778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0109FD" w14:textId="77777777" w:rsidR="00CE2778" w:rsidRDefault="00CE277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E8EEAD" w14:textId="77777777" w:rsidR="00CE2778" w:rsidRDefault="00CE2778" w:rsidP="00E036AA">
            <w:r>
              <w:rPr>
                <w:sz w:val="16"/>
                <w:szCs w:val="16"/>
              </w:rPr>
              <w:t>(TEI17) 38.133 CR addressing the use of expected to in normative text</w:t>
            </w:r>
          </w:p>
        </w:tc>
        <w:tc>
          <w:tcPr>
            <w:tcW w:w="517" w:type="dxa"/>
          </w:tcPr>
          <w:p w14:paraId="0A192C6E" w14:textId="77777777" w:rsidR="00CE2778" w:rsidRDefault="00CE277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CA39AD" w14:textId="77777777" w:rsidR="00CE2778" w:rsidRDefault="00CE277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231360CA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974EF0A" w14:textId="77777777" w:rsidR="00CE2778" w:rsidRDefault="00CE2778" w:rsidP="00E036AA">
            <w:r>
              <w:rPr>
                <w:sz w:val="16"/>
                <w:szCs w:val="16"/>
              </w:rPr>
              <w:t>R4-2410199</w:t>
            </w:r>
          </w:p>
        </w:tc>
        <w:tc>
          <w:tcPr>
            <w:tcW w:w="1597" w:type="dxa"/>
          </w:tcPr>
          <w:p w14:paraId="56033251" w14:textId="77777777" w:rsidR="00CE2778" w:rsidRDefault="00CE2778" w:rsidP="00E036AA">
            <w:r>
              <w:rPr>
                <w:sz w:val="16"/>
                <w:szCs w:val="16"/>
              </w:rPr>
              <w:t>BeammWave, Nokia</w:t>
            </w:r>
          </w:p>
        </w:tc>
        <w:tc>
          <w:tcPr>
            <w:tcW w:w="1122" w:type="dxa"/>
          </w:tcPr>
          <w:p w14:paraId="53AE258A" w14:textId="77777777" w:rsidR="00CE2778" w:rsidRDefault="00CE2778" w:rsidP="00E036A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5AE31059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F711C7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</w:tr>
      <w:tr w:rsidR="00CE2778" w14:paraId="73702DED" w14:textId="77777777" w:rsidTr="00E036AA">
        <w:tc>
          <w:tcPr>
            <w:tcW w:w="879" w:type="dxa"/>
          </w:tcPr>
          <w:p w14:paraId="555B5FBA" w14:textId="77777777" w:rsidR="00CE2778" w:rsidRDefault="00CE277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D743C1C" w14:textId="77777777" w:rsidR="00CE2778" w:rsidRDefault="00CE2778" w:rsidP="00E036AA">
            <w:r>
              <w:rPr>
                <w:sz w:val="16"/>
                <w:szCs w:val="16"/>
              </w:rPr>
              <w:t>4408</w:t>
            </w:r>
          </w:p>
        </w:tc>
        <w:tc>
          <w:tcPr>
            <w:tcW w:w="517" w:type="dxa"/>
          </w:tcPr>
          <w:p w14:paraId="5F32DA55" w14:textId="77777777" w:rsidR="00CE2778" w:rsidRDefault="00CE277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EED8C1" w14:textId="77777777" w:rsidR="00CE2778" w:rsidRDefault="00CE277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FE30D7" w14:textId="77777777" w:rsidR="00CE2778" w:rsidRDefault="00CE2778" w:rsidP="00E036AA">
            <w:r>
              <w:rPr>
                <w:sz w:val="16"/>
                <w:szCs w:val="16"/>
              </w:rPr>
              <w:t>(TEI17) 38.133 CR addressing the use of expected to in normative text</w:t>
            </w:r>
          </w:p>
        </w:tc>
        <w:tc>
          <w:tcPr>
            <w:tcW w:w="517" w:type="dxa"/>
          </w:tcPr>
          <w:p w14:paraId="7FA481F1" w14:textId="77777777" w:rsidR="00CE2778" w:rsidRDefault="00CE277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19F295" w14:textId="77777777" w:rsidR="00CE2778" w:rsidRDefault="00CE277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F7C3E08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C649511" w14:textId="77777777" w:rsidR="00CE2778" w:rsidRDefault="00CE2778" w:rsidP="00E036AA">
            <w:r>
              <w:rPr>
                <w:sz w:val="16"/>
                <w:szCs w:val="16"/>
              </w:rPr>
              <w:t>R4-2407784</w:t>
            </w:r>
          </w:p>
        </w:tc>
        <w:tc>
          <w:tcPr>
            <w:tcW w:w="1597" w:type="dxa"/>
          </w:tcPr>
          <w:p w14:paraId="49B7970D" w14:textId="77777777" w:rsidR="00CE2778" w:rsidRDefault="00CE2778" w:rsidP="00E036AA">
            <w:r>
              <w:rPr>
                <w:sz w:val="16"/>
                <w:szCs w:val="16"/>
              </w:rPr>
              <w:t>BeammWave, Nokia</w:t>
            </w:r>
          </w:p>
        </w:tc>
        <w:tc>
          <w:tcPr>
            <w:tcW w:w="1122" w:type="dxa"/>
          </w:tcPr>
          <w:p w14:paraId="232A9A74" w14:textId="77777777" w:rsidR="00CE2778" w:rsidRDefault="00CE2778" w:rsidP="00E036A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474079E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550A12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</w:tr>
      <w:tr w:rsidR="00CE2778" w14:paraId="50E9CD99" w14:textId="77777777" w:rsidTr="00E036AA">
        <w:tc>
          <w:tcPr>
            <w:tcW w:w="879" w:type="dxa"/>
          </w:tcPr>
          <w:p w14:paraId="319ED1B0" w14:textId="77777777" w:rsidR="00CE2778" w:rsidRDefault="00CE277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4DF18B1" w14:textId="77777777" w:rsidR="00CE2778" w:rsidRDefault="00CE2778" w:rsidP="00E036AA">
            <w:r>
              <w:rPr>
                <w:sz w:val="16"/>
                <w:szCs w:val="16"/>
              </w:rPr>
              <w:t>4523</w:t>
            </w:r>
          </w:p>
        </w:tc>
        <w:tc>
          <w:tcPr>
            <w:tcW w:w="517" w:type="dxa"/>
          </w:tcPr>
          <w:p w14:paraId="6DC30A47" w14:textId="77777777" w:rsidR="00CE2778" w:rsidRDefault="00CE2778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6E26AC" w14:textId="77777777" w:rsidR="00CE2778" w:rsidRDefault="00CE2778" w:rsidP="00E036A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2CE8F72" w14:textId="77777777" w:rsidR="00CE2778" w:rsidRDefault="00CE2778" w:rsidP="00E036AA">
            <w:r>
              <w:rPr>
                <w:sz w:val="16"/>
                <w:szCs w:val="16"/>
              </w:rPr>
              <w:t>CR to 38.133 Rel-15 CatF on Missing PC1 Test Parameters for RAN5</w:t>
            </w:r>
          </w:p>
        </w:tc>
        <w:tc>
          <w:tcPr>
            <w:tcW w:w="517" w:type="dxa"/>
          </w:tcPr>
          <w:p w14:paraId="1961BEBD" w14:textId="77777777" w:rsidR="00CE2778" w:rsidRDefault="00CE277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DF2696" w14:textId="77777777" w:rsidR="00CE2778" w:rsidRDefault="00CE2778" w:rsidP="00E036AA">
            <w:r>
              <w:rPr>
                <w:sz w:val="16"/>
                <w:szCs w:val="16"/>
              </w:rPr>
              <w:t>15.25.0</w:t>
            </w:r>
          </w:p>
        </w:tc>
        <w:tc>
          <w:tcPr>
            <w:tcW w:w="758" w:type="dxa"/>
          </w:tcPr>
          <w:p w14:paraId="6CD81EBB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A1FEEC2" w14:textId="77777777" w:rsidR="00CE2778" w:rsidRDefault="00CE2778" w:rsidP="00E036AA">
            <w:r>
              <w:rPr>
                <w:sz w:val="16"/>
                <w:szCs w:val="16"/>
              </w:rPr>
              <w:t>R4-2410249</w:t>
            </w:r>
          </w:p>
        </w:tc>
        <w:tc>
          <w:tcPr>
            <w:tcW w:w="1597" w:type="dxa"/>
          </w:tcPr>
          <w:p w14:paraId="76176802" w14:textId="77777777" w:rsidR="00CE2778" w:rsidRDefault="00CE2778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AFE0544" w14:textId="77777777" w:rsidR="00CE2778" w:rsidRDefault="00CE2778" w:rsidP="00E036AA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7E1CFB4F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E1FE69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</w:tr>
      <w:tr w:rsidR="00CE2778" w14:paraId="61A05808" w14:textId="77777777" w:rsidTr="00E036AA">
        <w:tc>
          <w:tcPr>
            <w:tcW w:w="879" w:type="dxa"/>
          </w:tcPr>
          <w:p w14:paraId="34813D0D" w14:textId="77777777" w:rsidR="00CE2778" w:rsidRDefault="00CE277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0FE6B9" w14:textId="77777777" w:rsidR="00CE2778" w:rsidRDefault="00CE2778" w:rsidP="00E036AA">
            <w:r>
              <w:rPr>
                <w:sz w:val="16"/>
                <w:szCs w:val="16"/>
              </w:rPr>
              <w:t>4524</w:t>
            </w:r>
          </w:p>
        </w:tc>
        <w:tc>
          <w:tcPr>
            <w:tcW w:w="517" w:type="dxa"/>
          </w:tcPr>
          <w:p w14:paraId="46134097" w14:textId="77777777" w:rsidR="00CE2778" w:rsidRDefault="00CE277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A1C495" w14:textId="77777777" w:rsidR="00CE2778" w:rsidRDefault="00CE2778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7FF7F44" w14:textId="77777777" w:rsidR="00CE2778" w:rsidRDefault="00CE2778" w:rsidP="00E036AA">
            <w:r>
              <w:rPr>
                <w:sz w:val="16"/>
                <w:szCs w:val="16"/>
              </w:rPr>
              <w:t>CR to 38.133 Rel-16 CatA on Missing PC1 Test Parameters for RAN5</w:t>
            </w:r>
          </w:p>
        </w:tc>
        <w:tc>
          <w:tcPr>
            <w:tcW w:w="517" w:type="dxa"/>
          </w:tcPr>
          <w:p w14:paraId="5FC22659" w14:textId="77777777" w:rsidR="00CE2778" w:rsidRDefault="00CE277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6460B96" w14:textId="77777777" w:rsidR="00CE2778" w:rsidRDefault="00CE2778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38373882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97FA3DA" w14:textId="77777777" w:rsidR="00CE2778" w:rsidRDefault="00CE2778" w:rsidP="00E036AA">
            <w:r>
              <w:rPr>
                <w:sz w:val="16"/>
                <w:szCs w:val="16"/>
              </w:rPr>
              <w:t>R4-2408653</w:t>
            </w:r>
          </w:p>
        </w:tc>
        <w:tc>
          <w:tcPr>
            <w:tcW w:w="1597" w:type="dxa"/>
          </w:tcPr>
          <w:p w14:paraId="70BDA6C1" w14:textId="77777777" w:rsidR="00CE2778" w:rsidRDefault="00CE2778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6B31BAC" w14:textId="77777777" w:rsidR="00CE2778" w:rsidRDefault="00CE2778" w:rsidP="00E036AA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10395C25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90B5F0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</w:tr>
      <w:tr w:rsidR="00CE2778" w14:paraId="113FB7F9" w14:textId="77777777" w:rsidTr="00E036AA">
        <w:tc>
          <w:tcPr>
            <w:tcW w:w="879" w:type="dxa"/>
          </w:tcPr>
          <w:p w14:paraId="5F5E0C50" w14:textId="77777777" w:rsidR="00CE2778" w:rsidRDefault="00CE277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60B37FF" w14:textId="77777777" w:rsidR="00CE2778" w:rsidRDefault="00CE2778" w:rsidP="00E036AA">
            <w:r>
              <w:rPr>
                <w:sz w:val="16"/>
                <w:szCs w:val="16"/>
              </w:rPr>
              <w:t>4525</w:t>
            </w:r>
          </w:p>
        </w:tc>
        <w:tc>
          <w:tcPr>
            <w:tcW w:w="517" w:type="dxa"/>
          </w:tcPr>
          <w:p w14:paraId="677010CB" w14:textId="77777777" w:rsidR="00CE2778" w:rsidRDefault="00CE277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412FCF" w14:textId="77777777" w:rsidR="00CE2778" w:rsidRDefault="00CE277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D3FFE6" w14:textId="77777777" w:rsidR="00CE2778" w:rsidRDefault="00CE2778" w:rsidP="00E036AA">
            <w:r>
              <w:rPr>
                <w:sz w:val="16"/>
                <w:szCs w:val="16"/>
              </w:rPr>
              <w:t>CR to 38.133 Rel-17 CatA on Missing PC1 Test Parameters for RAN5</w:t>
            </w:r>
          </w:p>
        </w:tc>
        <w:tc>
          <w:tcPr>
            <w:tcW w:w="517" w:type="dxa"/>
          </w:tcPr>
          <w:p w14:paraId="7C0D0360" w14:textId="77777777" w:rsidR="00CE2778" w:rsidRDefault="00CE277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477E80" w14:textId="77777777" w:rsidR="00CE2778" w:rsidRDefault="00CE277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3CCBB75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04051DF" w14:textId="77777777" w:rsidR="00CE2778" w:rsidRDefault="00CE2778" w:rsidP="00E036AA">
            <w:r>
              <w:rPr>
                <w:sz w:val="16"/>
                <w:szCs w:val="16"/>
              </w:rPr>
              <w:t>R4-2408654</w:t>
            </w:r>
          </w:p>
        </w:tc>
        <w:tc>
          <w:tcPr>
            <w:tcW w:w="1597" w:type="dxa"/>
          </w:tcPr>
          <w:p w14:paraId="5E918DBC" w14:textId="77777777" w:rsidR="00CE2778" w:rsidRDefault="00CE2778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0F74835" w14:textId="77777777" w:rsidR="00CE2778" w:rsidRDefault="00CE2778" w:rsidP="00E036AA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7999C3BC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F70321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</w:tr>
      <w:tr w:rsidR="00CE2778" w14:paraId="06A7D96E" w14:textId="77777777" w:rsidTr="00E036AA">
        <w:tc>
          <w:tcPr>
            <w:tcW w:w="879" w:type="dxa"/>
          </w:tcPr>
          <w:p w14:paraId="54817AA9" w14:textId="77777777" w:rsidR="00CE2778" w:rsidRDefault="00CE2778" w:rsidP="00E036A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64B8FDF" w14:textId="77777777" w:rsidR="00CE2778" w:rsidRDefault="00CE2778" w:rsidP="00E036AA">
            <w:r>
              <w:rPr>
                <w:sz w:val="16"/>
                <w:szCs w:val="16"/>
              </w:rPr>
              <w:t>4526</w:t>
            </w:r>
          </w:p>
        </w:tc>
        <w:tc>
          <w:tcPr>
            <w:tcW w:w="517" w:type="dxa"/>
          </w:tcPr>
          <w:p w14:paraId="1BDB15C3" w14:textId="77777777" w:rsidR="00CE2778" w:rsidRDefault="00CE277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DE92B6" w14:textId="77777777" w:rsidR="00CE2778" w:rsidRDefault="00CE277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AF24C8" w14:textId="77777777" w:rsidR="00CE2778" w:rsidRDefault="00CE2778" w:rsidP="00E036AA">
            <w:r>
              <w:rPr>
                <w:sz w:val="16"/>
                <w:szCs w:val="16"/>
              </w:rPr>
              <w:t>CR to 38.133 Rel-18 CatA on Missing PC1 Test Parameters for RAN5</w:t>
            </w:r>
          </w:p>
        </w:tc>
        <w:tc>
          <w:tcPr>
            <w:tcW w:w="517" w:type="dxa"/>
          </w:tcPr>
          <w:p w14:paraId="0923169A" w14:textId="77777777" w:rsidR="00CE2778" w:rsidRDefault="00CE277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26D4DC" w14:textId="77777777" w:rsidR="00CE2778" w:rsidRDefault="00CE277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6C0B744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A438025" w14:textId="77777777" w:rsidR="00CE2778" w:rsidRDefault="00CE2778" w:rsidP="00E036AA">
            <w:r>
              <w:rPr>
                <w:sz w:val="16"/>
                <w:szCs w:val="16"/>
              </w:rPr>
              <w:t>R4-2408655</w:t>
            </w:r>
          </w:p>
        </w:tc>
        <w:tc>
          <w:tcPr>
            <w:tcW w:w="1597" w:type="dxa"/>
          </w:tcPr>
          <w:p w14:paraId="3A98007B" w14:textId="77777777" w:rsidR="00CE2778" w:rsidRDefault="00CE2778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4573DE1" w14:textId="77777777" w:rsidR="00CE2778" w:rsidRDefault="00CE2778" w:rsidP="00E036AA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51EDE0B7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D2AF9D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</w:tr>
      <w:tr w:rsidR="00CE2778" w14:paraId="7F06ADE0" w14:textId="77777777" w:rsidTr="00E036AA">
        <w:tc>
          <w:tcPr>
            <w:tcW w:w="879" w:type="dxa"/>
          </w:tcPr>
          <w:p w14:paraId="704CF7B2" w14:textId="77777777" w:rsidR="00CE2778" w:rsidRDefault="00CE277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3C76458" w14:textId="77777777" w:rsidR="00CE2778" w:rsidRDefault="00CE2778" w:rsidP="00E036AA">
            <w:r>
              <w:rPr>
                <w:sz w:val="16"/>
                <w:szCs w:val="16"/>
              </w:rPr>
              <w:t>4527</w:t>
            </w:r>
          </w:p>
        </w:tc>
        <w:tc>
          <w:tcPr>
            <w:tcW w:w="517" w:type="dxa"/>
          </w:tcPr>
          <w:p w14:paraId="23616767" w14:textId="77777777" w:rsidR="00CE2778" w:rsidRDefault="00CE2778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C88F51" w14:textId="77777777" w:rsidR="00CE2778" w:rsidRDefault="00CE277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2EF968" w14:textId="77777777" w:rsidR="00CE2778" w:rsidRDefault="00CE2778" w:rsidP="00E036AA">
            <w:r>
              <w:rPr>
                <w:sz w:val="16"/>
                <w:szCs w:val="16"/>
              </w:rPr>
              <w:t>CR to 38.133 Rel-17 CatF on PC5,6 RRM Test Configuration Parameters for RAN5</w:t>
            </w:r>
          </w:p>
        </w:tc>
        <w:tc>
          <w:tcPr>
            <w:tcW w:w="517" w:type="dxa"/>
          </w:tcPr>
          <w:p w14:paraId="4422E2AC" w14:textId="77777777" w:rsidR="00CE2778" w:rsidRDefault="00CE277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5EBCCD" w14:textId="77777777" w:rsidR="00CE2778" w:rsidRDefault="00CE277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27DAF8F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AC4C56E" w14:textId="77777777" w:rsidR="00CE2778" w:rsidRDefault="00CE2778" w:rsidP="00E036AA">
            <w:r>
              <w:rPr>
                <w:sz w:val="16"/>
                <w:szCs w:val="16"/>
              </w:rPr>
              <w:t>R4-2410250</w:t>
            </w:r>
          </w:p>
        </w:tc>
        <w:tc>
          <w:tcPr>
            <w:tcW w:w="1597" w:type="dxa"/>
          </w:tcPr>
          <w:p w14:paraId="69D70DE9" w14:textId="77777777" w:rsidR="00CE2778" w:rsidRDefault="00CE2778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A3D94B5" w14:textId="77777777" w:rsidR="00CE2778" w:rsidRDefault="00CE2778" w:rsidP="00E036A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277EE7A1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88D957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</w:tr>
      <w:tr w:rsidR="00CE2778" w14:paraId="211C4B23" w14:textId="77777777" w:rsidTr="00E036AA">
        <w:tc>
          <w:tcPr>
            <w:tcW w:w="879" w:type="dxa"/>
          </w:tcPr>
          <w:p w14:paraId="3E497152" w14:textId="77777777" w:rsidR="00CE2778" w:rsidRDefault="00CE277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8D35E0" w14:textId="77777777" w:rsidR="00CE2778" w:rsidRDefault="00CE2778" w:rsidP="00E036AA">
            <w:r>
              <w:rPr>
                <w:sz w:val="16"/>
                <w:szCs w:val="16"/>
              </w:rPr>
              <w:t>4528</w:t>
            </w:r>
          </w:p>
        </w:tc>
        <w:tc>
          <w:tcPr>
            <w:tcW w:w="517" w:type="dxa"/>
          </w:tcPr>
          <w:p w14:paraId="1E58991C" w14:textId="77777777" w:rsidR="00CE2778" w:rsidRDefault="00CE277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F68CA1" w14:textId="77777777" w:rsidR="00CE2778" w:rsidRDefault="00CE277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7DE4F0" w14:textId="77777777" w:rsidR="00CE2778" w:rsidRDefault="00CE2778" w:rsidP="00E036AA">
            <w:r>
              <w:rPr>
                <w:sz w:val="16"/>
                <w:szCs w:val="16"/>
              </w:rPr>
              <w:t>CR to 38.133 Rel-18 CatA on PC5,6 RRM Test Configuration Parameters for RAN5</w:t>
            </w:r>
          </w:p>
        </w:tc>
        <w:tc>
          <w:tcPr>
            <w:tcW w:w="517" w:type="dxa"/>
          </w:tcPr>
          <w:p w14:paraId="70C4ACF7" w14:textId="77777777" w:rsidR="00CE2778" w:rsidRDefault="00CE277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2C8182" w14:textId="77777777" w:rsidR="00CE2778" w:rsidRDefault="00CE277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A7122C7" w14:textId="77777777" w:rsidR="00CE2778" w:rsidRDefault="00CE277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150223A" w14:textId="77777777" w:rsidR="00CE2778" w:rsidRDefault="00CE2778" w:rsidP="00E036AA">
            <w:r>
              <w:rPr>
                <w:sz w:val="16"/>
                <w:szCs w:val="16"/>
              </w:rPr>
              <w:t>R4-2408657</w:t>
            </w:r>
          </w:p>
        </w:tc>
        <w:tc>
          <w:tcPr>
            <w:tcW w:w="1597" w:type="dxa"/>
          </w:tcPr>
          <w:p w14:paraId="5A3E07AD" w14:textId="77777777" w:rsidR="00CE2778" w:rsidRDefault="00CE2778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8B95450" w14:textId="77777777" w:rsidR="00CE2778" w:rsidRDefault="00CE2778" w:rsidP="00E036A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18E43A16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951A3D" w14:textId="77777777" w:rsidR="00CE2778" w:rsidRDefault="00CE2778" w:rsidP="00E036AA">
            <w:pPr>
              <w:rPr>
                <w:sz w:val="16"/>
                <w:szCs w:val="16"/>
              </w:rPr>
            </w:pPr>
          </w:p>
        </w:tc>
      </w:tr>
    </w:tbl>
    <w:p w14:paraId="20DF2217" w14:textId="77777777" w:rsidR="00E144C4" w:rsidRDefault="00E144C4" w:rsidP="00E144C4"/>
    <w:p w14:paraId="2B2B8FCB" w14:textId="77777777" w:rsidR="00E144C4" w:rsidRDefault="00E144C4" w:rsidP="00E144C4"/>
    <w:p w14:paraId="40F2DDF3" w14:textId="0D14E057" w:rsidR="00E144C4" w:rsidRDefault="00D26A10" w:rsidP="00512C52">
      <w:pPr>
        <w:pStyle w:val="Heading2"/>
        <w:rPr>
          <w:rFonts w:cs="Arial"/>
          <w:noProof/>
        </w:rPr>
      </w:pPr>
      <w:r w:rsidRPr="00D26A10">
        <w:rPr>
          <w:noProof/>
        </w:rPr>
        <w:t>RP-241389</w:t>
      </w:r>
    </w:p>
    <w:p w14:paraId="40399030" w14:textId="13972CBA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9</w:t>
      </w:r>
    </w:p>
    <w:p w14:paraId="7B5D6444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C347C" w:rsidRPr="004E535C" w14:paraId="2CB1BECB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2CEA56C" w14:textId="77777777" w:rsidR="003C347C" w:rsidRPr="00BF1EB6" w:rsidRDefault="003C34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ACCC85" w14:textId="77777777" w:rsidR="003C347C" w:rsidRPr="00BF1EB6" w:rsidRDefault="003C34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2ECB35" w14:textId="77777777" w:rsidR="003C347C" w:rsidRPr="00BF1EB6" w:rsidRDefault="003C34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366F45" w14:textId="77777777" w:rsidR="003C347C" w:rsidRPr="00BF1EB6" w:rsidRDefault="003C34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5577AB1" w14:textId="77777777" w:rsidR="003C347C" w:rsidRPr="00BF1EB6" w:rsidRDefault="003C34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0A9CDB" w14:textId="77777777" w:rsidR="003C347C" w:rsidRPr="00BF1EB6" w:rsidRDefault="003C34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30857A" w14:textId="77777777" w:rsidR="003C347C" w:rsidRPr="00BF1EB6" w:rsidRDefault="003C34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27D8657" w14:textId="77777777" w:rsidR="003C347C" w:rsidRPr="00BF1EB6" w:rsidRDefault="003C34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4979C75" w14:textId="77777777" w:rsidR="003C347C" w:rsidRPr="00BF1EB6" w:rsidRDefault="003C34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5A2114" w14:textId="77777777" w:rsidR="003C347C" w:rsidRPr="00BF1EB6" w:rsidRDefault="003C34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7B3B74F" w14:textId="77777777" w:rsidR="003C347C" w:rsidRPr="00BF1EB6" w:rsidRDefault="003C34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8C30A2" w14:textId="77777777" w:rsidR="003C347C" w:rsidRPr="00BF1EB6" w:rsidRDefault="003C34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1329603" w14:textId="77777777" w:rsidR="003C347C" w:rsidRPr="00BF1EB6" w:rsidRDefault="003C34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C347C" w14:paraId="61A330D5" w14:textId="77777777" w:rsidTr="00E036AA">
        <w:tc>
          <w:tcPr>
            <w:tcW w:w="879" w:type="dxa"/>
          </w:tcPr>
          <w:p w14:paraId="39F13316" w14:textId="77777777" w:rsidR="003C347C" w:rsidRDefault="003C347C" w:rsidP="00E036AA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75419573" w14:textId="77777777" w:rsidR="003C347C" w:rsidRDefault="003C347C" w:rsidP="00E036AA">
            <w:r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</w:tcPr>
          <w:p w14:paraId="700F6166" w14:textId="77777777" w:rsidR="003C347C" w:rsidRDefault="003C34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187361" w14:textId="77777777" w:rsidR="003C347C" w:rsidRDefault="003C347C" w:rsidP="00E036A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A0F0450" w14:textId="77777777" w:rsidR="003C347C" w:rsidRDefault="003C347C" w:rsidP="00E036AA">
            <w:r>
              <w:rPr>
                <w:sz w:val="16"/>
                <w:szCs w:val="16"/>
              </w:rPr>
              <w:t>(AAS_BS_LTE_UTRA-Core) CR to TS 37.105 on correction for single RAT E-UTRA operation</w:t>
            </w:r>
          </w:p>
        </w:tc>
        <w:tc>
          <w:tcPr>
            <w:tcW w:w="517" w:type="dxa"/>
          </w:tcPr>
          <w:p w14:paraId="0D25541F" w14:textId="77777777" w:rsidR="003C347C" w:rsidRDefault="003C347C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18E1AE" w14:textId="77777777" w:rsidR="003C347C" w:rsidRDefault="003C347C" w:rsidP="00E036AA">
            <w:r>
              <w:rPr>
                <w:sz w:val="16"/>
                <w:szCs w:val="16"/>
              </w:rPr>
              <w:t>15.19.0</w:t>
            </w:r>
          </w:p>
        </w:tc>
        <w:tc>
          <w:tcPr>
            <w:tcW w:w="758" w:type="dxa"/>
          </w:tcPr>
          <w:p w14:paraId="1196C7CD" w14:textId="77777777" w:rsidR="003C347C" w:rsidRDefault="003C34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07BB30D" w14:textId="77777777" w:rsidR="003C347C" w:rsidRDefault="003C347C" w:rsidP="00E036AA">
            <w:r>
              <w:rPr>
                <w:sz w:val="16"/>
                <w:szCs w:val="16"/>
              </w:rPr>
              <w:t>R4-2407420</w:t>
            </w:r>
          </w:p>
        </w:tc>
        <w:tc>
          <w:tcPr>
            <w:tcW w:w="1597" w:type="dxa"/>
          </w:tcPr>
          <w:p w14:paraId="0490E0AE" w14:textId="77777777" w:rsidR="003C347C" w:rsidRDefault="003C347C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508165A" w14:textId="77777777" w:rsidR="003C347C" w:rsidRDefault="003C347C" w:rsidP="00E036AA">
            <w:r>
              <w:rPr>
                <w:sz w:val="16"/>
                <w:szCs w:val="16"/>
              </w:rPr>
              <w:t>AAS_BS_LTE_UTRA-Core</w:t>
            </w:r>
          </w:p>
        </w:tc>
        <w:tc>
          <w:tcPr>
            <w:tcW w:w="2323" w:type="dxa"/>
          </w:tcPr>
          <w:p w14:paraId="624E5BCD" w14:textId="77777777" w:rsidR="003C347C" w:rsidRDefault="003C347C" w:rsidP="00E036AA">
            <w:r>
              <w:rPr>
                <w:sz w:val="16"/>
                <w:szCs w:val="16"/>
              </w:rPr>
              <w:t>9.7.6.4.1.2</w:t>
            </w:r>
          </w:p>
        </w:tc>
        <w:tc>
          <w:tcPr>
            <w:tcW w:w="998" w:type="dxa"/>
          </w:tcPr>
          <w:p w14:paraId="7324B0E5" w14:textId="77777777" w:rsidR="003C347C" w:rsidRDefault="003C347C" w:rsidP="00E036AA">
            <w:r>
              <w:rPr>
                <w:sz w:val="16"/>
                <w:szCs w:val="16"/>
              </w:rPr>
              <w:t xml:space="preserve">TS/TR ... CR ... ; TS 37.145-2 CR ... ; TS/TR ... CR ... </w:t>
            </w:r>
          </w:p>
        </w:tc>
      </w:tr>
      <w:tr w:rsidR="003C347C" w14:paraId="1B85CBEC" w14:textId="77777777" w:rsidTr="00E036AA">
        <w:tc>
          <w:tcPr>
            <w:tcW w:w="879" w:type="dxa"/>
          </w:tcPr>
          <w:p w14:paraId="4C954E18" w14:textId="77777777" w:rsidR="003C347C" w:rsidRDefault="003C347C" w:rsidP="00E036AA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16E1CC15" w14:textId="77777777" w:rsidR="003C347C" w:rsidRDefault="003C347C" w:rsidP="00E036AA">
            <w:r>
              <w:rPr>
                <w:sz w:val="16"/>
                <w:szCs w:val="16"/>
              </w:rPr>
              <w:t>0288</w:t>
            </w:r>
          </w:p>
        </w:tc>
        <w:tc>
          <w:tcPr>
            <w:tcW w:w="517" w:type="dxa"/>
          </w:tcPr>
          <w:p w14:paraId="6F5F018A" w14:textId="77777777" w:rsidR="003C347C" w:rsidRDefault="003C34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CB0904" w14:textId="77777777" w:rsidR="003C347C" w:rsidRDefault="003C347C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2597EC" w14:textId="77777777" w:rsidR="003C347C" w:rsidRDefault="003C347C" w:rsidP="00E036AA">
            <w:r>
              <w:rPr>
                <w:sz w:val="16"/>
                <w:szCs w:val="16"/>
              </w:rPr>
              <w:t>(AAS_BS_LTE_UTRA-Core) CR to TS 37.105 on correction for single RAT E-UTRA operation</w:t>
            </w:r>
          </w:p>
        </w:tc>
        <w:tc>
          <w:tcPr>
            <w:tcW w:w="517" w:type="dxa"/>
          </w:tcPr>
          <w:p w14:paraId="1F421ECA" w14:textId="77777777" w:rsidR="003C347C" w:rsidRDefault="003C347C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A3EDFE" w14:textId="77777777" w:rsidR="003C347C" w:rsidRDefault="003C347C" w:rsidP="00E036AA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19EE1579" w14:textId="77777777" w:rsidR="003C347C" w:rsidRDefault="003C34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DBA8185" w14:textId="77777777" w:rsidR="003C347C" w:rsidRDefault="003C347C" w:rsidP="00E036AA">
            <w:r>
              <w:rPr>
                <w:sz w:val="16"/>
                <w:szCs w:val="16"/>
              </w:rPr>
              <w:t>R4-2407421</w:t>
            </w:r>
          </w:p>
        </w:tc>
        <w:tc>
          <w:tcPr>
            <w:tcW w:w="1597" w:type="dxa"/>
          </w:tcPr>
          <w:p w14:paraId="5707BEDB" w14:textId="77777777" w:rsidR="003C347C" w:rsidRDefault="003C347C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F31B4D8" w14:textId="77777777" w:rsidR="003C347C" w:rsidRDefault="003C347C" w:rsidP="00E036AA">
            <w:r>
              <w:rPr>
                <w:sz w:val="16"/>
                <w:szCs w:val="16"/>
              </w:rPr>
              <w:t>AAS_BS_LTE_UTRA-Core</w:t>
            </w:r>
          </w:p>
        </w:tc>
        <w:tc>
          <w:tcPr>
            <w:tcW w:w="2323" w:type="dxa"/>
          </w:tcPr>
          <w:p w14:paraId="10F3A1C8" w14:textId="77777777" w:rsidR="003C347C" w:rsidRDefault="003C347C" w:rsidP="00E036AA">
            <w:r>
              <w:rPr>
                <w:sz w:val="16"/>
                <w:szCs w:val="16"/>
              </w:rPr>
              <w:t>9.7.6.4.1.2</w:t>
            </w:r>
          </w:p>
        </w:tc>
        <w:tc>
          <w:tcPr>
            <w:tcW w:w="998" w:type="dxa"/>
          </w:tcPr>
          <w:p w14:paraId="6D922AEE" w14:textId="77777777" w:rsidR="003C347C" w:rsidRDefault="003C347C" w:rsidP="00E036AA">
            <w:r>
              <w:rPr>
                <w:sz w:val="16"/>
                <w:szCs w:val="16"/>
              </w:rPr>
              <w:t xml:space="preserve">TS/TR ... CR ... ; TS 37.145-2 CR ... ; TS/TR ... CR ... </w:t>
            </w:r>
          </w:p>
        </w:tc>
      </w:tr>
      <w:tr w:rsidR="003C347C" w14:paraId="5CF8CE66" w14:textId="77777777" w:rsidTr="00E036AA">
        <w:tc>
          <w:tcPr>
            <w:tcW w:w="879" w:type="dxa"/>
          </w:tcPr>
          <w:p w14:paraId="76ECE018" w14:textId="77777777" w:rsidR="003C347C" w:rsidRDefault="003C347C" w:rsidP="00E036AA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785DDDDE" w14:textId="77777777" w:rsidR="003C347C" w:rsidRDefault="003C347C" w:rsidP="00E036AA">
            <w:r>
              <w:rPr>
                <w:sz w:val="16"/>
                <w:szCs w:val="16"/>
              </w:rPr>
              <w:t>0289</w:t>
            </w:r>
          </w:p>
        </w:tc>
        <w:tc>
          <w:tcPr>
            <w:tcW w:w="517" w:type="dxa"/>
          </w:tcPr>
          <w:p w14:paraId="4415963E" w14:textId="77777777" w:rsidR="003C347C" w:rsidRDefault="003C34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31A776" w14:textId="77777777" w:rsidR="003C347C" w:rsidRDefault="003C347C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F212AB" w14:textId="77777777" w:rsidR="003C347C" w:rsidRDefault="003C347C" w:rsidP="00E036AA">
            <w:r>
              <w:rPr>
                <w:sz w:val="16"/>
                <w:szCs w:val="16"/>
              </w:rPr>
              <w:t>(AAS_BS_LTE_UTRA-Core) CR to TS 37.105 on correction for single RAT E-UTRA operation</w:t>
            </w:r>
          </w:p>
        </w:tc>
        <w:tc>
          <w:tcPr>
            <w:tcW w:w="517" w:type="dxa"/>
          </w:tcPr>
          <w:p w14:paraId="03C2D176" w14:textId="77777777" w:rsidR="003C347C" w:rsidRDefault="003C347C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EA5D34" w14:textId="77777777" w:rsidR="003C347C" w:rsidRDefault="003C347C" w:rsidP="00E036AA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1067CB7" w14:textId="77777777" w:rsidR="003C347C" w:rsidRDefault="003C34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0EB56BD" w14:textId="77777777" w:rsidR="003C347C" w:rsidRDefault="003C347C" w:rsidP="00E036AA">
            <w:r>
              <w:rPr>
                <w:sz w:val="16"/>
                <w:szCs w:val="16"/>
              </w:rPr>
              <w:t>R4-2407422</w:t>
            </w:r>
          </w:p>
        </w:tc>
        <w:tc>
          <w:tcPr>
            <w:tcW w:w="1597" w:type="dxa"/>
          </w:tcPr>
          <w:p w14:paraId="3F6B7DD5" w14:textId="77777777" w:rsidR="003C347C" w:rsidRDefault="003C347C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9C720CF" w14:textId="77777777" w:rsidR="003C347C" w:rsidRDefault="003C347C" w:rsidP="00E036AA">
            <w:r>
              <w:rPr>
                <w:sz w:val="16"/>
                <w:szCs w:val="16"/>
              </w:rPr>
              <w:t>AAS_BS_LTE_UTRA-Core</w:t>
            </w:r>
          </w:p>
        </w:tc>
        <w:tc>
          <w:tcPr>
            <w:tcW w:w="2323" w:type="dxa"/>
          </w:tcPr>
          <w:p w14:paraId="0742632B" w14:textId="77777777" w:rsidR="003C347C" w:rsidRDefault="003C347C" w:rsidP="00E036AA">
            <w:r>
              <w:rPr>
                <w:sz w:val="16"/>
                <w:szCs w:val="16"/>
              </w:rPr>
              <w:t>9.7.6.4.1.2</w:t>
            </w:r>
          </w:p>
        </w:tc>
        <w:tc>
          <w:tcPr>
            <w:tcW w:w="998" w:type="dxa"/>
          </w:tcPr>
          <w:p w14:paraId="18E3246B" w14:textId="77777777" w:rsidR="003C347C" w:rsidRDefault="003C347C" w:rsidP="00E036AA">
            <w:r>
              <w:rPr>
                <w:sz w:val="16"/>
                <w:szCs w:val="16"/>
              </w:rPr>
              <w:t xml:space="preserve">TS/TR ... CR ... ; TS 37.145-2 CR ... ; TS/TR ... CR ... </w:t>
            </w:r>
          </w:p>
        </w:tc>
      </w:tr>
      <w:tr w:rsidR="003C347C" w14:paraId="54180E7D" w14:textId="77777777" w:rsidTr="00E036AA">
        <w:tc>
          <w:tcPr>
            <w:tcW w:w="879" w:type="dxa"/>
          </w:tcPr>
          <w:p w14:paraId="5012FB5E" w14:textId="77777777" w:rsidR="003C347C" w:rsidRDefault="003C347C" w:rsidP="00E036AA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03421699" w14:textId="77777777" w:rsidR="003C347C" w:rsidRDefault="003C347C" w:rsidP="00E036AA">
            <w:r>
              <w:rPr>
                <w:sz w:val="16"/>
                <w:szCs w:val="16"/>
              </w:rPr>
              <w:t>0290</w:t>
            </w:r>
          </w:p>
        </w:tc>
        <w:tc>
          <w:tcPr>
            <w:tcW w:w="517" w:type="dxa"/>
          </w:tcPr>
          <w:p w14:paraId="1969B012" w14:textId="77777777" w:rsidR="003C347C" w:rsidRDefault="003C34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9456C5" w14:textId="77777777" w:rsidR="003C347C" w:rsidRDefault="003C347C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D17ED7" w14:textId="77777777" w:rsidR="003C347C" w:rsidRDefault="003C347C" w:rsidP="00E036AA">
            <w:r>
              <w:rPr>
                <w:sz w:val="16"/>
                <w:szCs w:val="16"/>
              </w:rPr>
              <w:t>(AAS_BS_LTE_UTRA-Core) CR to TS 37.105 on correction for single RAT E-UTRA operation</w:t>
            </w:r>
          </w:p>
        </w:tc>
        <w:tc>
          <w:tcPr>
            <w:tcW w:w="517" w:type="dxa"/>
          </w:tcPr>
          <w:p w14:paraId="16FBA539" w14:textId="77777777" w:rsidR="003C347C" w:rsidRDefault="003C347C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FE2824" w14:textId="77777777" w:rsidR="003C347C" w:rsidRDefault="003C347C" w:rsidP="00E036AA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756BBE8" w14:textId="77777777" w:rsidR="003C347C" w:rsidRDefault="003C34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5736A0E" w14:textId="77777777" w:rsidR="003C347C" w:rsidRDefault="003C347C" w:rsidP="00E036AA">
            <w:r>
              <w:rPr>
                <w:sz w:val="16"/>
                <w:szCs w:val="16"/>
              </w:rPr>
              <w:t>R4-2407423</w:t>
            </w:r>
          </w:p>
        </w:tc>
        <w:tc>
          <w:tcPr>
            <w:tcW w:w="1597" w:type="dxa"/>
          </w:tcPr>
          <w:p w14:paraId="57B86C75" w14:textId="77777777" w:rsidR="003C347C" w:rsidRDefault="003C347C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925A862" w14:textId="77777777" w:rsidR="003C347C" w:rsidRDefault="003C347C" w:rsidP="00E036AA">
            <w:r>
              <w:rPr>
                <w:sz w:val="16"/>
                <w:szCs w:val="16"/>
              </w:rPr>
              <w:t>AAS_BS_LTE_UTRA-Core</w:t>
            </w:r>
          </w:p>
        </w:tc>
        <w:tc>
          <w:tcPr>
            <w:tcW w:w="2323" w:type="dxa"/>
          </w:tcPr>
          <w:p w14:paraId="14B99650" w14:textId="77777777" w:rsidR="003C347C" w:rsidRDefault="003C347C" w:rsidP="00E036AA">
            <w:r>
              <w:rPr>
                <w:sz w:val="16"/>
                <w:szCs w:val="16"/>
              </w:rPr>
              <w:t>9.7.6.4.1.2</w:t>
            </w:r>
          </w:p>
        </w:tc>
        <w:tc>
          <w:tcPr>
            <w:tcW w:w="998" w:type="dxa"/>
          </w:tcPr>
          <w:p w14:paraId="2EC84551" w14:textId="77777777" w:rsidR="003C347C" w:rsidRDefault="003C347C" w:rsidP="00E036AA">
            <w:r>
              <w:rPr>
                <w:sz w:val="16"/>
                <w:szCs w:val="16"/>
              </w:rPr>
              <w:t xml:space="preserve">TS/TR ... CR ... ; TS 37.145-2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3C347C" w14:paraId="0F3A0741" w14:textId="77777777" w:rsidTr="00E036AA">
        <w:tc>
          <w:tcPr>
            <w:tcW w:w="879" w:type="dxa"/>
          </w:tcPr>
          <w:p w14:paraId="39F0B7FD" w14:textId="77777777" w:rsidR="003C347C" w:rsidRDefault="003C347C" w:rsidP="00E036AA">
            <w:r>
              <w:rPr>
                <w:sz w:val="16"/>
                <w:szCs w:val="16"/>
              </w:rPr>
              <w:lastRenderedPageBreak/>
              <w:t>37.145-2</w:t>
            </w:r>
          </w:p>
        </w:tc>
        <w:tc>
          <w:tcPr>
            <w:tcW w:w="637" w:type="dxa"/>
          </w:tcPr>
          <w:p w14:paraId="62CF31EF" w14:textId="77777777" w:rsidR="003C347C" w:rsidRDefault="003C347C" w:rsidP="00E036AA">
            <w:r>
              <w:rPr>
                <w:sz w:val="16"/>
                <w:szCs w:val="16"/>
              </w:rPr>
              <w:t>0379</w:t>
            </w:r>
          </w:p>
        </w:tc>
        <w:tc>
          <w:tcPr>
            <w:tcW w:w="517" w:type="dxa"/>
          </w:tcPr>
          <w:p w14:paraId="41BB9389" w14:textId="77777777" w:rsidR="003C347C" w:rsidRDefault="003C34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17D652" w14:textId="77777777" w:rsidR="003C347C" w:rsidRDefault="003C347C" w:rsidP="00E036A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185E2AE" w14:textId="77777777" w:rsidR="003C347C" w:rsidRDefault="003C347C" w:rsidP="00E036AA">
            <w:r>
              <w:rPr>
                <w:sz w:val="16"/>
                <w:szCs w:val="16"/>
              </w:rPr>
              <w:t>(AAS_BS_LTE_UTRA-Core) CR to TS 37.145-2 on correction for single RAT E-UTRA operation</w:t>
            </w:r>
          </w:p>
        </w:tc>
        <w:tc>
          <w:tcPr>
            <w:tcW w:w="517" w:type="dxa"/>
          </w:tcPr>
          <w:p w14:paraId="7855ED59" w14:textId="77777777" w:rsidR="003C347C" w:rsidRDefault="003C347C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7F5BC2" w14:textId="77777777" w:rsidR="003C347C" w:rsidRDefault="003C347C" w:rsidP="00E036AA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17EFCEA9" w14:textId="77777777" w:rsidR="003C347C" w:rsidRDefault="003C34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5D7F12D" w14:textId="77777777" w:rsidR="003C347C" w:rsidRDefault="003C347C" w:rsidP="00E036AA">
            <w:r>
              <w:rPr>
                <w:sz w:val="16"/>
                <w:szCs w:val="16"/>
              </w:rPr>
              <w:t>R4-2407424</w:t>
            </w:r>
          </w:p>
        </w:tc>
        <w:tc>
          <w:tcPr>
            <w:tcW w:w="1597" w:type="dxa"/>
          </w:tcPr>
          <w:p w14:paraId="284C25A3" w14:textId="77777777" w:rsidR="003C347C" w:rsidRDefault="003C347C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C4CB356" w14:textId="77777777" w:rsidR="003C347C" w:rsidRDefault="003C347C" w:rsidP="00E036AA">
            <w:r>
              <w:rPr>
                <w:sz w:val="16"/>
                <w:szCs w:val="16"/>
              </w:rPr>
              <w:t>AAS_BS_LTE_UTRA-Perf</w:t>
            </w:r>
          </w:p>
        </w:tc>
        <w:tc>
          <w:tcPr>
            <w:tcW w:w="2323" w:type="dxa"/>
          </w:tcPr>
          <w:p w14:paraId="7588AAE7" w14:textId="77777777" w:rsidR="003C347C" w:rsidRDefault="003C347C" w:rsidP="00E036AA">
            <w:r>
              <w:rPr>
                <w:sz w:val="16"/>
                <w:szCs w:val="16"/>
              </w:rPr>
              <w:t>6.7.6.2.5.3</w:t>
            </w:r>
          </w:p>
        </w:tc>
        <w:tc>
          <w:tcPr>
            <w:tcW w:w="998" w:type="dxa"/>
          </w:tcPr>
          <w:p w14:paraId="171156C2" w14:textId="77777777" w:rsidR="003C347C" w:rsidRDefault="003C347C" w:rsidP="00E036AA">
            <w:r>
              <w:rPr>
                <w:sz w:val="16"/>
                <w:szCs w:val="16"/>
              </w:rPr>
              <w:t xml:space="preserve">TS 37.105 CR ... ; TS/TR ... CR ... ; TS/TR ... CR ... </w:t>
            </w:r>
          </w:p>
        </w:tc>
      </w:tr>
      <w:tr w:rsidR="003C347C" w14:paraId="4CB82B58" w14:textId="77777777" w:rsidTr="00E036AA">
        <w:tc>
          <w:tcPr>
            <w:tcW w:w="879" w:type="dxa"/>
          </w:tcPr>
          <w:p w14:paraId="4034F39F" w14:textId="77777777" w:rsidR="003C347C" w:rsidRDefault="003C347C" w:rsidP="00E036AA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4A72FEA4" w14:textId="77777777" w:rsidR="003C347C" w:rsidRDefault="003C347C" w:rsidP="00E036AA">
            <w:r>
              <w:rPr>
                <w:sz w:val="16"/>
                <w:szCs w:val="16"/>
              </w:rPr>
              <w:t>0380</w:t>
            </w:r>
          </w:p>
        </w:tc>
        <w:tc>
          <w:tcPr>
            <w:tcW w:w="517" w:type="dxa"/>
          </w:tcPr>
          <w:p w14:paraId="389FB84A" w14:textId="77777777" w:rsidR="003C347C" w:rsidRDefault="003C34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6DB923" w14:textId="77777777" w:rsidR="003C347C" w:rsidRDefault="003C347C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6644DC8" w14:textId="77777777" w:rsidR="003C347C" w:rsidRDefault="003C347C" w:rsidP="00E036AA">
            <w:r>
              <w:rPr>
                <w:sz w:val="16"/>
                <w:szCs w:val="16"/>
              </w:rPr>
              <w:t>(AAS_BS_LTE_UTRA-Core) CR to TS 37.145-2 on correction for single RAT E-UTRA operation</w:t>
            </w:r>
          </w:p>
        </w:tc>
        <w:tc>
          <w:tcPr>
            <w:tcW w:w="517" w:type="dxa"/>
          </w:tcPr>
          <w:p w14:paraId="7108B1DE" w14:textId="77777777" w:rsidR="003C347C" w:rsidRDefault="003C347C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9C8509" w14:textId="77777777" w:rsidR="003C347C" w:rsidRDefault="003C347C" w:rsidP="00E036AA">
            <w:r>
              <w:rPr>
                <w:sz w:val="16"/>
                <w:szCs w:val="16"/>
              </w:rPr>
              <w:t>16.17.0</w:t>
            </w:r>
          </w:p>
        </w:tc>
        <w:tc>
          <w:tcPr>
            <w:tcW w:w="758" w:type="dxa"/>
          </w:tcPr>
          <w:p w14:paraId="10A89FFC" w14:textId="77777777" w:rsidR="003C347C" w:rsidRDefault="003C34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00E47D0" w14:textId="77777777" w:rsidR="003C347C" w:rsidRDefault="003C347C" w:rsidP="00E036AA">
            <w:r>
              <w:rPr>
                <w:sz w:val="16"/>
                <w:szCs w:val="16"/>
              </w:rPr>
              <w:t>R4-2407425</w:t>
            </w:r>
          </w:p>
        </w:tc>
        <w:tc>
          <w:tcPr>
            <w:tcW w:w="1597" w:type="dxa"/>
          </w:tcPr>
          <w:p w14:paraId="2EE5B20F" w14:textId="77777777" w:rsidR="003C347C" w:rsidRDefault="003C347C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CECA578" w14:textId="77777777" w:rsidR="003C347C" w:rsidRDefault="003C347C" w:rsidP="00E036AA">
            <w:r>
              <w:rPr>
                <w:sz w:val="16"/>
                <w:szCs w:val="16"/>
              </w:rPr>
              <w:t>AAS_BS_LTE_UTRA-Perf</w:t>
            </w:r>
          </w:p>
        </w:tc>
        <w:tc>
          <w:tcPr>
            <w:tcW w:w="2323" w:type="dxa"/>
          </w:tcPr>
          <w:p w14:paraId="5D94B306" w14:textId="77777777" w:rsidR="003C347C" w:rsidRDefault="003C347C" w:rsidP="00E036AA">
            <w:r>
              <w:rPr>
                <w:sz w:val="16"/>
                <w:szCs w:val="16"/>
              </w:rPr>
              <w:t>6.7.6.2.5.3</w:t>
            </w:r>
          </w:p>
        </w:tc>
        <w:tc>
          <w:tcPr>
            <w:tcW w:w="998" w:type="dxa"/>
          </w:tcPr>
          <w:p w14:paraId="2CA4E37E" w14:textId="77777777" w:rsidR="003C347C" w:rsidRDefault="003C347C" w:rsidP="00E036AA">
            <w:r>
              <w:rPr>
                <w:sz w:val="16"/>
                <w:szCs w:val="16"/>
              </w:rPr>
              <w:t xml:space="preserve">TS 37.105 CR ... ; TS/TR ... CR ... ; TS/TR ... CR ... </w:t>
            </w:r>
          </w:p>
        </w:tc>
      </w:tr>
      <w:tr w:rsidR="003C347C" w14:paraId="7BD6BD2D" w14:textId="77777777" w:rsidTr="00E036AA">
        <w:tc>
          <w:tcPr>
            <w:tcW w:w="879" w:type="dxa"/>
          </w:tcPr>
          <w:p w14:paraId="5063AF40" w14:textId="77777777" w:rsidR="003C347C" w:rsidRDefault="003C347C" w:rsidP="00E036AA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1B4713C0" w14:textId="77777777" w:rsidR="003C347C" w:rsidRDefault="003C347C" w:rsidP="00E036AA">
            <w:r>
              <w:rPr>
                <w:sz w:val="16"/>
                <w:szCs w:val="16"/>
              </w:rPr>
              <w:t>0381</w:t>
            </w:r>
          </w:p>
        </w:tc>
        <w:tc>
          <w:tcPr>
            <w:tcW w:w="517" w:type="dxa"/>
          </w:tcPr>
          <w:p w14:paraId="10CD7D00" w14:textId="77777777" w:rsidR="003C347C" w:rsidRDefault="003C34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413115" w14:textId="77777777" w:rsidR="003C347C" w:rsidRDefault="003C347C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04C26D" w14:textId="77777777" w:rsidR="003C347C" w:rsidRDefault="003C347C" w:rsidP="00E036AA">
            <w:r>
              <w:rPr>
                <w:sz w:val="16"/>
                <w:szCs w:val="16"/>
              </w:rPr>
              <w:t>(AAS_BS_LTE_UTRA-Core) CR to TS 37.145-2 on correction for single RAT E-UTRA operation</w:t>
            </w:r>
          </w:p>
        </w:tc>
        <w:tc>
          <w:tcPr>
            <w:tcW w:w="517" w:type="dxa"/>
          </w:tcPr>
          <w:p w14:paraId="17A3BA99" w14:textId="77777777" w:rsidR="003C347C" w:rsidRDefault="003C347C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3A41BD" w14:textId="77777777" w:rsidR="003C347C" w:rsidRDefault="003C347C" w:rsidP="00E036AA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78F8FEC5" w14:textId="77777777" w:rsidR="003C347C" w:rsidRDefault="003C34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352C960" w14:textId="77777777" w:rsidR="003C347C" w:rsidRDefault="003C347C" w:rsidP="00E036AA">
            <w:r>
              <w:rPr>
                <w:sz w:val="16"/>
                <w:szCs w:val="16"/>
              </w:rPr>
              <w:t>R4-2407426</w:t>
            </w:r>
          </w:p>
        </w:tc>
        <w:tc>
          <w:tcPr>
            <w:tcW w:w="1597" w:type="dxa"/>
          </w:tcPr>
          <w:p w14:paraId="1A041A74" w14:textId="77777777" w:rsidR="003C347C" w:rsidRDefault="003C347C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A779EEC" w14:textId="77777777" w:rsidR="003C347C" w:rsidRDefault="003C347C" w:rsidP="00E036AA">
            <w:r>
              <w:rPr>
                <w:sz w:val="16"/>
                <w:szCs w:val="16"/>
              </w:rPr>
              <w:t>AAS_BS_LTE_UTRA-Perf</w:t>
            </w:r>
          </w:p>
        </w:tc>
        <w:tc>
          <w:tcPr>
            <w:tcW w:w="2323" w:type="dxa"/>
          </w:tcPr>
          <w:p w14:paraId="4A1898DA" w14:textId="77777777" w:rsidR="003C347C" w:rsidRDefault="003C347C" w:rsidP="00E036AA">
            <w:r>
              <w:rPr>
                <w:sz w:val="16"/>
                <w:szCs w:val="16"/>
              </w:rPr>
              <w:t>6.7.6.2.5.3</w:t>
            </w:r>
          </w:p>
        </w:tc>
        <w:tc>
          <w:tcPr>
            <w:tcW w:w="998" w:type="dxa"/>
          </w:tcPr>
          <w:p w14:paraId="2CACCA39" w14:textId="77777777" w:rsidR="003C347C" w:rsidRDefault="003C347C" w:rsidP="00E036AA">
            <w:r>
              <w:rPr>
                <w:sz w:val="16"/>
                <w:szCs w:val="16"/>
              </w:rPr>
              <w:t xml:space="preserve">TS 37.105 CR ... ; TS/TR ... CR ... ; TS/TR ... CR ... </w:t>
            </w:r>
          </w:p>
        </w:tc>
      </w:tr>
      <w:tr w:rsidR="003C347C" w14:paraId="5E01F84A" w14:textId="77777777" w:rsidTr="00E036AA">
        <w:tc>
          <w:tcPr>
            <w:tcW w:w="879" w:type="dxa"/>
          </w:tcPr>
          <w:p w14:paraId="78246AB2" w14:textId="77777777" w:rsidR="003C347C" w:rsidRDefault="003C347C" w:rsidP="00E036AA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281E188A" w14:textId="77777777" w:rsidR="003C347C" w:rsidRDefault="003C347C" w:rsidP="00E036AA">
            <w:r>
              <w:rPr>
                <w:sz w:val="16"/>
                <w:szCs w:val="16"/>
              </w:rPr>
              <w:t>0382</w:t>
            </w:r>
          </w:p>
        </w:tc>
        <w:tc>
          <w:tcPr>
            <w:tcW w:w="517" w:type="dxa"/>
          </w:tcPr>
          <w:p w14:paraId="25A032F0" w14:textId="77777777" w:rsidR="003C347C" w:rsidRDefault="003C34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CEDBA3" w14:textId="77777777" w:rsidR="003C347C" w:rsidRDefault="003C347C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CCA367" w14:textId="77777777" w:rsidR="003C347C" w:rsidRDefault="003C347C" w:rsidP="00E036AA">
            <w:r>
              <w:rPr>
                <w:sz w:val="16"/>
                <w:szCs w:val="16"/>
              </w:rPr>
              <w:t>(AAS_BS_LTE_UTRA-Core) CR to TS 37.145-2 on correction for single RAT E-UTRA operation</w:t>
            </w:r>
          </w:p>
        </w:tc>
        <w:tc>
          <w:tcPr>
            <w:tcW w:w="517" w:type="dxa"/>
          </w:tcPr>
          <w:p w14:paraId="6CA5802E" w14:textId="77777777" w:rsidR="003C347C" w:rsidRDefault="003C347C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3355C8" w14:textId="77777777" w:rsidR="003C347C" w:rsidRDefault="003C347C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06E90E0" w14:textId="77777777" w:rsidR="003C347C" w:rsidRDefault="003C34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CB8DC90" w14:textId="77777777" w:rsidR="003C347C" w:rsidRDefault="003C347C" w:rsidP="00E036AA">
            <w:r>
              <w:rPr>
                <w:sz w:val="16"/>
                <w:szCs w:val="16"/>
              </w:rPr>
              <w:t>R4-2407427</w:t>
            </w:r>
          </w:p>
        </w:tc>
        <w:tc>
          <w:tcPr>
            <w:tcW w:w="1597" w:type="dxa"/>
          </w:tcPr>
          <w:p w14:paraId="2AF2251B" w14:textId="77777777" w:rsidR="003C347C" w:rsidRDefault="003C347C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6863768" w14:textId="77777777" w:rsidR="003C347C" w:rsidRDefault="003C347C" w:rsidP="00E036AA">
            <w:r>
              <w:rPr>
                <w:sz w:val="16"/>
                <w:szCs w:val="16"/>
              </w:rPr>
              <w:t>AAS_BS_LTE_UTRA-Perf</w:t>
            </w:r>
          </w:p>
        </w:tc>
        <w:tc>
          <w:tcPr>
            <w:tcW w:w="2323" w:type="dxa"/>
          </w:tcPr>
          <w:p w14:paraId="060845E9" w14:textId="77777777" w:rsidR="003C347C" w:rsidRDefault="003C347C" w:rsidP="00E036AA">
            <w:r>
              <w:rPr>
                <w:sz w:val="16"/>
                <w:szCs w:val="16"/>
              </w:rPr>
              <w:t>6.7.6.2.5.3</w:t>
            </w:r>
          </w:p>
        </w:tc>
        <w:tc>
          <w:tcPr>
            <w:tcW w:w="998" w:type="dxa"/>
          </w:tcPr>
          <w:p w14:paraId="066EA6CF" w14:textId="77777777" w:rsidR="003C347C" w:rsidRDefault="003C347C" w:rsidP="00E036AA">
            <w:r>
              <w:rPr>
                <w:sz w:val="16"/>
                <w:szCs w:val="16"/>
              </w:rPr>
              <w:t xml:space="preserve">TS 37.105 CR ... ; TS/TR ... CR ... ; TS/TR ... CR ... </w:t>
            </w:r>
          </w:p>
        </w:tc>
      </w:tr>
      <w:tr w:rsidR="003C347C" w14:paraId="48C49C79" w14:textId="77777777" w:rsidTr="00E036AA">
        <w:tc>
          <w:tcPr>
            <w:tcW w:w="879" w:type="dxa"/>
          </w:tcPr>
          <w:p w14:paraId="0C9F055B" w14:textId="77777777" w:rsidR="003C347C" w:rsidRDefault="003C347C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B9D18B3" w14:textId="77777777" w:rsidR="003C347C" w:rsidRDefault="003C347C" w:rsidP="00E036AA">
            <w:r>
              <w:rPr>
                <w:sz w:val="16"/>
                <w:szCs w:val="16"/>
              </w:rPr>
              <w:t>2271</w:t>
            </w:r>
          </w:p>
        </w:tc>
        <w:tc>
          <w:tcPr>
            <w:tcW w:w="517" w:type="dxa"/>
          </w:tcPr>
          <w:p w14:paraId="64C95E0C" w14:textId="77777777" w:rsidR="003C347C" w:rsidRDefault="003C347C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29D617" w14:textId="77777777" w:rsidR="003C347C" w:rsidRDefault="003C347C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C070122" w14:textId="77777777" w:rsidR="003C347C" w:rsidRDefault="003C347C" w:rsidP="00E036AA">
            <w:r>
              <w:rPr>
                <w:sz w:val="16"/>
                <w:szCs w:val="16"/>
              </w:rPr>
              <w:t>(5G_V2X_NRSL) CR to TS 38.101-1: correction of Pcmax tolerance for sidelink (Rel-16)</w:t>
            </w:r>
          </w:p>
        </w:tc>
        <w:tc>
          <w:tcPr>
            <w:tcW w:w="517" w:type="dxa"/>
          </w:tcPr>
          <w:p w14:paraId="03C3217D" w14:textId="77777777" w:rsidR="003C347C" w:rsidRDefault="003C347C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E86B5C" w14:textId="77777777" w:rsidR="003C347C" w:rsidRDefault="003C347C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426B960B" w14:textId="77777777" w:rsidR="003C347C" w:rsidRDefault="003C34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467F3F2" w14:textId="77777777" w:rsidR="003C347C" w:rsidRDefault="003C347C" w:rsidP="00E036AA">
            <w:r>
              <w:rPr>
                <w:sz w:val="16"/>
                <w:szCs w:val="16"/>
              </w:rPr>
              <w:t>R4-2410733</w:t>
            </w:r>
          </w:p>
        </w:tc>
        <w:tc>
          <w:tcPr>
            <w:tcW w:w="1597" w:type="dxa"/>
          </w:tcPr>
          <w:p w14:paraId="13065D7D" w14:textId="77777777" w:rsidR="003C347C" w:rsidRDefault="003C347C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3D3E54" w14:textId="77777777" w:rsidR="003C347C" w:rsidRDefault="003C347C" w:rsidP="00E036AA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268D0604" w14:textId="77777777" w:rsidR="003C347C" w:rsidRDefault="003C347C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2C97B4" w14:textId="77777777" w:rsidR="003C347C" w:rsidRDefault="003C347C" w:rsidP="00E036AA">
            <w:pPr>
              <w:rPr>
                <w:sz w:val="16"/>
                <w:szCs w:val="16"/>
              </w:rPr>
            </w:pPr>
          </w:p>
        </w:tc>
      </w:tr>
      <w:tr w:rsidR="003C347C" w14:paraId="6115A0C4" w14:textId="77777777" w:rsidTr="00E036AA">
        <w:tc>
          <w:tcPr>
            <w:tcW w:w="879" w:type="dxa"/>
          </w:tcPr>
          <w:p w14:paraId="39B39DC2" w14:textId="77777777" w:rsidR="003C347C" w:rsidRDefault="003C347C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AB7E01D" w14:textId="77777777" w:rsidR="003C347C" w:rsidRDefault="003C347C" w:rsidP="00E036AA">
            <w:r>
              <w:rPr>
                <w:sz w:val="16"/>
                <w:szCs w:val="16"/>
              </w:rPr>
              <w:t>2272</w:t>
            </w:r>
          </w:p>
        </w:tc>
        <w:tc>
          <w:tcPr>
            <w:tcW w:w="517" w:type="dxa"/>
          </w:tcPr>
          <w:p w14:paraId="3B1D7AB3" w14:textId="77777777" w:rsidR="003C347C" w:rsidRDefault="003C34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F8E769" w14:textId="77777777" w:rsidR="003C347C" w:rsidRDefault="003C347C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D2A4CE" w14:textId="77777777" w:rsidR="003C347C" w:rsidRDefault="003C347C" w:rsidP="00E036AA">
            <w:r>
              <w:rPr>
                <w:sz w:val="16"/>
                <w:szCs w:val="16"/>
              </w:rPr>
              <w:t>(5G_V2X_NRSL) CR to TS 38.101-1: correction of Pcmax tolerance for sidelink (Rel-17)</w:t>
            </w:r>
          </w:p>
        </w:tc>
        <w:tc>
          <w:tcPr>
            <w:tcW w:w="517" w:type="dxa"/>
          </w:tcPr>
          <w:p w14:paraId="2B09177A" w14:textId="77777777" w:rsidR="003C347C" w:rsidRDefault="003C347C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D67658" w14:textId="77777777" w:rsidR="003C347C" w:rsidRDefault="003C347C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C86CB56" w14:textId="77777777" w:rsidR="003C347C" w:rsidRDefault="003C34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A337304" w14:textId="77777777" w:rsidR="003C347C" w:rsidRDefault="003C347C" w:rsidP="00E036AA">
            <w:r>
              <w:rPr>
                <w:sz w:val="16"/>
                <w:szCs w:val="16"/>
              </w:rPr>
              <w:t>R4-2408055</w:t>
            </w:r>
          </w:p>
        </w:tc>
        <w:tc>
          <w:tcPr>
            <w:tcW w:w="1597" w:type="dxa"/>
          </w:tcPr>
          <w:p w14:paraId="42D032F3" w14:textId="77777777" w:rsidR="003C347C" w:rsidRDefault="003C347C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83F6D97" w14:textId="77777777" w:rsidR="003C347C" w:rsidRDefault="003C347C" w:rsidP="00E036AA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445C277A" w14:textId="77777777" w:rsidR="003C347C" w:rsidRDefault="003C347C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634332" w14:textId="77777777" w:rsidR="003C347C" w:rsidRDefault="003C347C" w:rsidP="00E036AA">
            <w:pPr>
              <w:rPr>
                <w:sz w:val="16"/>
                <w:szCs w:val="16"/>
              </w:rPr>
            </w:pPr>
          </w:p>
        </w:tc>
      </w:tr>
      <w:tr w:rsidR="003C347C" w14:paraId="428C05A1" w14:textId="77777777" w:rsidTr="00E036AA">
        <w:tc>
          <w:tcPr>
            <w:tcW w:w="879" w:type="dxa"/>
          </w:tcPr>
          <w:p w14:paraId="15C5639C" w14:textId="77777777" w:rsidR="003C347C" w:rsidRDefault="003C347C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08B1A6F" w14:textId="77777777" w:rsidR="003C347C" w:rsidRDefault="003C347C" w:rsidP="00E036AA">
            <w:r>
              <w:rPr>
                <w:sz w:val="16"/>
                <w:szCs w:val="16"/>
              </w:rPr>
              <w:t>2273</w:t>
            </w:r>
          </w:p>
        </w:tc>
        <w:tc>
          <w:tcPr>
            <w:tcW w:w="517" w:type="dxa"/>
          </w:tcPr>
          <w:p w14:paraId="0381E819" w14:textId="77777777" w:rsidR="003C347C" w:rsidRDefault="003C34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B1BD68" w14:textId="77777777" w:rsidR="003C347C" w:rsidRDefault="003C347C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BC0CB5" w14:textId="77777777" w:rsidR="003C347C" w:rsidRDefault="003C347C" w:rsidP="00E036AA">
            <w:r>
              <w:rPr>
                <w:sz w:val="16"/>
                <w:szCs w:val="16"/>
              </w:rPr>
              <w:t>(5G_V2X_NRSL) CR to TS 38.101-1: correction of Pcmax tolerance for sidelink (Rel-18)</w:t>
            </w:r>
          </w:p>
        </w:tc>
        <w:tc>
          <w:tcPr>
            <w:tcW w:w="517" w:type="dxa"/>
          </w:tcPr>
          <w:p w14:paraId="23405200" w14:textId="77777777" w:rsidR="003C347C" w:rsidRDefault="003C347C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968018" w14:textId="77777777" w:rsidR="003C347C" w:rsidRDefault="003C347C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9BD1E78" w14:textId="77777777" w:rsidR="003C347C" w:rsidRDefault="003C34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7469DE9" w14:textId="77777777" w:rsidR="003C347C" w:rsidRDefault="003C347C" w:rsidP="00E036AA">
            <w:r>
              <w:rPr>
                <w:sz w:val="16"/>
                <w:szCs w:val="16"/>
              </w:rPr>
              <w:t>R4-2408056</w:t>
            </w:r>
          </w:p>
        </w:tc>
        <w:tc>
          <w:tcPr>
            <w:tcW w:w="1597" w:type="dxa"/>
          </w:tcPr>
          <w:p w14:paraId="4B24D5F3" w14:textId="77777777" w:rsidR="003C347C" w:rsidRDefault="003C347C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F30B11A" w14:textId="77777777" w:rsidR="003C347C" w:rsidRDefault="003C347C" w:rsidP="00E036AA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6A072CE0" w14:textId="77777777" w:rsidR="003C347C" w:rsidRDefault="003C347C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5185F0" w14:textId="77777777" w:rsidR="003C347C" w:rsidRDefault="003C347C" w:rsidP="00E036AA">
            <w:pPr>
              <w:rPr>
                <w:sz w:val="16"/>
                <w:szCs w:val="16"/>
              </w:rPr>
            </w:pPr>
          </w:p>
        </w:tc>
      </w:tr>
    </w:tbl>
    <w:p w14:paraId="48DC74F2" w14:textId="77777777" w:rsidR="00E144C4" w:rsidRDefault="00E144C4" w:rsidP="00E144C4"/>
    <w:p w14:paraId="4C7F45A6" w14:textId="77777777" w:rsidR="00E144C4" w:rsidRDefault="00E144C4" w:rsidP="00E144C4"/>
    <w:p w14:paraId="0A6927D2" w14:textId="53A23546" w:rsidR="00E144C4" w:rsidRDefault="00D26A10" w:rsidP="00512C52">
      <w:pPr>
        <w:pStyle w:val="Heading2"/>
        <w:rPr>
          <w:rFonts w:cs="Arial"/>
          <w:noProof/>
        </w:rPr>
      </w:pPr>
      <w:bookmarkStart w:id="2" w:name="_Hlk165992669"/>
      <w:r w:rsidRPr="00D26A10">
        <w:rPr>
          <w:noProof/>
        </w:rPr>
        <w:lastRenderedPageBreak/>
        <w:t>RP-241390</w:t>
      </w:r>
    </w:p>
    <w:p w14:paraId="7F294C1F" w14:textId="2EFF3B66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10</w:t>
      </w:r>
    </w:p>
    <w:p w14:paraId="6E5A413D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D0C7C" w:rsidRPr="004E535C" w14:paraId="50D3B90D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26371CE" w14:textId="77777777" w:rsidR="00ED0C7C" w:rsidRPr="00BF1EB6" w:rsidRDefault="00ED0C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11EF08" w14:textId="77777777" w:rsidR="00ED0C7C" w:rsidRPr="00BF1EB6" w:rsidRDefault="00ED0C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0C0836" w14:textId="77777777" w:rsidR="00ED0C7C" w:rsidRPr="00BF1EB6" w:rsidRDefault="00ED0C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A3AE4B" w14:textId="77777777" w:rsidR="00ED0C7C" w:rsidRPr="00BF1EB6" w:rsidRDefault="00ED0C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96279AA" w14:textId="77777777" w:rsidR="00ED0C7C" w:rsidRPr="00BF1EB6" w:rsidRDefault="00ED0C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E269DE" w14:textId="77777777" w:rsidR="00ED0C7C" w:rsidRPr="00BF1EB6" w:rsidRDefault="00ED0C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042DD5" w14:textId="77777777" w:rsidR="00ED0C7C" w:rsidRPr="00BF1EB6" w:rsidRDefault="00ED0C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95F2976" w14:textId="77777777" w:rsidR="00ED0C7C" w:rsidRPr="00BF1EB6" w:rsidRDefault="00ED0C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2C65F9E" w14:textId="77777777" w:rsidR="00ED0C7C" w:rsidRPr="00BF1EB6" w:rsidRDefault="00ED0C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F4F22BD" w14:textId="77777777" w:rsidR="00ED0C7C" w:rsidRPr="00BF1EB6" w:rsidRDefault="00ED0C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9F48D8B" w14:textId="77777777" w:rsidR="00ED0C7C" w:rsidRPr="00BF1EB6" w:rsidRDefault="00ED0C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5E6E217" w14:textId="77777777" w:rsidR="00ED0C7C" w:rsidRPr="00BF1EB6" w:rsidRDefault="00ED0C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57C68F8" w14:textId="77777777" w:rsidR="00ED0C7C" w:rsidRPr="00BF1EB6" w:rsidRDefault="00ED0C7C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D0C7C" w14:paraId="0452C31F" w14:textId="77777777" w:rsidTr="00E036AA">
        <w:tc>
          <w:tcPr>
            <w:tcW w:w="879" w:type="dxa"/>
          </w:tcPr>
          <w:p w14:paraId="656F0216" w14:textId="77777777" w:rsidR="00ED0C7C" w:rsidRDefault="00ED0C7C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EAFE214" w14:textId="77777777" w:rsidR="00ED0C7C" w:rsidRDefault="00ED0C7C" w:rsidP="00E036AA">
            <w:r>
              <w:rPr>
                <w:sz w:val="16"/>
                <w:szCs w:val="16"/>
              </w:rPr>
              <w:t>1206</w:t>
            </w:r>
          </w:p>
        </w:tc>
        <w:tc>
          <w:tcPr>
            <w:tcW w:w="517" w:type="dxa"/>
          </w:tcPr>
          <w:p w14:paraId="6C80FC2B" w14:textId="77777777" w:rsidR="00ED0C7C" w:rsidRDefault="00ED0C7C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56F4D5" w14:textId="77777777" w:rsidR="00ED0C7C" w:rsidRDefault="00ED0C7C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1FB68EB" w14:textId="77777777" w:rsidR="00ED0C7C" w:rsidRDefault="00ED0C7C" w:rsidP="00E036AA">
            <w:r>
              <w:rPr>
                <w:sz w:val="16"/>
                <w:szCs w:val="16"/>
              </w:rPr>
              <w:t>(DC_R16_1BLTE_1BNR_2DL2UL-Core) CR for 38.101-3 Address the ambiguity on the order for component carriers for EN-DC</w:t>
            </w:r>
          </w:p>
        </w:tc>
        <w:tc>
          <w:tcPr>
            <w:tcW w:w="517" w:type="dxa"/>
          </w:tcPr>
          <w:p w14:paraId="64F4DB88" w14:textId="77777777" w:rsidR="00ED0C7C" w:rsidRDefault="00ED0C7C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96DA48" w14:textId="77777777" w:rsidR="00ED0C7C" w:rsidRDefault="00ED0C7C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5640C8E2" w14:textId="77777777" w:rsidR="00ED0C7C" w:rsidRDefault="00ED0C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E675FF2" w14:textId="77777777" w:rsidR="00ED0C7C" w:rsidRDefault="00ED0C7C" w:rsidP="00E036AA">
            <w:r>
              <w:rPr>
                <w:sz w:val="16"/>
                <w:szCs w:val="16"/>
              </w:rPr>
              <w:t>R4-2410694</w:t>
            </w:r>
          </w:p>
        </w:tc>
        <w:tc>
          <w:tcPr>
            <w:tcW w:w="1597" w:type="dxa"/>
          </w:tcPr>
          <w:p w14:paraId="2ED87239" w14:textId="77777777" w:rsidR="00ED0C7C" w:rsidRDefault="00ED0C7C" w:rsidP="00E036AA">
            <w:r>
              <w:rPr>
                <w:sz w:val="16"/>
                <w:szCs w:val="16"/>
              </w:rPr>
              <w:t>Samsung, CHTTL</w:t>
            </w:r>
          </w:p>
        </w:tc>
        <w:tc>
          <w:tcPr>
            <w:tcW w:w="1122" w:type="dxa"/>
          </w:tcPr>
          <w:p w14:paraId="40A2CE19" w14:textId="77777777" w:rsidR="00ED0C7C" w:rsidRDefault="00ED0C7C" w:rsidP="00E036AA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40C9634F" w14:textId="77777777" w:rsidR="00ED0C7C" w:rsidRDefault="00ED0C7C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F39975" w14:textId="77777777" w:rsidR="00ED0C7C" w:rsidRDefault="00ED0C7C" w:rsidP="00E036AA">
            <w:pPr>
              <w:rPr>
                <w:sz w:val="16"/>
                <w:szCs w:val="16"/>
              </w:rPr>
            </w:pPr>
          </w:p>
        </w:tc>
      </w:tr>
      <w:tr w:rsidR="00ED0C7C" w14:paraId="41AAB6FF" w14:textId="77777777" w:rsidTr="00E036AA">
        <w:tc>
          <w:tcPr>
            <w:tcW w:w="879" w:type="dxa"/>
          </w:tcPr>
          <w:p w14:paraId="761436C7" w14:textId="77777777" w:rsidR="00ED0C7C" w:rsidRDefault="00ED0C7C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0866B2E" w14:textId="77777777" w:rsidR="00ED0C7C" w:rsidRDefault="00ED0C7C" w:rsidP="00E036AA">
            <w:r>
              <w:rPr>
                <w:sz w:val="16"/>
                <w:szCs w:val="16"/>
              </w:rPr>
              <w:t>1207</w:t>
            </w:r>
          </w:p>
        </w:tc>
        <w:tc>
          <w:tcPr>
            <w:tcW w:w="517" w:type="dxa"/>
          </w:tcPr>
          <w:p w14:paraId="3FCA72FE" w14:textId="77777777" w:rsidR="00ED0C7C" w:rsidRDefault="00ED0C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AA455A" w14:textId="77777777" w:rsidR="00ED0C7C" w:rsidRDefault="00ED0C7C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337326" w14:textId="77777777" w:rsidR="00ED0C7C" w:rsidRDefault="00ED0C7C" w:rsidP="00E036AA">
            <w:r>
              <w:rPr>
                <w:sz w:val="16"/>
                <w:szCs w:val="16"/>
              </w:rPr>
              <w:t>(DC_R16_1BLTE_1BNR_2DL2UL-Core) CR for 38.101-3 Address the ambiguity on the order for component carriers for EN-DC</w:t>
            </w:r>
          </w:p>
        </w:tc>
        <w:tc>
          <w:tcPr>
            <w:tcW w:w="517" w:type="dxa"/>
          </w:tcPr>
          <w:p w14:paraId="07D55066" w14:textId="77777777" w:rsidR="00ED0C7C" w:rsidRDefault="00ED0C7C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7A197F" w14:textId="77777777" w:rsidR="00ED0C7C" w:rsidRDefault="00ED0C7C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030D8B4" w14:textId="77777777" w:rsidR="00ED0C7C" w:rsidRDefault="00ED0C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CF65ABE" w14:textId="77777777" w:rsidR="00ED0C7C" w:rsidRDefault="00ED0C7C" w:rsidP="00E036AA">
            <w:r>
              <w:rPr>
                <w:sz w:val="16"/>
                <w:szCs w:val="16"/>
              </w:rPr>
              <w:t>R4-2407635</w:t>
            </w:r>
          </w:p>
        </w:tc>
        <w:tc>
          <w:tcPr>
            <w:tcW w:w="1597" w:type="dxa"/>
          </w:tcPr>
          <w:p w14:paraId="3203ED7C" w14:textId="77777777" w:rsidR="00ED0C7C" w:rsidRDefault="00ED0C7C" w:rsidP="00E036AA">
            <w:r>
              <w:rPr>
                <w:sz w:val="16"/>
                <w:szCs w:val="16"/>
              </w:rPr>
              <w:t>Samsung, CHTTL, Nokia</w:t>
            </w:r>
          </w:p>
        </w:tc>
        <w:tc>
          <w:tcPr>
            <w:tcW w:w="1122" w:type="dxa"/>
          </w:tcPr>
          <w:p w14:paraId="5BBA8C4E" w14:textId="77777777" w:rsidR="00ED0C7C" w:rsidRDefault="00ED0C7C" w:rsidP="00E036AA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1EA57982" w14:textId="77777777" w:rsidR="00ED0C7C" w:rsidRDefault="00ED0C7C" w:rsidP="00E036AA">
            <w:r>
              <w:rPr>
                <w:sz w:val="16"/>
                <w:szCs w:val="16"/>
              </w:rPr>
              <w:t>5.3B.1</w:t>
            </w:r>
          </w:p>
        </w:tc>
        <w:tc>
          <w:tcPr>
            <w:tcW w:w="998" w:type="dxa"/>
          </w:tcPr>
          <w:p w14:paraId="4D333CA7" w14:textId="77777777" w:rsidR="00ED0C7C" w:rsidRDefault="00ED0C7C" w:rsidP="00E036AA">
            <w:r>
              <w:rPr>
                <w:sz w:val="16"/>
                <w:szCs w:val="16"/>
              </w:rPr>
              <w:t xml:space="preserve">TS/TR ... CR ... ; TS 38.521 ; TS/TR ... CR ... </w:t>
            </w:r>
          </w:p>
        </w:tc>
      </w:tr>
      <w:tr w:rsidR="00ED0C7C" w14:paraId="57319F0C" w14:textId="77777777" w:rsidTr="00E036AA">
        <w:tc>
          <w:tcPr>
            <w:tcW w:w="879" w:type="dxa"/>
          </w:tcPr>
          <w:p w14:paraId="4D3B36CB" w14:textId="77777777" w:rsidR="00ED0C7C" w:rsidRDefault="00ED0C7C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3B1E1A2" w14:textId="77777777" w:rsidR="00ED0C7C" w:rsidRDefault="00ED0C7C" w:rsidP="00E036AA">
            <w:r>
              <w:rPr>
                <w:sz w:val="16"/>
                <w:szCs w:val="16"/>
              </w:rPr>
              <w:t>1208</w:t>
            </w:r>
          </w:p>
        </w:tc>
        <w:tc>
          <w:tcPr>
            <w:tcW w:w="517" w:type="dxa"/>
          </w:tcPr>
          <w:p w14:paraId="0A2A0688" w14:textId="77777777" w:rsidR="00ED0C7C" w:rsidRDefault="00ED0C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493A7E" w14:textId="77777777" w:rsidR="00ED0C7C" w:rsidRDefault="00ED0C7C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55B842" w14:textId="77777777" w:rsidR="00ED0C7C" w:rsidRDefault="00ED0C7C" w:rsidP="00E036AA">
            <w:r>
              <w:rPr>
                <w:sz w:val="16"/>
                <w:szCs w:val="16"/>
              </w:rPr>
              <w:t>(DC_R16_1BLTE_1BNR_2DL2UL-Core) Rel-18 Cat A CR for 38.101-3 Address the ambiguity on the order for component carriers for EN-DC</w:t>
            </w:r>
          </w:p>
        </w:tc>
        <w:tc>
          <w:tcPr>
            <w:tcW w:w="517" w:type="dxa"/>
          </w:tcPr>
          <w:p w14:paraId="488A9691" w14:textId="77777777" w:rsidR="00ED0C7C" w:rsidRDefault="00ED0C7C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BF034F" w14:textId="77777777" w:rsidR="00ED0C7C" w:rsidRDefault="00ED0C7C" w:rsidP="00E036AA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45EE9DE1" w14:textId="77777777" w:rsidR="00ED0C7C" w:rsidRDefault="00ED0C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E2B92B5" w14:textId="77777777" w:rsidR="00ED0C7C" w:rsidRDefault="00ED0C7C" w:rsidP="00E036AA">
            <w:r>
              <w:rPr>
                <w:sz w:val="16"/>
                <w:szCs w:val="16"/>
              </w:rPr>
              <w:t>R4-2407636</w:t>
            </w:r>
          </w:p>
        </w:tc>
        <w:tc>
          <w:tcPr>
            <w:tcW w:w="1597" w:type="dxa"/>
          </w:tcPr>
          <w:p w14:paraId="18A81F05" w14:textId="77777777" w:rsidR="00ED0C7C" w:rsidRDefault="00ED0C7C" w:rsidP="00E036AA">
            <w:r>
              <w:rPr>
                <w:sz w:val="16"/>
                <w:szCs w:val="16"/>
              </w:rPr>
              <w:t>Samsung,CHTTL</w:t>
            </w:r>
          </w:p>
        </w:tc>
        <w:tc>
          <w:tcPr>
            <w:tcW w:w="1122" w:type="dxa"/>
          </w:tcPr>
          <w:p w14:paraId="04BAC0A3" w14:textId="77777777" w:rsidR="00ED0C7C" w:rsidRDefault="00ED0C7C" w:rsidP="00E036AA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0B7CDB13" w14:textId="77777777" w:rsidR="00ED0C7C" w:rsidRDefault="00ED0C7C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ED21AC" w14:textId="77777777" w:rsidR="00ED0C7C" w:rsidRDefault="00ED0C7C" w:rsidP="00E036AA">
            <w:pPr>
              <w:rPr>
                <w:sz w:val="16"/>
                <w:szCs w:val="16"/>
              </w:rPr>
            </w:pPr>
          </w:p>
        </w:tc>
      </w:tr>
      <w:tr w:rsidR="00ED0C7C" w14:paraId="44126328" w14:textId="77777777" w:rsidTr="00E036AA">
        <w:tc>
          <w:tcPr>
            <w:tcW w:w="879" w:type="dxa"/>
          </w:tcPr>
          <w:p w14:paraId="25AF67DA" w14:textId="77777777" w:rsidR="00ED0C7C" w:rsidRDefault="00ED0C7C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52FDD87" w14:textId="77777777" w:rsidR="00ED0C7C" w:rsidRDefault="00ED0C7C" w:rsidP="00E036AA">
            <w:r>
              <w:rPr>
                <w:sz w:val="16"/>
                <w:szCs w:val="16"/>
              </w:rPr>
              <w:t>1217</w:t>
            </w:r>
          </w:p>
        </w:tc>
        <w:tc>
          <w:tcPr>
            <w:tcW w:w="517" w:type="dxa"/>
          </w:tcPr>
          <w:p w14:paraId="28525AE3" w14:textId="77777777" w:rsidR="00ED0C7C" w:rsidRDefault="00ED0C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757DF1" w14:textId="77777777" w:rsidR="00ED0C7C" w:rsidRDefault="00ED0C7C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6D91B2" w14:textId="77777777" w:rsidR="00ED0C7C" w:rsidRDefault="00ED0C7C" w:rsidP="00E036AA">
            <w:r>
              <w:rPr>
                <w:sz w:val="16"/>
                <w:szCs w:val="16"/>
              </w:rPr>
              <w:t>(DC_R17_xBLTE_2BNR_yDL2UL) CR for TS 38.101-3: Corrections on NE-DC configurations (Rel.17)</w:t>
            </w:r>
          </w:p>
        </w:tc>
        <w:tc>
          <w:tcPr>
            <w:tcW w:w="517" w:type="dxa"/>
          </w:tcPr>
          <w:p w14:paraId="6E7B18FA" w14:textId="77777777" w:rsidR="00ED0C7C" w:rsidRDefault="00ED0C7C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7A1B52" w14:textId="77777777" w:rsidR="00ED0C7C" w:rsidRDefault="00ED0C7C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E76CCDC" w14:textId="77777777" w:rsidR="00ED0C7C" w:rsidRDefault="00ED0C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E9E1D57" w14:textId="77777777" w:rsidR="00ED0C7C" w:rsidRDefault="00ED0C7C" w:rsidP="00E036AA">
            <w:r>
              <w:rPr>
                <w:sz w:val="16"/>
                <w:szCs w:val="16"/>
              </w:rPr>
              <w:t>R4-2407957</w:t>
            </w:r>
          </w:p>
        </w:tc>
        <w:tc>
          <w:tcPr>
            <w:tcW w:w="1597" w:type="dxa"/>
          </w:tcPr>
          <w:p w14:paraId="02D8718B" w14:textId="77777777" w:rsidR="00ED0C7C" w:rsidRDefault="00ED0C7C" w:rsidP="00E036AA">
            <w:r>
              <w:rPr>
                <w:sz w:val="16"/>
                <w:szCs w:val="16"/>
              </w:rPr>
              <w:t>CHTTL, Huawei, LGE</w:t>
            </w:r>
          </w:p>
        </w:tc>
        <w:tc>
          <w:tcPr>
            <w:tcW w:w="1122" w:type="dxa"/>
          </w:tcPr>
          <w:p w14:paraId="44889A4B" w14:textId="77777777" w:rsidR="00ED0C7C" w:rsidRDefault="00ED0C7C" w:rsidP="00E036AA">
            <w:r>
              <w:rPr>
                <w:sz w:val="16"/>
                <w:szCs w:val="16"/>
              </w:rPr>
              <w:t>DC_R17_1BLTE_1BNR_2DL2UL-Core, DC_R17_2BLTE_1BNR_3DL2UL-Core, DC_R17_xBLTE_2BNR_yDL2UL-Core</w:t>
            </w:r>
          </w:p>
        </w:tc>
        <w:tc>
          <w:tcPr>
            <w:tcW w:w="2323" w:type="dxa"/>
          </w:tcPr>
          <w:p w14:paraId="4793FCF3" w14:textId="77777777" w:rsidR="00ED0C7C" w:rsidRDefault="00ED0C7C" w:rsidP="00E036AA">
            <w:r>
              <w:rPr>
                <w:sz w:val="16"/>
                <w:szCs w:val="16"/>
              </w:rPr>
              <w:t>5.5B.4a, 5.5B.6a.2, 5.5B.6a.3</w:t>
            </w:r>
          </w:p>
        </w:tc>
        <w:tc>
          <w:tcPr>
            <w:tcW w:w="998" w:type="dxa"/>
          </w:tcPr>
          <w:p w14:paraId="135BCE9F" w14:textId="77777777" w:rsidR="00ED0C7C" w:rsidRDefault="00ED0C7C" w:rsidP="00E036AA">
            <w:r>
              <w:rPr>
                <w:sz w:val="16"/>
                <w:szCs w:val="16"/>
              </w:rPr>
              <w:t xml:space="preserve">TS/TR ... CR ... ; 38.521-3; TS/TR ... CR ... </w:t>
            </w:r>
          </w:p>
        </w:tc>
      </w:tr>
      <w:tr w:rsidR="00ED0C7C" w14:paraId="6658F922" w14:textId="77777777" w:rsidTr="00E036AA">
        <w:tc>
          <w:tcPr>
            <w:tcW w:w="879" w:type="dxa"/>
          </w:tcPr>
          <w:p w14:paraId="1072D49E" w14:textId="77777777" w:rsidR="00ED0C7C" w:rsidRDefault="00ED0C7C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0537822" w14:textId="77777777" w:rsidR="00ED0C7C" w:rsidRDefault="00ED0C7C" w:rsidP="00E036AA">
            <w:r>
              <w:rPr>
                <w:sz w:val="16"/>
                <w:szCs w:val="16"/>
              </w:rPr>
              <w:t>1218</w:t>
            </w:r>
          </w:p>
        </w:tc>
        <w:tc>
          <w:tcPr>
            <w:tcW w:w="517" w:type="dxa"/>
          </w:tcPr>
          <w:p w14:paraId="3D3475D0" w14:textId="77777777" w:rsidR="00ED0C7C" w:rsidRDefault="00ED0C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986EA7" w14:textId="77777777" w:rsidR="00ED0C7C" w:rsidRDefault="00ED0C7C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D9B817" w14:textId="77777777" w:rsidR="00ED0C7C" w:rsidRDefault="00ED0C7C" w:rsidP="00E036AA">
            <w:r>
              <w:rPr>
                <w:sz w:val="16"/>
                <w:szCs w:val="16"/>
              </w:rPr>
              <w:t>(DC_R17_xBLTE_2BNR_yDL2UL) CR for TS 38.101-3: Corrections on NE-DC configurations (Rel.18)</w:t>
            </w:r>
          </w:p>
        </w:tc>
        <w:tc>
          <w:tcPr>
            <w:tcW w:w="517" w:type="dxa"/>
          </w:tcPr>
          <w:p w14:paraId="4577FF68" w14:textId="77777777" w:rsidR="00ED0C7C" w:rsidRDefault="00ED0C7C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8E0356" w14:textId="77777777" w:rsidR="00ED0C7C" w:rsidRDefault="00ED0C7C" w:rsidP="00E036AA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0E22C9D2" w14:textId="77777777" w:rsidR="00ED0C7C" w:rsidRDefault="00ED0C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7A52D04" w14:textId="77777777" w:rsidR="00ED0C7C" w:rsidRDefault="00ED0C7C" w:rsidP="00E036AA">
            <w:r>
              <w:rPr>
                <w:sz w:val="16"/>
                <w:szCs w:val="16"/>
              </w:rPr>
              <w:t>R4-2407958</w:t>
            </w:r>
          </w:p>
        </w:tc>
        <w:tc>
          <w:tcPr>
            <w:tcW w:w="1597" w:type="dxa"/>
          </w:tcPr>
          <w:p w14:paraId="46BCE757" w14:textId="77777777" w:rsidR="00ED0C7C" w:rsidRDefault="00ED0C7C" w:rsidP="00E036AA">
            <w:r>
              <w:rPr>
                <w:sz w:val="16"/>
                <w:szCs w:val="16"/>
              </w:rPr>
              <w:t>CHTTL, Huawei, LGE</w:t>
            </w:r>
          </w:p>
        </w:tc>
        <w:tc>
          <w:tcPr>
            <w:tcW w:w="1122" w:type="dxa"/>
          </w:tcPr>
          <w:p w14:paraId="5803DC3B" w14:textId="77777777" w:rsidR="00ED0C7C" w:rsidRDefault="00ED0C7C" w:rsidP="00E036AA">
            <w:r>
              <w:rPr>
                <w:sz w:val="16"/>
                <w:szCs w:val="16"/>
              </w:rPr>
              <w:t>DC_R17_1BLTE_1BNR_2DL2UL-Core, DC_R17_2BLTE_1BNR_3DL2UL-Core, DC_R17_xBLTE_2BNR_yDL2UL-Core, DC_R18_xB</w:t>
            </w:r>
            <w:r>
              <w:rPr>
                <w:sz w:val="16"/>
                <w:szCs w:val="16"/>
              </w:rPr>
              <w:lastRenderedPageBreak/>
              <w:t>LTE_2BNR_yDL2UL-Core</w:t>
            </w:r>
          </w:p>
        </w:tc>
        <w:tc>
          <w:tcPr>
            <w:tcW w:w="2323" w:type="dxa"/>
          </w:tcPr>
          <w:p w14:paraId="2724A54B" w14:textId="77777777" w:rsidR="00ED0C7C" w:rsidRDefault="00ED0C7C" w:rsidP="00E036AA">
            <w:r>
              <w:rPr>
                <w:sz w:val="16"/>
                <w:szCs w:val="16"/>
              </w:rPr>
              <w:lastRenderedPageBreak/>
              <w:t>5.5B.4a, 5.5B.6a.2, 5.5B.6a.3</w:t>
            </w:r>
          </w:p>
        </w:tc>
        <w:tc>
          <w:tcPr>
            <w:tcW w:w="998" w:type="dxa"/>
          </w:tcPr>
          <w:p w14:paraId="43E5EA44" w14:textId="77777777" w:rsidR="00ED0C7C" w:rsidRDefault="00ED0C7C" w:rsidP="00E036AA">
            <w:r>
              <w:rPr>
                <w:sz w:val="16"/>
                <w:szCs w:val="16"/>
              </w:rPr>
              <w:t xml:space="preserve">TS/TR ... CR ... ; 38.521-3; TS/TR ... CR ... </w:t>
            </w:r>
          </w:p>
        </w:tc>
      </w:tr>
      <w:tr w:rsidR="00ED0C7C" w14:paraId="438AD623" w14:textId="77777777" w:rsidTr="00E036AA">
        <w:tc>
          <w:tcPr>
            <w:tcW w:w="879" w:type="dxa"/>
          </w:tcPr>
          <w:p w14:paraId="7E5A83A9" w14:textId="77777777" w:rsidR="00ED0C7C" w:rsidRDefault="00ED0C7C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179E353" w14:textId="77777777" w:rsidR="00ED0C7C" w:rsidRDefault="00ED0C7C" w:rsidP="00E036AA">
            <w:r>
              <w:rPr>
                <w:sz w:val="16"/>
                <w:szCs w:val="16"/>
              </w:rPr>
              <w:t>1219</w:t>
            </w:r>
          </w:p>
        </w:tc>
        <w:tc>
          <w:tcPr>
            <w:tcW w:w="517" w:type="dxa"/>
          </w:tcPr>
          <w:p w14:paraId="6C12EDF2" w14:textId="77777777" w:rsidR="00ED0C7C" w:rsidRDefault="00ED0C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3F546D" w14:textId="77777777" w:rsidR="00ED0C7C" w:rsidRDefault="00ED0C7C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196A8A5" w14:textId="77777777" w:rsidR="00ED0C7C" w:rsidRDefault="00ED0C7C" w:rsidP="00E036AA">
            <w:r>
              <w:rPr>
                <w:sz w:val="16"/>
                <w:szCs w:val="16"/>
              </w:rPr>
              <w:t>(DC_R16_1BLTE_1BNR_2DL2UL) CR for TS 38.101-3: Correction on inconsistent UL EN-DC configurations</w:t>
            </w:r>
          </w:p>
        </w:tc>
        <w:tc>
          <w:tcPr>
            <w:tcW w:w="517" w:type="dxa"/>
          </w:tcPr>
          <w:p w14:paraId="3BD0B3FC" w14:textId="77777777" w:rsidR="00ED0C7C" w:rsidRDefault="00ED0C7C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958FB4" w14:textId="77777777" w:rsidR="00ED0C7C" w:rsidRDefault="00ED0C7C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14B6DF55" w14:textId="77777777" w:rsidR="00ED0C7C" w:rsidRDefault="00ED0C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6A28BC8" w14:textId="77777777" w:rsidR="00ED0C7C" w:rsidRDefault="00ED0C7C" w:rsidP="00E036AA">
            <w:r>
              <w:rPr>
                <w:sz w:val="16"/>
                <w:szCs w:val="16"/>
              </w:rPr>
              <w:t>R4-2408068</w:t>
            </w:r>
          </w:p>
        </w:tc>
        <w:tc>
          <w:tcPr>
            <w:tcW w:w="1597" w:type="dxa"/>
          </w:tcPr>
          <w:p w14:paraId="64D95191" w14:textId="77777777" w:rsidR="00ED0C7C" w:rsidRDefault="00ED0C7C" w:rsidP="00E036AA">
            <w:r>
              <w:rPr>
                <w:sz w:val="16"/>
                <w:szCs w:val="16"/>
              </w:rPr>
              <w:t>CHTTL, Skyworks</w:t>
            </w:r>
          </w:p>
        </w:tc>
        <w:tc>
          <w:tcPr>
            <w:tcW w:w="1122" w:type="dxa"/>
          </w:tcPr>
          <w:p w14:paraId="001B26AF" w14:textId="77777777" w:rsidR="00ED0C7C" w:rsidRDefault="00ED0C7C" w:rsidP="00E036AA">
            <w:r>
              <w:rPr>
                <w:sz w:val="16"/>
                <w:szCs w:val="16"/>
              </w:rPr>
              <w:t>DC_R16_1BLTE_1BNR_2DL2UL-Core, DC_R16_2BLTE_1BNR_3DL2UL-Core, DC_R16_3BLTE_1BNR_4DL2UL-Core, DC_R16_4BLTE_1BNR_5DL2UL-Core, DC_R16_xBLTE_2BNR_yDL2UL-Core, NR_SUL_combos_R16-Core</w:t>
            </w:r>
          </w:p>
        </w:tc>
        <w:tc>
          <w:tcPr>
            <w:tcW w:w="2323" w:type="dxa"/>
          </w:tcPr>
          <w:p w14:paraId="2CA7B67B" w14:textId="77777777" w:rsidR="00ED0C7C" w:rsidRDefault="00ED0C7C" w:rsidP="00E036AA">
            <w:r>
              <w:rPr>
                <w:sz w:val="16"/>
                <w:szCs w:val="16"/>
              </w:rPr>
              <w:t>5.5B.4, 6.2B.1.3</w:t>
            </w:r>
          </w:p>
        </w:tc>
        <w:tc>
          <w:tcPr>
            <w:tcW w:w="998" w:type="dxa"/>
          </w:tcPr>
          <w:p w14:paraId="39105B49" w14:textId="77777777" w:rsidR="00ED0C7C" w:rsidRDefault="00ED0C7C" w:rsidP="00E036AA">
            <w:r>
              <w:rPr>
                <w:sz w:val="16"/>
                <w:szCs w:val="16"/>
              </w:rPr>
              <w:t xml:space="preserve">TS/TR ... CR ... ; 38.521-3; TS/TR ... CR ... </w:t>
            </w:r>
          </w:p>
        </w:tc>
      </w:tr>
      <w:tr w:rsidR="00ED0C7C" w14:paraId="4CCBD6EC" w14:textId="77777777" w:rsidTr="00E036AA">
        <w:tc>
          <w:tcPr>
            <w:tcW w:w="879" w:type="dxa"/>
          </w:tcPr>
          <w:p w14:paraId="4045D5A8" w14:textId="77777777" w:rsidR="00ED0C7C" w:rsidRDefault="00ED0C7C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22258CF" w14:textId="77777777" w:rsidR="00ED0C7C" w:rsidRDefault="00ED0C7C" w:rsidP="00E036AA">
            <w:r>
              <w:rPr>
                <w:sz w:val="16"/>
                <w:szCs w:val="16"/>
              </w:rPr>
              <w:t>1220</w:t>
            </w:r>
          </w:p>
        </w:tc>
        <w:tc>
          <w:tcPr>
            <w:tcW w:w="517" w:type="dxa"/>
          </w:tcPr>
          <w:p w14:paraId="0AB5E1AE" w14:textId="77777777" w:rsidR="00ED0C7C" w:rsidRDefault="00ED0C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9F99F0" w14:textId="77777777" w:rsidR="00ED0C7C" w:rsidRDefault="00ED0C7C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E18233" w14:textId="77777777" w:rsidR="00ED0C7C" w:rsidRDefault="00ED0C7C" w:rsidP="00E036AA">
            <w:r>
              <w:rPr>
                <w:sz w:val="16"/>
                <w:szCs w:val="16"/>
              </w:rPr>
              <w:t>(DC_R16_1BLTE_1BNR_2DL2UL) CR for TS 38.101-3: Correction on inconsistent UL EN-DC configurations</w:t>
            </w:r>
          </w:p>
        </w:tc>
        <w:tc>
          <w:tcPr>
            <w:tcW w:w="517" w:type="dxa"/>
          </w:tcPr>
          <w:p w14:paraId="254CBBAA" w14:textId="77777777" w:rsidR="00ED0C7C" w:rsidRDefault="00ED0C7C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C83A22" w14:textId="77777777" w:rsidR="00ED0C7C" w:rsidRDefault="00ED0C7C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B6AE7DF" w14:textId="77777777" w:rsidR="00ED0C7C" w:rsidRDefault="00ED0C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F4E0E5B" w14:textId="77777777" w:rsidR="00ED0C7C" w:rsidRDefault="00ED0C7C" w:rsidP="00E036AA">
            <w:r>
              <w:rPr>
                <w:sz w:val="16"/>
                <w:szCs w:val="16"/>
              </w:rPr>
              <w:t>R4-2408070</w:t>
            </w:r>
          </w:p>
        </w:tc>
        <w:tc>
          <w:tcPr>
            <w:tcW w:w="1597" w:type="dxa"/>
          </w:tcPr>
          <w:p w14:paraId="2089A9AE" w14:textId="77777777" w:rsidR="00ED0C7C" w:rsidRDefault="00ED0C7C" w:rsidP="00E036AA">
            <w:r>
              <w:rPr>
                <w:sz w:val="16"/>
                <w:szCs w:val="16"/>
              </w:rPr>
              <w:t>CHTTL, Skyworks</w:t>
            </w:r>
          </w:p>
        </w:tc>
        <w:tc>
          <w:tcPr>
            <w:tcW w:w="1122" w:type="dxa"/>
          </w:tcPr>
          <w:p w14:paraId="5C3F2BFC" w14:textId="77777777" w:rsidR="00ED0C7C" w:rsidRDefault="00ED0C7C" w:rsidP="00E036AA">
            <w:r>
              <w:rPr>
                <w:sz w:val="16"/>
                <w:szCs w:val="16"/>
              </w:rPr>
              <w:t>DC_R16_1BLTE_1BNR_2DL2UL-Core, DC_R16_2BLTE_1BNR_3DL2UL-Core, DC_R16_3BLTE_1BNR_4DL2UL-Core, DC_R16_4BLTE_1BNR_5DL2UL-Core, DC_R16_xBLTE_2BNR_yDL2UL-Core, NR_SUL_co</w:t>
            </w:r>
            <w:r>
              <w:rPr>
                <w:sz w:val="16"/>
                <w:szCs w:val="16"/>
              </w:rPr>
              <w:lastRenderedPageBreak/>
              <w:t>mbos_R16-Core</w:t>
            </w:r>
          </w:p>
        </w:tc>
        <w:tc>
          <w:tcPr>
            <w:tcW w:w="2323" w:type="dxa"/>
          </w:tcPr>
          <w:p w14:paraId="7E875017" w14:textId="77777777" w:rsidR="00ED0C7C" w:rsidRDefault="00ED0C7C" w:rsidP="00E036AA">
            <w:r>
              <w:rPr>
                <w:sz w:val="16"/>
                <w:szCs w:val="16"/>
              </w:rPr>
              <w:lastRenderedPageBreak/>
              <w:t>6.2B.1.3</w:t>
            </w:r>
          </w:p>
        </w:tc>
        <w:tc>
          <w:tcPr>
            <w:tcW w:w="998" w:type="dxa"/>
          </w:tcPr>
          <w:p w14:paraId="281871A0" w14:textId="77777777" w:rsidR="00ED0C7C" w:rsidRDefault="00ED0C7C" w:rsidP="00E036AA">
            <w:r>
              <w:rPr>
                <w:sz w:val="16"/>
                <w:szCs w:val="16"/>
              </w:rPr>
              <w:t xml:space="preserve">TS/TR ... CR ... ; 38.521-3; TS/TR ... CR ... </w:t>
            </w:r>
          </w:p>
        </w:tc>
      </w:tr>
      <w:tr w:rsidR="00ED0C7C" w14:paraId="439A306B" w14:textId="77777777" w:rsidTr="00E036AA">
        <w:tc>
          <w:tcPr>
            <w:tcW w:w="879" w:type="dxa"/>
          </w:tcPr>
          <w:p w14:paraId="430106BB" w14:textId="77777777" w:rsidR="00ED0C7C" w:rsidRDefault="00ED0C7C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96C1C76" w14:textId="77777777" w:rsidR="00ED0C7C" w:rsidRDefault="00ED0C7C" w:rsidP="00E036AA">
            <w:r>
              <w:rPr>
                <w:sz w:val="16"/>
                <w:szCs w:val="16"/>
              </w:rPr>
              <w:t>1221</w:t>
            </w:r>
          </w:p>
        </w:tc>
        <w:tc>
          <w:tcPr>
            <w:tcW w:w="517" w:type="dxa"/>
          </w:tcPr>
          <w:p w14:paraId="638C9D40" w14:textId="77777777" w:rsidR="00ED0C7C" w:rsidRDefault="00ED0C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799DE8" w14:textId="77777777" w:rsidR="00ED0C7C" w:rsidRDefault="00ED0C7C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AB9835" w14:textId="77777777" w:rsidR="00ED0C7C" w:rsidRDefault="00ED0C7C" w:rsidP="00E036AA">
            <w:r>
              <w:rPr>
                <w:sz w:val="16"/>
                <w:szCs w:val="16"/>
              </w:rPr>
              <w:t>(DC_R16_1BLTE_1BNR_2DL2UL) CR for TS 38.101-3: Correction on inconsistent UL EN-DC configurations</w:t>
            </w:r>
          </w:p>
        </w:tc>
        <w:tc>
          <w:tcPr>
            <w:tcW w:w="517" w:type="dxa"/>
          </w:tcPr>
          <w:p w14:paraId="19FB1BAC" w14:textId="77777777" w:rsidR="00ED0C7C" w:rsidRDefault="00ED0C7C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6156F9" w14:textId="77777777" w:rsidR="00ED0C7C" w:rsidRDefault="00ED0C7C" w:rsidP="00E036AA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1E525EDC" w14:textId="77777777" w:rsidR="00ED0C7C" w:rsidRDefault="00ED0C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90DCD93" w14:textId="77777777" w:rsidR="00ED0C7C" w:rsidRDefault="00ED0C7C" w:rsidP="00E036AA">
            <w:r>
              <w:rPr>
                <w:sz w:val="16"/>
                <w:szCs w:val="16"/>
              </w:rPr>
              <w:t>R4-2408079</w:t>
            </w:r>
          </w:p>
        </w:tc>
        <w:tc>
          <w:tcPr>
            <w:tcW w:w="1597" w:type="dxa"/>
          </w:tcPr>
          <w:p w14:paraId="01946E54" w14:textId="77777777" w:rsidR="00ED0C7C" w:rsidRDefault="00ED0C7C" w:rsidP="00E036AA">
            <w:r>
              <w:rPr>
                <w:sz w:val="16"/>
                <w:szCs w:val="16"/>
              </w:rPr>
              <w:t>CHTTL, Skyworks</w:t>
            </w:r>
          </w:p>
        </w:tc>
        <w:tc>
          <w:tcPr>
            <w:tcW w:w="1122" w:type="dxa"/>
          </w:tcPr>
          <w:p w14:paraId="36592B89" w14:textId="77777777" w:rsidR="00ED0C7C" w:rsidRDefault="00ED0C7C" w:rsidP="00E036AA">
            <w:r>
              <w:rPr>
                <w:sz w:val="16"/>
                <w:szCs w:val="16"/>
              </w:rPr>
              <w:t>DC_R16_1BLTE_1BNR_2DL2UL-Core, DC_R16_2BLTE_1BNR_3DL2UL-Core, DC_R16_3BLTE_1BNR_4DL2UL-Core, DC_R16_4BLTE_1BNR_5DL2UL-Core, DC_R16_xBLTE_2BNR_yDL2UL-Core, NR_SUL_combos_R16-Core</w:t>
            </w:r>
          </w:p>
        </w:tc>
        <w:tc>
          <w:tcPr>
            <w:tcW w:w="2323" w:type="dxa"/>
          </w:tcPr>
          <w:p w14:paraId="15E80841" w14:textId="77777777" w:rsidR="00ED0C7C" w:rsidRDefault="00ED0C7C" w:rsidP="00E036AA">
            <w:r>
              <w:rPr>
                <w:sz w:val="16"/>
                <w:szCs w:val="16"/>
              </w:rPr>
              <w:t>6.2B.1.3</w:t>
            </w:r>
          </w:p>
        </w:tc>
        <w:tc>
          <w:tcPr>
            <w:tcW w:w="998" w:type="dxa"/>
          </w:tcPr>
          <w:p w14:paraId="0191709F" w14:textId="77777777" w:rsidR="00ED0C7C" w:rsidRDefault="00ED0C7C" w:rsidP="00E036AA">
            <w:r>
              <w:rPr>
                <w:sz w:val="16"/>
                <w:szCs w:val="16"/>
              </w:rPr>
              <w:t xml:space="preserve">TS/TR ... CR ... ; 38.521-3; TS/TR ... CR ... </w:t>
            </w:r>
          </w:p>
        </w:tc>
      </w:tr>
      <w:tr w:rsidR="00ED0C7C" w14:paraId="747F4720" w14:textId="77777777" w:rsidTr="00E036AA">
        <w:tc>
          <w:tcPr>
            <w:tcW w:w="879" w:type="dxa"/>
          </w:tcPr>
          <w:p w14:paraId="0D405C9B" w14:textId="77777777" w:rsidR="00ED0C7C" w:rsidRDefault="00ED0C7C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92D5C2E" w14:textId="77777777" w:rsidR="00ED0C7C" w:rsidRDefault="00ED0C7C" w:rsidP="00E036AA">
            <w:r>
              <w:rPr>
                <w:sz w:val="16"/>
                <w:szCs w:val="16"/>
              </w:rPr>
              <w:t>1233</w:t>
            </w:r>
          </w:p>
        </w:tc>
        <w:tc>
          <w:tcPr>
            <w:tcW w:w="517" w:type="dxa"/>
          </w:tcPr>
          <w:p w14:paraId="5C36418D" w14:textId="77777777" w:rsidR="00ED0C7C" w:rsidRDefault="00ED0C7C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7DAD58" w14:textId="77777777" w:rsidR="00ED0C7C" w:rsidRDefault="00ED0C7C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6FCAC1" w14:textId="77777777" w:rsidR="00ED0C7C" w:rsidRDefault="00ED0C7C" w:rsidP="00E036AA">
            <w:r>
              <w:rPr>
                <w:sz w:val="16"/>
                <w:szCs w:val="16"/>
              </w:rPr>
              <w:t>(DC_R17_1BLTE_1BNR_2DL2UL-Core) CR to TS 38.101-3 Rel17 Removal of Unnecessary NE-DC Requirements</w:t>
            </w:r>
          </w:p>
        </w:tc>
        <w:tc>
          <w:tcPr>
            <w:tcW w:w="517" w:type="dxa"/>
          </w:tcPr>
          <w:p w14:paraId="73C23A62" w14:textId="77777777" w:rsidR="00ED0C7C" w:rsidRDefault="00ED0C7C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46AD92" w14:textId="77777777" w:rsidR="00ED0C7C" w:rsidRDefault="00ED0C7C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B7DB081" w14:textId="77777777" w:rsidR="00ED0C7C" w:rsidRDefault="00ED0C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FE8FF15" w14:textId="77777777" w:rsidR="00ED0C7C" w:rsidRDefault="00ED0C7C" w:rsidP="00E036AA">
            <w:r>
              <w:rPr>
                <w:sz w:val="16"/>
                <w:szCs w:val="16"/>
              </w:rPr>
              <w:t>R4-2410648</w:t>
            </w:r>
          </w:p>
        </w:tc>
        <w:tc>
          <w:tcPr>
            <w:tcW w:w="1597" w:type="dxa"/>
          </w:tcPr>
          <w:p w14:paraId="688EA7A3" w14:textId="77777777" w:rsidR="00ED0C7C" w:rsidRDefault="00ED0C7C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C1FE58" w14:textId="77777777" w:rsidR="00ED0C7C" w:rsidRDefault="00ED0C7C" w:rsidP="00E036AA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04473F8D" w14:textId="77777777" w:rsidR="00ED0C7C" w:rsidRDefault="00ED0C7C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5DC5EF" w14:textId="77777777" w:rsidR="00ED0C7C" w:rsidRDefault="00ED0C7C" w:rsidP="00E036AA">
            <w:pPr>
              <w:rPr>
                <w:sz w:val="16"/>
                <w:szCs w:val="16"/>
              </w:rPr>
            </w:pPr>
          </w:p>
        </w:tc>
      </w:tr>
      <w:tr w:rsidR="00ED0C7C" w14:paraId="3E75C358" w14:textId="77777777" w:rsidTr="00E036AA">
        <w:tc>
          <w:tcPr>
            <w:tcW w:w="879" w:type="dxa"/>
          </w:tcPr>
          <w:p w14:paraId="51D886A4" w14:textId="77777777" w:rsidR="00ED0C7C" w:rsidRDefault="00ED0C7C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AB230B2" w14:textId="77777777" w:rsidR="00ED0C7C" w:rsidRDefault="00ED0C7C" w:rsidP="00E036AA">
            <w:r>
              <w:rPr>
                <w:sz w:val="16"/>
                <w:szCs w:val="16"/>
              </w:rPr>
              <w:t>1246</w:t>
            </w:r>
          </w:p>
        </w:tc>
        <w:tc>
          <w:tcPr>
            <w:tcW w:w="517" w:type="dxa"/>
          </w:tcPr>
          <w:p w14:paraId="210304D1" w14:textId="77777777" w:rsidR="00ED0C7C" w:rsidRDefault="00ED0C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DC8BFD" w14:textId="77777777" w:rsidR="00ED0C7C" w:rsidRDefault="00ED0C7C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F31605" w14:textId="77777777" w:rsidR="00ED0C7C" w:rsidRDefault="00ED0C7C" w:rsidP="00E036AA">
            <w:r>
              <w:rPr>
                <w:sz w:val="16"/>
                <w:szCs w:val="16"/>
              </w:rPr>
              <w:t>(DC_R17_2BLTE_1BNR_3DL2UL-Core) CR for 38.101-3 to correct uplink EN-DC configuration for DC_5A-66A_n261J</w:t>
            </w:r>
          </w:p>
        </w:tc>
        <w:tc>
          <w:tcPr>
            <w:tcW w:w="517" w:type="dxa"/>
          </w:tcPr>
          <w:p w14:paraId="56A07EA1" w14:textId="77777777" w:rsidR="00ED0C7C" w:rsidRDefault="00ED0C7C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26C4E5" w14:textId="77777777" w:rsidR="00ED0C7C" w:rsidRDefault="00ED0C7C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85C804C" w14:textId="77777777" w:rsidR="00ED0C7C" w:rsidRDefault="00ED0C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FB2CE29" w14:textId="77777777" w:rsidR="00ED0C7C" w:rsidRDefault="00ED0C7C" w:rsidP="00E036AA">
            <w:r>
              <w:rPr>
                <w:sz w:val="16"/>
                <w:szCs w:val="16"/>
              </w:rPr>
              <w:t>R4-2408880</w:t>
            </w:r>
          </w:p>
        </w:tc>
        <w:tc>
          <w:tcPr>
            <w:tcW w:w="1597" w:type="dxa"/>
          </w:tcPr>
          <w:p w14:paraId="599BB9C2" w14:textId="77777777" w:rsidR="00ED0C7C" w:rsidRDefault="00ED0C7C" w:rsidP="00E036A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6323087" w14:textId="77777777" w:rsidR="00ED0C7C" w:rsidRDefault="00ED0C7C" w:rsidP="00E036AA">
            <w:r>
              <w:rPr>
                <w:sz w:val="16"/>
                <w:szCs w:val="16"/>
              </w:rPr>
              <w:t>DC_R17_2BLTE_1BNR_3DL2UL-Core</w:t>
            </w:r>
          </w:p>
        </w:tc>
        <w:tc>
          <w:tcPr>
            <w:tcW w:w="2323" w:type="dxa"/>
          </w:tcPr>
          <w:p w14:paraId="0E7C77D9" w14:textId="77777777" w:rsidR="00ED0C7C" w:rsidRDefault="00ED0C7C" w:rsidP="00E036AA">
            <w:r>
              <w:rPr>
                <w:sz w:val="16"/>
                <w:szCs w:val="16"/>
              </w:rPr>
              <w:t>5.5B.5</w:t>
            </w:r>
          </w:p>
        </w:tc>
        <w:tc>
          <w:tcPr>
            <w:tcW w:w="998" w:type="dxa"/>
          </w:tcPr>
          <w:p w14:paraId="580E7A46" w14:textId="77777777" w:rsidR="00ED0C7C" w:rsidRDefault="00ED0C7C" w:rsidP="00E036AA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  <w:tr w:rsidR="00ED0C7C" w14:paraId="77F0C36D" w14:textId="77777777" w:rsidTr="00E036AA">
        <w:tc>
          <w:tcPr>
            <w:tcW w:w="879" w:type="dxa"/>
          </w:tcPr>
          <w:p w14:paraId="46D3E0BC" w14:textId="77777777" w:rsidR="00ED0C7C" w:rsidRDefault="00ED0C7C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9615700" w14:textId="77777777" w:rsidR="00ED0C7C" w:rsidRDefault="00ED0C7C" w:rsidP="00E036AA">
            <w:r>
              <w:rPr>
                <w:sz w:val="16"/>
                <w:szCs w:val="16"/>
              </w:rPr>
              <w:t>1247</w:t>
            </w:r>
          </w:p>
        </w:tc>
        <w:tc>
          <w:tcPr>
            <w:tcW w:w="517" w:type="dxa"/>
          </w:tcPr>
          <w:p w14:paraId="36537883" w14:textId="77777777" w:rsidR="00ED0C7C" w:rsidRDefault="00ED0C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430771" w14:textId="77777777" w:rsidR="00ED0C7C" w:rsidRDefault="00ED0C7C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814954" w14:textId="77777777" w:rsidR="00ED0C7C" w:rsidRDefault="00ED0C7C" w:rsidP="00E036AA">
            <w:r>
              <w:rPr>
                <w:sz w:val="16"/>
                <w:szCs w:val="16"/>
              </w:rPr>
              <w:t>(DC_R17_2BLTE_1BNR_3DL2UL-Core)CR for 38.101-3 to correct uplink EN-DC configuration for DC_5A-66A_n261J</w:t>
            </w:r>
          </w:p>
        </w:tc>
        <w:tc>
          <w:tcPr>
            <w:tcW w:w="517" w:type="dxa"/>
          </w:tcPr>
          <w:p w14:paraId="1BE6D5BD" w14:textId="77777777" w:rsidR="00ED0C7C" w:rsidRDefault="00ED0C7C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A26C4F" w14:textId="77777777" w:rsidR="00ED0C7C" w:rsidRDefault="00ED0C7C" w:rsidP="00E036AA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4F21D276" w14:textId="77777777" w:rsidR="00ED0C7C" w:rsidRDefault="00ED0C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F93E8CF" w14:textId="77777777" w:rsidR="00ED0C7C" w:rsidRDefault="00ED0C7C" w:rsidP="00E036AA">
            <w:r>
              <w:rPr>
                <w:sz w:val="16"/>
                <w:szCs w:val="16"/>
              </w:rPr>
              <w:t>R4-2408881</w:t>
            </w:r>
          </w:p>
        </w:tc>
        <w:tc>
          <w:tcPr>
            <w:tcW w:w="1597" w:type="dxa"/>
          </w:tcPr>
          <w:p w14:paraId="485740BD" w14:textId="77777777" w:rsidR="00ED0C7C" w:rsidRDefault="00ED0C7C" w:rsidP="00E036A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65B6FF2" w14:textId="77777777" w:rsidR="00ED0C7C" w:rsidRDefault="00ED0C7C" w:rsidP="00E036AA">
            <w:r>
              <w:rPr>
                <w:sz w:val="16"/>
                <w:szCs w:val="16"/>
              </w:rPr>
              <w:t>DC_R17_2BLTE_1BNR_3DL2UL-Core</w:t>
            </w:r>
          </w:p>
        </w:tc>
        <w:tc>
          <w:tcPr>
            <w:tcW w:w="2323" w:type="dxa"/>
          </w:tcPr>
          <w:p w14:paraId="0CE2763A" w14:textId="77777777" w:rsidR="00ED0C7C" w:rsidRDefault="00ED0C7C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DE4458" w14:textId="77777777" w:rsidR="00ED0C7C" w:rsidRDefault="00ED0C7C" w:rsidP="00E036AA">
            <w:pPr>
              <w:rPr>
                <w:sz w:val="16"/>
                <w:szCs w:val="16"/>
              </w:rPr>
            </w:pPr>
          </w:p>
        </w:tc>
      </w:tr>
      <w:tr w:rsidR="00ED0C7C" w14:paraId="15B7B58E" w14:textId="77777777" w:rsidTr="00E036AA">
        <w:tc>
          <w:tcPr>
            <w:tcW w:w="879" w:type="dxa"/>
          </w:tcPr>
          <w:p w14:paraId="6A86162B" w14:textId="77777777" w:rsidR="00ED0C7C" w:rsidRDefault="00ED0C7C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50D6D47" w14:textId="77777777" w:rsidR="00ED0C7C" w:rsidRDefault="00ED0C7C" w:rsidP="00E036AA">
            <w:r>
              <w:rPr>
                <w:sz w:val="16"/>
                <w:szCs w:val="16"/>
              </w:rPr>
              <w:t>1250</w:t>
            </w:r>
          </w:p>
        </w:tc>
        <w:tc>
          <w:tcPr>
            <w:tcW w:w="517" w:type="dxa"/>
          </w:tcPr>
          <w:p w14:paraId="5F2607B8" w14:textId="77777777" w:rsidR="00ED0C7C" w:rsidRDefault="00ED0C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031042" w14:textId="77777777" w:rsidR="00ED0C7C" w:rsidRDefault="00ED0C7C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939BD3" w14:textId="77777777" w:rsidR="00ED0C7C" w:rsidRDefault="00ED0C7C" w:rsidP="00E036AA">
            <w:r>
              <w:rPr>
                <w:sz w:val="16"/>
                <w:szCs w:val="16"/>
              </w:rPr>
              <w:t>TS 38.101-3: CR for correction of MSD values</w:t>
            </w:r>
          </w:p>
        </w:tc>
        <w:tc>
          <w:tcPr>
            <w:tcW w:w="517" w:type="dxa"/>
          </w:tcPr>
          <w:p w14:paraId="22CDE46A" w14:textId="77777777" w:rsidR="00ED0C7C" w:rsidRDefault="00ED0C7C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C08C9A" w14:textId="77777777" w:rsidR="00ED0C7C" w:rsidRDefault="00ED0C7C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28DEBE79" w14:textId="77777777" w:rsidR="00ED0C7C" w:rsidRDefault="00ED0C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43DE939" w14:textId="77777777" w:rsidR="00ED0C7C" w:rsidRDefault="00ED0C7C" w:rsidP="00E036AA">
            <w:r>
              <w:rPr>
                <w:sz w:val="16"/>
                <w:szCs w:val="16"/>
              </w:rPr>
              <w:t>R4-2409228</w:t>
            </w:r>
          </w:p>
        </w:tc>
        <w:tc>
          <w:tcPr>
            <w:tcW w:w="1597" w:type="dxa"/>
          </w:tcPr>
          <w:p w14:paraId="5628EB33" w14:textId="77777777" w:rsidR="00ED0C7C" w:rsidRDefault="00ED0C7C" w:rsidP="00E036AA">
            <w:r>
              <w:rPr>
                <w:sz w:val="16"/>
                <w:szCs w:val="16"/>
              </w:rPr>
              <w:t>Verizon, Ericsson, Samsung</w:t>
            </w:r>
          </w:p>
        </w:tc>
        <w:tc>
          <w:tcPr>
            <w:tcW w:w="1122" w:type="dxa"/>
          </w:tcPr>
          <w:p w14:paraId="7AD3E5E8" w14:textId="77777777" w:rsidR="00ED0C7C" w:rsidRDefault="00ED0C7C" w:rsidP="00E036AA">
            <w:r>
              <w:rPr>
                <w:sz w:val="16"/>
                <w:szCs w:val="16"/>
              </w:rPr>
              <w:t>DC_R17_xBLTE_2BNR_</w:t>
            </w:r>
            <w:r>
              <w:rPr>
                <w:sz w:val="16"/>
                <w:szCs w:val="16"/>
              </w:rPr>
              <w:lastRenderedPageBreak/>
              <w:t>yDL2UL-Core</w:t>
            </w:r>
          </w:p>
        </w:tc>
        <w:tc>
          <w:tcPr>
            <w:tcW w:w="2323" w:type="dxa"/>
          </w:tcPr>
          <w:p w14:paraId="2E27E214" w14:textId="77777777" w:rsidR="00ED0C7C" w:rsidRDefault="00ED0C7C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18E937" w14:textId="77777777" w:rsidR="00ED0C7C" w:rsidRDefault="00ED0C7C" w:rsidP="00E036AA">
            <w:pPr>
              <w:rPr>
                <w:sz w:val="16"/>
                <w:szCs w:val="16"/>
              </w:rPr>
            </w:pPr>
          </w:p>
        </w:tc>
      </w:tr>
      <w:tr w:rsidR="00ED0C7C" w14:paraId="01508F93" w14:textId="77777777" w:rsidTr="00E036AA">
        <w:tc>
          <w:tcPr>
            <w:tcW w:w="879" w:type="dxa"/>
          </w:tcPr>
          <w:p w14:paraId="43BCC281" w14:textId="77777777" w:rsidR="00ED0C7C" w:rsidRDefault="00ED0C7C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B7EB85D" w14:textId="77777777" w:rsidR="00ED0C7C" w:rsidRDefault="00ED0C7C" w:rsidP="00E036AA">
            <w:r>
              <w:rPr>
                <w:sz w:val="16"/>
                <w:szCs w:val="16"/>
              </w:rPr>
              <w:t>1256</w:t>
            </w:r>
          </w:p>
        </w:tc>
        <w:tc>
          <w:tcPr>
            <w:tcW w:w="517" w:type="dxa"/>
          </w:tcPr>
          <w:p w14:paraId="0773980A" w14:textId="77777777" w:rsidR="00ED0C7C" w:rsidRDefault="00ED0C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9C5959" w14:textId="77777777" w:rsidR="00ED0C7C" w:rsidRDefault="00ED0C7C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1CA17F" w14:textId="77777777" w:rsidR="00ED0C7C" w:rsidRDefault="00ED0C7C" w:rsidP="00E036AA">
            <w:r>
              <w:rPr>
                <w:sz w:val="16"/>
                <w:szCs w:val="16"/>
              </w:rPr>
              <w:t>(DC_R17_3BLTE_1BNR_4DL2UL-Core) CR for TS 38.101-3 to add the missing UL configuration CA_3C_n78A for DC_1A-3C-28A_n78A (R17)</w:t>
            </w:r>
          </w:p>
        </w:tc>
        <w:tc>
          <w:tcPr>
            <w:tcW w:w="517" w:type="dxa"/>
          </w:tcPr>
          <w:p w14:paraId="626C49D8" w14:textId="77777777" w:rsidR="00ED0C7C" w:rsidRDefault="00ED0C7C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59D2F6" w14:textId="77777777" w:rsidR="00ED0C7C" w:rsidRDefault="00ED0C7C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3FF0BFE" w14:textId="77777777" w:rsidR="00ED0C7C" w:rsidRDefault="00ED0C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A7C0D61" w14:textId="77777777" w:rsidR="00ED0C7C" w:rsidRDefault="00ED0C7C" w:rsidP="00E036AA">
            <w:r>
              <w:rPr>
                <w:sz w:val="16"/>
                <w:szCs w:val="16"/>
              </w:rPr>
              <w:t>R4-2409449</w:t>
            </w:r>
          </w:p>
        </w:tc>
        <w:tc>
          <w:tcPr>
            <w:tcW w:w="1597" w:type="dxa"/>
          </w:tcPr>
          <w:p w14:paraId="141A109E" w14:textId="77777777" w:rsidR="00ED0C7C" w:rsidRDefault="00ED0C7C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FC30B9" w14:textId="77777777" w:rsidR="00ED0C7C" w:rsidRDefault="00ED0C7C" w:rsidP="00E036AA">
            <w:r>
              <w:rPr>
                <w:sz w:val="16"/>
                <w:szCs w:val="16"/>
              </w:rPr>
              <w:t>DC_R17_3BLTE_1BNR_4DL2UL-Core</w:t>
            </w:r>
          </w:p>
        </w:tc>
        <w:tc>
          <w:tcPr>
            <w:tcW w:w="2323" w:type="dxa"/>
          </w:tcPr>
          <w:p w14:paraId="53E6134E" w14:textId="77777777" w:rsidR="00ED0C7C" w:rsidRDefault="00ED0C7C" w:rsidP="00E036AA">
            <w:r>
              <w:rPr>
                <w:sz w:val="16"/>
                <w:szCs w:val="16"/>
              </w:rPr>
              <w:t>5.5B.4.3</w:t>
            </w:r>
          </w:p>
        </w:tc>
        <w:tc>
          <w:tcPr>
            <w:tcW w:w="998" w:type="dxa"/>
          </w:tcPr>
          <w:p w14:paraId="3C7F78F8" w14:textId="77777777" w:rsidR="00ED0C7C" w:rsidRDefault="00ED0C7C" w:rsidP="00E036AA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ED0C7C" w14:paraId="0CE6A674" w14:textId="77777777" w:rsidTr="00E036AA">
        <w:tc>
          <w:tcPr>
            <w:tcW w:w="879" w:type="dxa"/>
          </w:tcPr>
          <w:p w14:paraId="0AA0A6D7" w14:textId="77777777" w:rsidR="00ED0C7C" w:rsidRDefault="00ED0C7C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02D2E91" w14:textId="77777777" w:rsidR="00ED0C7C" w:rsidRDefault="00ED0C7C" w:rsidP="00E036AA">
            <w:r>
              <w:rPr>
                <w:sz w:val="16"/>
                <w:szCs w:val="16"/>
              </w:rPr>
              <w:t>1257</w:t>
            </w:r>
          </w:p>
        </w:tc>
        <w:tc>
          <w:tcPr>
            <w:tcW w:w="517" w:type="dxa"/>
          </w:tcPr>
          <w:p w14:paraId="7060594F" w14:textId="77777777" w:rsidR="00ED0C7C" w:rsidRDefault="00ED0C7C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4F321F" w14:textId="77777777" w:rsidR="00ED0C7C" w:rsidRDefault="00ED0C7C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42A401" w14:textId="77777777" w:rsidR="00ED0C7C" w:rsidRDefault="00ED0C7C" w:rsidP="00E036AA">
            <w:r>
              <w:rPr>
                <w:sz w:val="16"/>
                <w:szCs w:val="16"/>
              </w:rPr>
              <w:t>(DC_R17_3BLTE_1BNR_4DL2UL-Core) CR for TS 38.101-3 to add the missing UL configuration CA_3C_n78A for DC_1A-3C-28A_n78A (R18)</w:t>
            </w:r>
          </w:p>
        </w:tc>
        <w:tc>
          <w:tcPr>
            <w:tcW w:w="517" w:type="dxa"/>
          </w:tcPr>
          <w:p w14:paraId="5F9AA4E9" w14:textId="77777777" w:rsidR="00ED0C7C" w:rsidRDefault="00ED0C7C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B563B9" w14:textId="77777777" w:rsidR="00ED0C7C" w:rsidRDefault="00ED0C7C" w:rsidP="00E036AA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2BBF8B52" w14:textId="77777777" w:rsidR="00ED0C7C" w:rsidRDefault="00ED0C7C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E509DD5" w14:textId="77777777" w:rsidR="00ED0C7C" w:rsidRDefault="00ED0C7C" w:rsidP="00E036AA">
            <w:r>
              <w:rPr>
                <w:sz w:val="16"/>
                <w:szCs w:val="16"/>
              </w:rPr>
              <w:t>R4-2409450</w:t>
            </w:r>
          </w:p>
        </w:tc>
        <w:tc>
          <w:tcPr>
            <w:tcW w:w="1597" w:type="dxa"/>
          </w:tcPr>
          <w:p w14:paraId="25C3D470" w14:textId="77777777" w:rsidR="00ED0C7C" w:rsidRDefault="00ED0C7C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B9A16E" w14:textId="77777777" w:rsidR="00ED0C7C" w:rsidRDefault="00ED0C7C" w:rsidP="00E036AA">
            <w:r>
              <w:rPr>
                <w:sz w:val="16"/>
                <w:szCs w:val="16"/>
              </w:rPr>
              <w:t>DC_R17_3BLTE_1BNR_4DL2UL-Core</w:t>
            </w:r>
          </w:p>
        </w:tc>
        <w:tc>
          <w:tcPr>
            <w:tcW w:w="2323" w:type="dxa"/>
          </w:tcPr>
          <w:p w14:paraId="4072E382" w14:textId="77777777" w:rsidR="00ED0C7C" w:rsidRDefault="00ED0C7C" w:rsidP="00E036AA">
            <w:r>
              <w:rPr>
                <w:sz w:val="16"/>
                <w:szCs w:val="16"/>
              </w:rPr>
              <w:t>5.5B.4.3</w:t>
            </w:r>
          </w:p>
        </w:tc>
        <w:tc>
          <w:tcPr>
            <w:tcW w:w="998" w:type="dxa"/>
          </w:tcPr>
          <w:p w14:paraId="128ED74F" w14:textId="77777777" w:rsidR="00ED0C7C" w:rsidRDefault="00ED0C7C" w:rsidP="00E036AA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1785A44B" w14:textId="77777777" w:rsidR="00E144C4" w:rsidRDefault="00E144C4" w:rsidP="00E144C4"/>
    <w:p w14:paraId="7CFC90B5" w14:textId="77777777" w:rsidR="00E144C4" w:rsidRDefault="00E144C4" w:rsidP="00E144C4"/>
    <w:bookmarkEnd w:id="2"/>
    <w:p w14:paraId="054BF531" w14:textId="6D8FE36F" w:rsidR="00E144C4" w:rsidRDefault="00D26A10" w:rsidP="00512C52">
      <w:pPr>
        <w:pStyle w:val="Heading2"/>
        <w:rPr>
          <w:rFonts w:cs="Arial"/>
          <w:noProof/>
        </w:rPr>
      </w:pPr>
      <w:r w:rsidRPr="00D26A10">
        <w:rPr>
          <w:noProof/>
        </w:rPr>
        <w:t>RP-241391</w:t>
      </w:r>
    </w:p>
    <w:p w14:paraId="4E0A19D7" w14:textId="69C998BB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11</w:t>
      </w:r>
    </w:p>
    <w:p w14:paraId="748E1A0E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02D7E" w:rsidRPr="004E535C" w14:paraId="288332BD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1268564" w14:textId="77777777" w:rsidR="00002D7E" w:rsidRPr="00BF1EB6" w:rsidRDefault="00002D7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D8412B" w14:textId="77777777" w:rsidR="00002D7E" w:rsidRPr="00BF1EB6" w:rsidRDefault="00002D7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48E16C" w14:textId="77777777" w:rsidR="00002D7E" w:rsidRPr="00BF1EB6" w:rsidRDefault="00002D7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FC94B2" w14:textId="77777777" w:rsidR="00002D7E" w:rsidRPr="00BF1EB6" w:rsidRDefault="00002D7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EE14DCE" w14:textId="77777777" w:rsidR="00002D7E" w:rsidRPr="00BF1EB6" w:rsidRDefault="00002D7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7282D8" w14:textId="77777777" w:rsidR="00002D7E" w:rsidRPr="00BF1EB6" w:rsidRDefault="00002D7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127C59" w14:textId="77777777" w:rsidR="00002D7E" w:rsidRPr="00BF1EB6" w:rsidRDefault="00002D7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839411E" w14:textId="77777777" w:rsidR="00002D7E" w:rsidRPr="00BF1EB6" w:rsidRDefault="00002D7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83ED1F" w14:textId="77777777" w:rsidR="00002D7E" w:rsidRPr="00BF1EB6" w:rsidRDefault="00002D7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B2C9434" w14:textId="77777777" w:rsidR="00002D7E" w:rsidRPr="00BF1EB6" w:rsidRDefault="00002D7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83E75D7" w14:textId="77777777" w:rsidR="00002D7E" w:rsidRPr="00BF1EB6" w:rsidRDefault="00002D7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F3BA8F9" w14:textId="77777777" w:rsidR="00002D7E" w:rsidRPr="00BF1EB6" w:rsidRDefault="00002D7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ECE3990" w14:textId="77777777" w:rsidR="00002D7E" w:rsidRPr="00BF1EB6" w:rsidRDefault="00002D7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02D7E" w14:paraId="30AFCD05" w14:textId="77777777" w:rsidTr="00E036AA">
        <w:tc>
          <w:tcPr>
            <w:tcW w:w="879" w:type="dxa"/>
          </w:tcPr>
          <w:p w14:paraId="4C3E45F1" w14:textId="77777777" w:rsidR="00002D7E" w:rsidRDefault="00002D7E" w:rsidP="00E036AA">
            <w:r>
              <w:rPr>
                <w:sz w:val="16"/>
                <w:szCs w:val="16"/>
              </w:rPr>
              <w:t>37.828</w:t>
            </w:r>
          </w:p>
        </w:tc>
        <w:tc>
          <w:tcPr>
            <w:tcW w:w="637" w:type="dxa"/>
          </w:tcPr>
          <w:p w14:paraId="0C0DFAC2" w14:textId="77777777" w:rsidR="00002D7E" w:rsidRDefault="00002D7E" w:rsidP="00E036AA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0F598D8A" w14:textId="77777777" w:rsidR="00002D7E" w:rsidRDefault="00002D7E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97AF49" w14:textId="77777777" w:rsidR="00002D7E" w:rsidRDefault="00002D7E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2C80A6" w14:textId="77777777" w:rsidR="00002D7E" w:rsidRDefault="00002D7E" w:rsidP="00E036AA">
            <w:r>
              <w:rPr>
                <w:sz w:val="16"/>
                <w:szCs w:val="16"/>
              </w:rPr>
              <w:t>CR to TR 37.828 on clarification of simulation results</w:t>
            </w:r>
          </w:p>
        </w:tc>
        <w:tc>
          <w:tcPr>
            <w:tcW w:w="517" w:type="dxa"/>
          </w:tcPr>
          <w:p w14:paraId="05504756" w14:textId="77777777" w:rsidR="00002D7E" w:rsidRDefault="00002D7E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CD5859" w14:textId="77777777" w:rsidR="00002D7E" w:rsidRDefault="00002D7E" w:rsidP="00E036AA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7C351AF" w14:textId="77777777" w:rsidR="00002D7E" w:rsidRDefault="00002D7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B216A17" w14:textId="77777777" w:rsidR="00002D7E" w:rsidRDefault="00002D7E" w:rsidP="00E036AA">
            <w:r>
              <w:rPr>
                <w:sz w:val="16"/>
                <w:szCs w:val="16"/>
              </w:rPr>
              <w:t>R4-2407442</w:t>
            </w:r>
          </w:p>
        </w:tc>
        <w:tc>
          <w:tcPr>
            <w:tcW w:w="1597" w:type="dxa"/>
          </w:tcPr>
          <w:p w14:paraId="1BEF9AB9" w14:textId="77777777" w:rsidR="00002D7E" w:rsidRDefault="00002D7E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20F5EAF" w14:textId="77777777" w:rsidR="00002D7E" w:rsidRDefault="00002D7E" w:rsidP="00E036AA">
            <w:r>
              <w:rPr>
                <w:sz w:val="16"/>
                <w:szCs w:val="16"/>
              </w:rPr>
              <w:t>LTE_NR_HPUE_FWVM-Core</w:t>
            </w:r>
          </w:p>
        </w:tc>
        <w:tc>
          <w:tcPr>
            <w:tcW w:w="2323" w:type="dxa"/>
          </w:tcPr>
          <w:p w14:paraId="32B0313F" w14:textId="77777777" w:rsidR="00002D7E" w:rsidRDefault="00002D7E" w:rsidP="00E036AA">
            <w:r>
              <w:rPr>
                <w:sz w:val="16"/>
                <w:szCs w:val="16"/>
              </w:rPr>
              <w:t>5.2</w:t>
            </w:r>
          </w:p>
        </w:tc>
        <w:tc>
          <w:tcPr>
            <w:tcW w:w="998" w:type="dxa"/>
          </w:tcPr>
          <w:p w14:paraId="2C5E1747" w14:textId="77777777" w:rsidR="00002D7E" w:rsidRDefault="00002D7E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02D7E" w14:paraId="7B4C7737" w14:textId="77777777" w:rsidTr="00E036AA">
        <w:tc>
          <w:tcPr>
            <w:tcW w:w="879" w:type="dxa"/>
          </w:tcPr>
          <w:p w14:paraId="63590491" w14:textId="77777777" w:rsidR="00002D7E" w:rsidRDefault="00002D7E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9112104" w14:textId="77777777" w:rsidR="00002D7E" w:rsidRDefault="00002D7E" w:rsidP="00E036AA">
            <w:r>
              <w:rPr>
                <w:sz w:val="16"/>
                <w:szCs w:val="16"/>
              </w:rPr>
              <w:t>2269</w:t>
            </w:r>
          </w:p>
        </w:tc>
        <w:tc>
          <w:tcPr>
            <w:tcW w:w="517" w:type="dxa"/>
          </w:tcPr>
          <w:p w14:paraId="512C7756" w14:textId="77777777" w:rsidR="00002D7E" w:rsidRDefault="00002D7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EAF2C3" w14:textId="77777777" w:rsidR="00002D7E" w:rsidRDefault="00002D7E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6FF87C" w14:textId="77777777" w:rsidR="00002D7E" w:rsidRDefault="00002D7E" w:rsidP="00E036AA">
            <w:r>
              <w:rPr>
                <w:sz w:val="16"/>
                <w:szCs w:val="16"/>
              </w:rPr>
              <w:t>(LTE_NR_DC_CA_enh) CR to TS 38.101-1: correction of Pcmax tolerance for NR DC (Rel-17)</w:t>
            </w:r>
          </w:p>
        </w:tc>
        <w:tc>
          <w:tcPr>
            <w:tcW w:w="517" w:type="dxa"/>
          </w:tcPr>
          <w:p w14:paraId="6B9C781F" w14:textId="77777777" w:rsidR="00002D7E" w:rsidRDefault="00002D7E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B93D9D" w14:textId="77777777" w:rsidR="00002D7E" w:rsidRDefault="00002D7E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97D8FB9" w14:textId="77777777" w:rsidR="00002D7E" w:rsidRDefault="00002D7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0FF5E0A" w14:textId="77777777" w:rsidR="00002D7E" w:rsidRDefault="00002D7E" w:rsidP="00E036AA">
            <w:r>
              <w:rPr>
                <w:sz w:val="16"/>
                <w:szCs w:val="16"/>
              </w:rPr>
              <w:t>R4-2408052</w:t>
            </w:r>
          </w:p>
        </w:tc>
        <w:tc>
          <w:tcPr>
            <w:tcW w:w="1597" w:type="dxa"/>
          </w:tcPr>
          <w:p w14:paraId="5FC75117" w14:textId="77777777" w:rsidR="00002D7E" w:rsidRDefault="00002D7E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C7EC6AE" w14:textId="77777777" w:rsidR="00002D7E" w:rsidRDefault="00002D7E" w:rsidP="00E036AA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2698F906" w14:textId="77777777" w:rsidR="00002D7E" w:rsidRDefault="00002D7E" w:rsidP="00E036AA">
            <w:r>
              <w:rPr>
                <w:sz w:val="16"/>
                <w:szCs w:val="16"/>
              </w:rPr>
              <w:t>6.2B.4.1</w:t>
            </w:r>
          </w:p>
        </w:tc>
        <w:tc>
          <w:tcPr>
            <w:tcW w:w="998" w:type="dxa"/>
          </w:tcPr>
          <w:p w14:paraId="55961FBD" w14:textId="77777777" w:rsidR="00002D7E" w:rsidRDefault="00002D7E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02D7E" w14:paraId="77CE7D24" w14:textId="77777777" w:rsidTr="00E036AA">
        <w:tc>
          <w:tcPr>
            <w:tcW w:w="879" w:type="dxa"/>
          </w:tcPr>
          <w:p w14:paraId="3F8665DA" w14:textId="77777777" w:rsidR="00002D7E" w:rsidRDefault="00002D7E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1FE3330" w14:textId="77777777" w:rsidR="00002D7E" w:rsidRDefault="00002D7E" w:rsidP="00E036AA">
            <w:r>
              <w:rPr>
                <w:sz w:val="16"/>
                <w:szCs w:val="16"/>
              </w:rPr>
              <w:t>2270</w:t>
            </w:r>
          </w:p>
        </w:tc>
        <w:tc>
          <w:tcPr>
            <w:tcW w:w="517" w:type="dxa"/>
          </w:tcPr>
          <w:p w14:paraId="2FFE8DDB" w14:textId="77777777" w:rsidR="00002D7E" w:rsidRDefault="00002D7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94E718" w14:textId="77777777" w:rsidR="00002D7E" w:rsidRDefault="00002D7E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726A13" w14:textId="77777777" w:rsidR="00002D7E" w:rsidRDefault="00002D7E" w:rsidP="00E036AA">
            <w:r>
              <w:rPr>
                <w:sz w:val="16"/>
                <w:szCs w:val="16"/>
              </w:rPr>
              <w:t>(LTE_NR_DC_CA_enh) CR to TS 38.101-1: correction of Pcmax tolerance for NR DC (Rel-18)</w:t>
            </w:r>
          </w:p>
        </w:tc>
        <w:tc>
          <w:tcPr>
            <w:tcW w:w="517" w:type="dxa"/>
          </w:tcPr>
          <w:p w14:paraId="4A5C1306" w14:textId="77777777" w:rsidR="00002D7E" w:rsidRDefault="00002D7E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52A8E4" w14:textId="77777777" w:rsidR="00002D7E" w:rsidRDefault="00002D7E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3261942" w14:textId="77777777" w:rsidR="00002D7E" w:rsidRDefault="00002D7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7A3B810" w14:textId="77777777" w:rsidR="00002D7E" w:rsidRDefault="00002D7E" w:rsidP="00E036AA">
            <w:r>
              <w:rPr>
                <w:sz w:val="16"/>
                <w:szCs w:val="16"/>
              </w:rPr>
              <w:t>R4-2408053</w:t>
            </w:r>
          </w:p>
        </w:tc>
        <w:tc>
          <w:tcPr>
            <w:tcW w:w="1597" w:type="dxa"/>
          </w:tcPr>
          <w:p w14:paraId="0ED93BC6" w14:textId="77777777" w:rsidR="00002D7E" w:rsidRDefault="00002D7E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ED6CC02" w14:textId="77777777" w:rsidR="00002D7E" w:rsidRDefault="00002D7E" w:rsidP="00E036AA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515D4197" w14:textId="77777777" w:rsidR="00002D7E" w:rsidRDefault="00002D7E" w:rsidP="00E036AA">
            <w:r>
              <w:rPr>
                <w:sz w:val="16"/>
                <w:szCs w:val="16"/>
              </w:rPr>
              <w:t>6.2B.4.1</w:t>
            </w:r>
          </w:p>
        </w:tc>
        <w:tc>
          <w:tcPr>
            <w:tcW w:w="998" w:type="dxa"/>
          </w:tcPr>
          <w:p w14:paraId="01AA2808" w14:textId="77777777" w:rsidR="00002D7E" w:rsidRDefault="00002D7E" w:rsidP="00E036AA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002D7E" w14:paraId="47D43D18" w14:textId="77777777" w:rsidTr="00E036AA">
        <w:tc>
          <w:tcPr>
            <w:tcW w:w="879" w:type="dxa"/>
          </w:tcPr>
          <w:p w14:paraId="47A3BDCC" w14:textId="77777777" w:rsidR="00002D7E" w:rsidRDefault="00002D7E" w:rsidP="00E036AA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6FB519E4" w14:textId="77777777" w:rsidR="00002D7E" w:rsidRDefault="00002D7E" w:rsidP="00E036AA">
            <w:r>
              <w:rPr>
                <w:sz w:val="16"/>
                <w:szCs w:val="16"/>
              </w:rPr>
              <w:t>2274</w:t>
            </w:r>
          </w:p>
        </w:tc>
        <w:tc>
          <w:tcPr>
            <w:tcW w:w="517" w:type="dxa"/>
          </w:tcPr>
          <w:p w14:paraId="11AF376B" w14:textId="77777777" w:rsidR="00002D7E" w:rsidRDefault="00002D7E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EDB374" w14:textId="77777777" w:rsidR="00002D7E" w:rsidRDefault="00002D7E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F0A29BA" w14:textId="77777777" w:rsidR="00002D7E" w:rsidRDefault="00002D7E" w:rsidP="00E036AA">
            <w:r>
              <w:rPr>
                <w:sz w:val="16"/>
                <w:szCs w:val="16"/>
              </w:rPr>
              <w:t>(LTE_NR_DC_CA_enh) CR to TS 38.101-1: correction of Pcmax tolerance for NR DC (Rel-16)</w:t>
            </w:r>
          </w:p>
        </w:tc>
        <w:tc>
          <w:tcPr>
            <w:tcW w:w="517" w:type="dxa"/>
          </w:tcPr>
          <w:p w14:paraId="43EFB470" w14:textId="77777777" w:rsidR="00002D7E" w:rsidRDefault="00002D7E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EA0DDE" w14:textId="77777777" w:rsidR="00002D7E" w:rsidRDefault="00002D7E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7722EE0A" w14:textId="77777777" w:rsidR="00002D7E" w:rsidRDefault="00002D7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212E128" w14:textId="77777777" w:rsidR="00002D7E" w:rsidRDefault="00002D7E" w:rsidP="00E036AA">
            <w:r>
              <w:rPr>
                <w:sz w:val="16"/>
                <w:szCs w:val="16"/>
              </w:rPr>
              <w:t>R4-2410732</w:t>
            </w:r>
          </w:p>
        </w:tc>
        <w:tc>
          <w:tcPr>
            <w:tcW w:w="1597" w:type="dxa"/>
          </w:tcPr>
          <w:p w14:paraId="7954882E" w14:textId="77777777" w:rsidR="00002D7E" w:rsidRDefault="00002D7E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AF945F2" w14:textId="77777777" w:rsidR="00002D7E" w:rsidRDefault="00002D7E" w:rsidP="00E036AA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07FD2ADC" w14:textId="77777777" w:rsidR="00002D7E" w:rsidRDefault="00002D7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61FA83" w14:textId="77777777" w:rsidR="00002D7E" w:rsidRDefault="00002D7E" w:rsidP="00E036AA">
            <w:pPr>
              <w:rPr>
                <w:sz w:val="16"/>
                <w:szCs w:val="16"/>
              </w:rPr>
            </w:pPr>
          </w:p>
        </w:tc>
      </w:tr>
    </w:tbl>
    <w:p w14:paraId="0A8A79D5" w14:textId="77777777" w:rsidR="00E144C4" w:rsidRDefault="00E144C4" w:rsidP="00E144C4"/>
    <w:p w14:paraId="7D70A5D6" w14:textId="77777777" w:rsidR="00E144C4" w:rsidRDefault="00E144C4" w:rsidP="00E144C4"/>
    <w:p w14:paraId="3C7450A3" w14:textId="44EA9784" w:rsidR="00480259" w:rsidRDefault="000353C1" w:rsidP="00512C52">
      <w:pPr>
        <w:pStyle w:val="Heading2"/>
        <w:rPr>
          <w:rFonts w:cs="Arial"/>
          <w:noProof/>
        </w:rPr>
      </w:pPr>
      <w:r w:rsidRPr="000353C1">
        <w:rPr>
          <w:noProof/>
        </w:rPr>
        <w:t>RP-241392</w:t>
      </w:r>
    </w:p>
    <w:p w14:paraId="55465841" w14:textId="2A3349C0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12</w:t>
      </w:r>
    </w:p>
    <w:p w14:paraId="06B49AB2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C0038" w:rsidRPr="004E535C" w14:paraId="57AB2384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546A11C" w14:textId="77777777" w:rsidR="000C0038" w:rsidRPr="00BF1EB6" w:rsidRDefault="000C003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9F8B8F" w14:textId="77777777" w:rsidR="000C0038" w:rsidRPr="00BF1EB6" w:rsidRDefault="000C003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B9C55D" w14:textId="77777777" w:rsidR="000C0038" w:rsidRPr="00BF1EB6" w:rsidRDefault="000C003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D56783" w14:textId="77777777" w:rsidR="000C0038" w:rsidRPr="00BF1EB6" w:rsidRDefault="000C003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F0E78D" w14:textId="77777777" w:rsidR="000C0038" w:rsidRPr="00BF1EB6" w:rsidRDefault="000C003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EFF9B1" w14:textId="77777777" w:rsidR="000C0038" w:rsidRPr="00BF1EB6" w:rsidRDefault="000C003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4AE399" w14:textId="77777777" w:rsidR="000C0038" w:rsidRPr="00BF1EB6" w:rsidRDefault="000C003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F0A5ECA" w14:textId="77777777" w:rsidR="000C0038" w:rsidRPr="00BF1EB6" w:rsidRDefault="000C003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E34F0A" w14:textId="77777777" w:rsidR="000C0038" w:rsidRPr="00BF1EB6" w:rsidRDefault="000C003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A5BFC70" w14:textId="77777777" w:rsidR="000C0038" w:rsidRPr="00BF1EB6" w:rsidRDefault="000C003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5F02B4E" w14:textId="77777777" w:rsidR="000C0038" w:rsidRPr="00BF1EB6" w:rsidRDefault="000C003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9BA2848" w14:textId="77777777" w:rsidR="000C0038" w:rsidRPr="00BF1EB6" w:rsidRDefault="000C003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5A7F692" w14:textId="77777777" w:rsidR="000C0038" w:rsidRPr="00BF1EB6" w:rsidRDefault="000C003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C0038" w14:paraId="1A0243DC" w14:textId="77777777" w:rsidTr="00E036AA">
        <w:tc>
          <w:tcPr>
            <w:tcW w:w="879" w:type="dxa"/>
          </w:tcPr>
          <w:p w14:paraId="5B7E6F0B" w14:textId="77777777" w:rsidR="000C0038" w:rsidRDefault="000C003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76EF03" w14:textId="77777777" w:rsidR="000C0038" w:rsidRDefault="000C0038" w:rsidP="00E036AA">
            <w:r>
              <w:rPr>
                <w:sz w:val="16"/>
                <w:szCs w:val="16"/>
              </w:rPr>
              <w:t>4457</w:t>
            </w:r>
          </w:p>
        </w:tc>
        <w:tc>
          <w:tcPr>
            <w:tcW w:w="517" w:type="dxa"/>
          </w:tcPr>
          <w:p w14:paraId="19BBFCCA" w14:textId="77777777" w:rsidR="000C0038" w:rsidRDefault="000C0038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DD9BC9" w14:textId="77777777" w:rsidR="000C0038" w:rsidRDefault="000C003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AE5605" w14:textId="77777777" w:rsidR="000C0038" w:rsidRDefault="000C0038" w:rsidP="00E036AA">
            <w:r>
              <w:rPr>
                <w:sz w:val="16"/>
                <w:szCs w:val="16"/>
              </w:rPr>
              <w:t>[NR_RRM_enh2-Perf] CR on R17 test cases of unknown PUCCH SCell and fast SCell activation in FR1</w:t>
            </w:r>
          </w:p>
        </w:tc>
        <w:tc>
          <w:tcPr>
            <w:tcW w:w="517" w:type="dxa"/>
          </w:tcPr>
          <w:p w14:paraId="3E26DC27" w14:textId="77777777" w:rsidR="000C0038" w:rsidRDefault="000C003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D891F1" w14:textId="77777777" w:rsidR="000C0038" w:rsidRDefault="000C003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663B938" w14:textId="77777777" w:rsidR="000C0038" w:rsidRDefault="000C003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AC57E1F" w14:textId="77777777" w:rsidR="000C0038" w:rsidRDefault="000C0038" w:rsidP="00E036AA">
            <w:r>
              <w:rPr>
                <w:sz w:val="16"/>
                <w:szCs w:val="16"/>
              </w:rPr>
              <w:t>R4-2410239</w:t>
            </w:r>
          </w:p>
        </w:tc>
        <w:tc>
          <w:tcPr>
            <w:tcW w:w="1597" w:type="dxa"/>
          </w:tcPr>
          <w:p w14:paraId="158450DE" w14:textId="77777777" w:rsidR="000C0038" w:rsidRDefault="000C0038" w:rsidP="00E036AA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01F13D1" w14:textId="77777777" w:rsidR="000C0038" w:rsidRDefault="000C0038" w:rsidP="00E036AA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1347F120" w14:textId="77777777" w:rsidR="000C0038" w:rsidRDefault="000C003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FA14F1" w14:textId="77777777" w:rsidR="000C0038" w:rsidRDefault="000C0038" w:rsidP="00E036AA">
            <w:pPr>
              <w:rPr>
                <w:sz w:val="16"/>
                <w:szCs w:val="16"/>
              </w:rPr>
            </w:pPr>
          </w:p>
        </w:tc>
      </w:tr>
      <w:tr w:rsidR="000C0038" w14:paraId="1F64640A" w14:textId="77777777" w:rsidTr="00E036AA">
        <w:tc>
          <w:tcPr>
            <w:tcW w:w="879" w:type="dxa"/>
          </w:tcPr>
          <w:p w14:paraId="63F20E62" w14:textId="77777777" w:rsidR="000C0038" w:rsidRDefault="000C003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81EC009" w14:textId="77777777" w:rsidR="000C0038" w:rsidRDefault="000C0038" w:rsidP="00E036AA">
            <w:r>
              <w:rPr>
                <w:sz w:val="16"/>
                <w:szCs w:val="16"/>
              </w:rPr>
              <w:t>4461</w:t>
            </w:r>
          </w:p>
        </w:tc>
        <w:tc>
          <w:tcPr>
            <w:tcW w:w="517" w:type="dxa"/>
          </w:tcPr>
          <w:p w14:paraId="2EB9EB78" w14:textId="77777777" w:rsidR="000C0038" w:rsidRDefault="000C003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8B1809" w14:textId="77777777" w:rsidR="000C0038" w:rsidRDefault="000C003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25E903" w14:textId="77777777" w:rsidR="000C0038" w:rsidRDefault="000C0038" w:rsidP="00E036AA">
            <w:r>
              <w:rPr>
                <w:sz w:val="16"/>
                <w:szCs w:val="16"/>
              </w:rPr>
              <w:t>[NR_RRM_enh2-Perf] CR on R17 test cases of unknown PUCCH SCell and fast SCell activation in FR1</w:t>
            </w:r>
          </w:p>
        </w:tc>
        <w:tc>
          <w:tcPr>
            <w:tcW w:w="517" w:type="dxa"/>
          </w:tcPr>
          <w:p w14:paraId="6568E676" w14:textId="77777777" w:rsidR="000C0038" w:rsidRDefault="000C003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5E3CEC" w14:textId="77777777" w:rsidR="000C0038" w:rsidRDefault="000C003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E53ED79" w14:textId="77777777" w:rsidR="000C0038" w:rsidRDefault="000C003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4C9F639" w14:textId="77777777" w:rsidR="000C0038" w:rsidRDefault="000C0038" w:rsidP="00E036AA">
            <w:r>
              <w:rPr>
                <w:sz w:val="16"/>
                <w:szCs w:val="16"/>
              </w:rPr>
              <w:t>R4-2408270</w:t>
            </w:r>
          </w:p>
        </w:tc>
        <w:tc>
          <w:tcPr>
            <w:tcW w:w="1597" w:type="dxa"/>
          </w:tcPr>
          <w:p w14:paraId="32F7DC8C" w14:textId="77777777" w:rsidR="000C0038" w:rsidRDefault="000C0038" w:rsidP="00E036AA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9D4B9A7" w14:textId="77777777" w:rsidR="000C0038" w:rsidRDefault="000C0038" w:rsidP="00E036AA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20E330DC" w14:textId="77777777" w:rsidR="000C0038" w:rsidRDefault="000C0038" w:rsidP="00E036AA">
            <w:r>
              <w:rPr>
                <w:sz w:val="16"/>
                <w:szCs w:val="16"/>
              </w:rPr>
              <w:t>A.6.5.3.9.1, A.6.5.3.9.2, A.6.5.3.10.1, A.6.5.3.10.2</w:t>
            </w:r>
          </w:p>
        </w:tc>
        <w:tc>
          <w:tcPr>
            <w:tcW w:w="998" w:type="dxa"/>
          </w:tcPr>
          <w:p w14:paraId="46D61EB2" w14:textId="77777777" w:rsidR="000C0038" w:rsidRDefault="000C0038" w:rsidP="00E036AA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C0038" w14:paraId="323E9742" w14:textId="77777777" w:rsidTr="00E036AA">
        <w:tc>
          <w:tcPr>
            <w:tcW w:w="879" w:type="dxa"/>
          </w:tcPr>
          <w:p w14:paraId="695E9126" w14:textId="77777777" w:rsidR="000C0038" w:rsidRDefault="000C003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F33D83" w14:textId="77777777" w:rsidR="000C0038" w:rsidRDefault="000C0038" w:rsidP="00E036AA">
            <w:r>
              <w:rPr>
                <w:sz w:val="16"/>
                <w:szCs w:val="16"/>
              </w:rPr>
              <w:t>4498</w:t>
            </w:r>
          </w:p>
        </w:tc>
        <w:tc>
          <w:tcPr>
            <w:tcW w:w="517" w:type="dxa"/>
          </w:tcPr>
          <w:p w14:paraId="6D8BBB34" w14:textId="77777777" w:rsidR="000C0038" w:rsidRDefault="000C003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99BA65" w14:textId="77777777" w:rsidR="000C0038" w:rsidRDefault="000C0038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8907BF3" w14:textId="77777777" w:rsidR="000C0038" w:rsidRDefault="000C0038" w:rsidP="00E036AA">
            <w:r>
              <w:rPr>
                <w:sz w:val="16"/>
                <w:szCs w:val="16"/>
              </w:rPr>
              <w:t>CR Correcting propagation condition Rel-16 (Cat F)</w:t>
            </w:r>
          </w:p>
        </w:tc>
        <w:tc>
          <w:tcPr>
            <w:tcW w:w="517" w:type="dxa"/>
          </w:tcPr>
          <w:p w14:paraId="19EFE927" w14:textId="77777777" w:rsidR="000C0038" w:rsidRDefault="000C003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D048C6" w14:textId="77777777" w:rsidR="000C0038" w:rsidRDefault="000C0038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088491F9" w14:textId="77777777" w:rsidR="000C0038" w:rsidRDefault="000C003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0E0C037" w14:textId="77777777" w:rsidR="000C0038" w:rsidRDefault="000C0038" w:rsidP="00E036AA">
            <w:r>
              <w:rPr>
                <w:sz w:val="16"/>
                <w:szCs w:val="16"/>
              </w:rPr>
              <w:t>R4-2408577</w:t>
            </w:r>
          </w:p>
        </w:tc>
        <w:tc>
          <w:tcPr>
            <w:tcW w:w="1597" w:type="dxa"/>
          </w:tcPr>
          <w:p w14:paraId="293AF81E" w14:textId="77777777" w:rsidR="000C0038" w:rsidRDefault="000C0038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4D4D38" w14:textId="77777777" w:rsidR="000C0038" w:rsidRDefault="000C0038" w:rsidP="00E036AA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6E9851A1" w14:textId="77777777" w:rsidR="000C0038" w:rsidRDefault="000C0038" w:rsidP="00E036AA">
            <w:r>
              <w:rPr>
                <w:sz w:val="16"/>
                <w:szCs w:val="16"/>
              </w:rPr>
              <w:t>A.5.3.2.2.3, A.5.3.2.2.4, A.7.3.2.2.3, A.7.3.2.2.4</w:t>
            </w:r>
          </w:p>
        </w:tc>
        <w:tc>
          <w:tcPr>
            <w:tcW w:w="998" w:type="dxa"/>
          </w:tcPr>
          <w:p w14:paraId="64808A18" w14:textId="77777777" w:rsidR="000C0038" w:rsidRDefault="000C0038" w:rsidP="00E036AA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0C0038" w14:paraId="67587319" w14:textId="77777777" w:rsidTr="00E036AA">
        <w:tc>
          <w:tcPr>
            <w:tcW w:w="879" w:type="dxa"/>
          </w:tcPr>
          <w:p w14:paraId="263D7EF8" w14:textId="77777777" w:rsidR="000C0038" w:rsidRDefault="000C003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3CA838" w14:textId="77777777" w:rsidR="000C0038" w:rsidRDefault="000C0038" w:rsidP="00E036AA">
            <w:r>
              <w:rPr>
                <w:sz w:val="16"/>
                <w:szCs w:val="16"/>
              </w:rPr>
              <w:t>4499</w:t>
            </w:r>
          </w:p>
        </w:tc>
        <w:tc>
          <w:tcPr>
            <w:tcW w:w="517" w:type="dxa"/>
          </w:tcPr>
          <w:p w14:paraId="520E21B1" w14:textId="77777777" w:rsidR="000C0038" w:rsidRDefault="000C0038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2F69BB" w14:textId="77777777" w:rsidR="000C0038" w:rsidRDefault="000C003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F7EA06" w14:textId="77777777" w:rsidR="000C0038" w:rsidRDefault="000C0038" w:rsidP="00E036AA">
            <w:r>
              <w:rPr>
                <w:sz w:val="16"/>
                <w:szCs w:val="16"/>
              </w:rPr>
              <w:t>CR Correcting propagation condition Rel-17 (Cat F)</w:t>
            </w:r>
          </w:p>
        </w:tc>
        <w:tc>
          <w:tcPr>
            <w:tcW w:w="517" w:type="dxa"/>
          </w:tcPr>
          <w:p w14:paraId="5DD9BFC6" w14:textId="77777777" w:rsidR="000C0038" w:rsidRDefault="000C003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9EE660" w14:textId="77777777" w:rsidR="000C0038" w:rsidRDefault="000C003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BF8A361" w14:textId="77777777" w:rsidR="000C0038" w:rsidRDefault="000C003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CA0840C" w14:textId="77777777" w:rsidR="000C0038" w:rsidRDefault="000C0038" w:rsidP="00E036AA">
            <w:r>
              <w:rPr>
                <w:sz w:val="16"/>
                <w:szCs w:val="16"/>
              </w:rPr>
              <w:t>R4-2410346</w:t>
            </w:r>
          </w:p>
        </w:tc>
        <w:tc>
          <w:tcPr>
            <w:tcW w:w="1597" w:type="dxa"/>
          </w:tcPr>
          <w:p w14:paraId="44F6A8F6" w14:textId="77777777" w:rsidR="000C0038" w:rsidRDefault="000C0038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5BCAEB9" w14:textId="77777777" w:rsidR="000C0038" w:rsidRDefault="000C0038" w:rsidP="00E036AA">
            <w:r>
              <w:rPr>
                <w:sz w:val="16"/>
                <w:szCs w:val="16"/>
              </w:rPr>
              <w:t xml:space="preserve">NR_2step_RACH-Perf, NR_feMIMO-Perf, NR_ext_to_71GHz-Perf, LTE_NR_DC_enh2-Perf, NR_RRM_enh2-Perf, NR_HST_FR2-Perf, </w:t>
            </w:r>
            <w:r>
              <w:rPr>
                <w:sz w:val="16"/>
                <w:szCs w:val="16"/>
              </w:rPr>
              <w:lastRenderedPageBreak/>
              <w:t>NR_MG_enh-Perf, NR_redcap-Perf</w:t>
            </w:r>
          </w:p>
        </w:tc>
        <w:tc>
          <w:tcPr>
            <w:tcW w:w="2323" w:type="dxa"/>
          </w:tcPr>
          <w:p w14:paraId="7287C260" w14:textId="77777777" w:rsidR="000C0038" w:rsidRDefault="000C003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38CE8A" w14:textId="77777777" w:rsidR="000C0038" w:rsidRDefault="000C0038" w:rsidP="00E036AA">
            <w:pPr>
              <w:rPr>
                <w:sz w:val="16"/>
                <w:szCs w:val="16"/>
              </w:rPr>
            </w:pPr>
          </w:p>
        </w:tc>
      </w:tr>
      <w:tr w:rsidR="000C0038" w14:paraId="28858712" w14:textId="77777777" w:rsidTr="00E036AA">
        <w:tc>
          <w:tcPr>
            <w:tcW w:w="879" w:type="dxa"/>
          </w:tcPr>
          <w:p w14:paraId="474486A9" w14:textId="77777777" w:rsidR="000C0038" w:rsidRDefault="000C003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AEECF8C" w14:textId="77777777" w:rsidR="000C0038" w:rsidRDefault="000C0038" w:rsidP="00E036AA">
            <w:r>
              <w:rPr>
                <w:sz w:val="16"/>
                <w:szCs w:val="16"/>
              </w:rPr>
              <w:t>4500</w:t>
            </w:r>
          </w:p>
        </w:tc>
        <w:tc>
          <w:tcPr>
            <w:tcW w:w="517" w:type="dxa"/>
          </w:tcPr>
          <w:p w14:paraId="269CF2A5" w14:textId="77777777" w:rsidR="000C0038" w:rsidRDefault="000C003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15740A" w14:textId="77777777" w:rsidR="000C0038" w:rsidRDefault="000C003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118424" w14:textId="77777777" w:rsidR="000C0038" w:rsidRDefault="000C0038" w:rsidP="00E036AA">
            <w:r>
              <w:rPr>
                <w:sz w:val="16"/>
                <w:szCs w:val="16"/>
              </w:rPr>
              <w:t>CR Correcting propagation condition Rel-17 (Cat F)</w:t>
            </w:r>
          </w:p>
        </w:tc>
        <w:tc>
          <w:tcPr>
            <w:tcW w:w="517" w:type="dxa"/>
          </w:tcPr>
          <w:p w14:paraId="6307311E" w14:textId="77777777" w:rsidR="000C0038" w:rsidRDefault="000C003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F43626" w14:textId="77777777" w:rsidR="000C0038" w:rsidRDefault="000C003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4CE1903" w14:textId="77777777" w:rsidR="000C0038" w:rsidRDefault="000C003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1A24D54" w14:textId="77777777" w:rsidR="000C0038" w:rsidRDefault="000C0038" w:rsidP="00E036AA">
            <w:r>
              <w:rPr>
                <w:sz w:val="16"/>
                <w:szCs w:val="16"/>
              </w:rPr>
              <w:t>R4-2408579</w:t>
            </w:r>
          </w:p>
        </w:tc>
        <w:tc>
          <w:tcPr>
            <w:tcW w:w="1597" w:type="dxa"/>
          </w:tcPr>
          <w:p w14:paraId="1A7D3CB3" w14:textId="77777777" w:rsidR="000C0038" w:rsidRDefault="000C0038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18E66CF" w14:textId="77777777" w:rsidR="000C0038" w:rsidRDefault="000C0038" w:rsidP="00E036AA">
            <w:r>
              <w:rPr>
                <w:sz w:val="16"/>
                <w:szCs w:val="16"/>
              </w:rPr>
              <w:t>NR_2step_RACH-Perf, NR_feMIMO-Perf, NR_ext_to_71GHz-Perf, LTE_NR_DC_enh2-Perf, NR_RRM_enh2-Perf, NR_HST_FR2-Perf, NR_MG_enh-Perf, NR_redcap-Perf</w:t>
            </w:r>
          </w:p>
        </w:tc>
        <w:tc>
          <w:tcPr>
            <w:tcW w:w="2323" w:type="dxa"/>
          </w:tcPr>
          <w:p w14:paraId="5F0AED7C" w14:textId="77777777" w:rsidR="000C0038" w:rsidRDefault="000C003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45A987" w14:textId="77777777" w:rsidR="000C0038" w:rsidRDefault="000C0038" w:rsidP="00E036AA">
            <w:pPr>
              <w:rPr>
                <w:sz w:val="16"/>
                <w:szCs w:val="16"/>
              </w:rPr>
            </w:pPr>
          </w:p>
        </w:tc>
      </w:tr>
    </w:tbl>
    <w:p w14:paraId="599F536A" w14:textId="77777777" w:rsidR="00480259" w:rsidRDefault="00480259" w:rsidP="00480259"/>
    <w:p w14:paraId="504FDE8D" w14:textId="77777777" w:rsidR="00480259" w:rsidRDefault="00480259" w:rsidP="00480259"/>
    <w:p w14:paraId="0CA1275D" w14:textId="5317AAFA" w:rsidR="00480259" w:rsidRDefault="00C34DFA" w:rsidP="00512C52">
      <w:pPr>
        <w:pStyle w:val="Heading2"/>
        <w:rPr>
          <w:rFonts w:cs="Arial"/>
          <w:noProof/>
        </w:rPr>
      </w:pPr>
      <w:r w:rsidRPr="00C34DFA">
        <w:rPr>
          <w:noProof/>
        </w:rPr>
        <w:t>RP-241393</w:t>
      </w:r>
    </w:p>
    <w:p w14:paraId="1D6FE1BF" w14:textId="75BD10B4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13</w:t>
      </w:r>
    </w:p>
    <w:p w14:paraId="68341063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C44EE" w:rsidRPr="004E535C" w14:paraId="43F4F02B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1364F64" w14:textId="77777777" w:rsidR="00DC44EE" w:rsidRPr="00BF1EB6" w:rsidRDefault="00DC44E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90886A" w14:textId="77777777" w:rsidR="00DC44EE" w:rsidRPr="00BF1EB6" w:rsidRDefault="00DC44E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CE4995" w14:textId="77777777" w:rsidR="00DC44EE" w:rsidRPr="00BF1EB6" w:rsidRDefault="00DC44E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E9DBBA" w14:textId="77777777" w:rsidR="00DC44EE" w:rsidRPr="00BF1EB6" w:rsidRDefault="00DC44E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C9F5F7D" w14:textId="77777777" w:rsidR="00DC44EE" w:rsidRPr="00BF1EB6" w:rsidRDefault="00DC44E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1F0E10" w14:textId="77777777" w:rsidR="00DC44EE" w:rsidRPr="00BF1EB6" w:rsidRDefault="00DC44E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6B3283" w14:textId="77777777" w:rsidR="00DC44EE" w:rsidRPr="00BF1EB6" w:rsidRDefault="00DC44E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67D95FE" w14:textId="77777777" w:rsidR="00DC44EE" w:rsidRPr="00BF1EB6" w:rsidRDefault="00DC44E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F01947" w14:textId="77777777" w:rsidR="00DC44EE" w:rsidRPr="00BF1EB6" w:rsidRDefault="00DC44E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0670C3" w14:textId="77777777" w:rsidR="00DC44EE" w:rsidRPr="00BF1EB6" w:rsidRDefault="00DC44E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20DCFB" w14:textId="77777777" w:rsidR="00DC44EE" w:rsidRPr="00BF1EB6" w:rsidRDefault="00DC44E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CA517E" w14:textId="77777777" w:rsidR="00DC44EE" w:rsidRPr="00BF1EB6" w:rsidRDefault="00DC44E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A50D1D" w14:textId="77777777" w:rsidR="00DC44EE" w:rsidRPr="00BF1EB6" w:rsidRDefault="00DC44E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C44EE" w14:paraId="1FA18E07" w14:textId="77777777" w:rsidTr="00E036AA">
        <w:tc>
          <w:tcPr>
            <w:tcW w:w="879" w:type="dxa"/>
          </w:tcPr>
          <w:p w14:paraId="26AE8B46" w14:textId="77777777" w:rsidR="00DC44EE" w:rsidRDefault="00DC44EE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121B441" w14:textId="77777777" w:rsidR="00DC44EE" w:rsidRDefault="00DC44EE" w:rsidP="00E036AA">
            <w:r>
              <w:rPr>
                <w:sz w:val="16"/>
                <w:szCs w:val="16"/>
              </w:rPr>
              <w:t>2212</w:t>
            </w:r>
          </w:p>
        </w:tc>
        <w:tc>
          <w:tcPr>
            <w:tcW w:w="517" w:type="dxa"/>
          </w:tcPr>
          <w:p w14:paraId="550CE174" w14:textId="77777777" w:rsidR="00DC44EE" w:rsidRDefault="00DC44E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31EFB0" w14:textId="77777777" w:rsidR="00DC44EE" w:rsidRDefault="00DC44EE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8C516E5" w14:textId="77777777" w:rsidR="00DC44EE" w:rsidRDefault="00DC44EE" w:rsidP="00E036AA">
            <w:r>
              <w:rPr>
                <w:sz w:val="16"/>
                <w:szCs w:val="16"/>
              </w:rPr>
              <w:t>CR to align NR carrier centre frequencies with LTE for NS_24</w:t>
            </w:r>
          </w:p>
        </w:tc>
        <w:tc>
          <w:tcPr>
            <w:tcW w:w="517" w:type="dxa"/>
          </w:tcPr>
          <w:p w14:paraId="5C0C0E81" w14:textId="77777777" w:rsidR="00DC44EE" w:rsidRDefault="00DC44EE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95575C" w14:textId="77777777" w:rsidR="00DC44EE" w:rsidRDefault="00DC44EE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5D453EDC" w14:textId="77777777" w:rsidR="00DC44EE" w:rsidRDefault="00DC44E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48960FA" w14:textId="77777777" w:rsidR="00DC44EE" w:rsidRDefault="00DC44EE" w:rsidP="00E036AA">
            <w:r>
              <w:rPr>
                <w:sz w:val="16"/>
                <w:szCs w:val="16"/>
              </w:rPr>
              <w:t>R4-2407217</w:t>
            </w:r>
          </w:p>
        </w:tc>
        <w:tc>
          <w:tcPr>
            <w:tcW w:w="1597" w:type="dxa"/>
          </w:tcPr>
          <w:p w14:paraId="655A359A" w14:textId="77777777" w:rsidR="00DC44EE" w:rsidRDefault="00DC44EE" w:rsidP="00E036A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0C74C88" w14:textId="77777777" w:rsidR="00DC44EE" w:rsidRDefault="00DC44EE" w:rsidP="00E036AA">
            <w:r>
              <w:rPr>
                <w:sz w:val="16"/>
                <w:szCs w:val="16"/>
              </w:rPr>
              <w:t>NR_band_n65-Core</w:t>
            </w:r>
          </w:p>
        </w:tc>
        <w:tc>
          <w:tcPr>
            <w:tcW w:w="2323" w:type="dxa"/>
          </w:tcPr>
          <w:p w14:paraId="08CFD35A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EBE449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</w:tr>
      <w:tr w:rsidR="00DC44EE" w14:paraId="44657221" w14:textId="77777777" w:rsidTr="00E036AA">
        <w:tc>
          <w:tcPr>
            <w:tcW w:w="879" w:type="dxa"/>
          </w:tcPr>
          <w:p w14:paraId="13D25D4A" w14:textId="77777777" w:rsidR="00DC44EE" w:rsidRDefault="00DC44EE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851A2F3" w14:textId="77777777" w:rsidR="00DC44EE" w:rsidRDefault="00DC44EE" w:rsidP="00E036AA">
            <w:r>
              <w:rPr>
                <w:sz w:val="16"/>
                <w:szCs w:val="16"/>
              </w:rPr>
              <w:t>2213</w:t>
            </w:r>
          </w:p>
        </w:tc>
        <w:tc>
          <w:tcPr>
            <w:tcW w:w="517" w:type="dxa"/>
          </w:tcPr>
          <w:p w14:paraId="3EE4E732" w14:textId="77777777" w:rsidR="00DC44EE" w:rsidRDefault="00DC44E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86355D" w14:textId="77777777" w:rsidR="00DC44EE" w:rsidRDefault="00DC44EE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BA2693" w14:textId="77777777" w:rsidR="00DC44EE" w:rsidRDefault="00DC44EE" w:rsidP="00E036AA">
            <w:r>
              <w:rPr>
                <w:sz w:val="16"/>
                <w:szCs w:val="16"/>
              </w:rPr>
              <w:t>CR to align NR carrier centre frequencies with LTE for NS_24</w:t>
            </w:r>
          </w:p>
        </w:tc>
        <w:tc>
          <w:tcPr>
            <w:tcW w:w="517" w:type="dxa"/>
          </w:tcPr>
          <w:p w14:paraId="59669D8F" w14:textId="77777777" w:rsidR="00DC44EE" w:rsidRDefault="00DC44EE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B74DB7" w14:textId="77777777" w:rsidR="00DC44EE" w:rsidRDefault="00DC44EE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232D4C5C" w14:textId="77777777" w:rsidR="00DC44EE" w:rsidRDefault="00DC44E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BD727F6" w14:textId="77777777" w:rsidR="00DC44EE" w:rsidRDefault="00DC44EE" w:rsidP="00E036AA">
            <w:r>
              <w:rPr>
                <w:sz w:val="16"/>
                <w:szCs w:val="16"/>
              </w:rPr>
              <w:t>R4-2407218</w:t>
            </w:r>
          </w:p>
        </w:tc>
        <w:tc>
          <w:tcPr>
            <w:tcW w:w="1597" w:type="dxa"/>
          </w:tcPr>
          <w:p w14:paraId="2824C73C" w14:textId="77777777" w:rsidR="00DC44EE" w:rsidRDefault="00DC44EE" w:rsidP="00E036A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5FC0B7C" w14:textId="77777777" w:rsidR="00DC44EE" w:rsidRDefault="00DC44EE" w:rsidP="00E036AA">
            <w:r>
              <w:rPr>
                <w:sz w:val="16"/>
                <w:szCs w:val="16"/>
              </w:rPr>
              <w:t>NR_band_n65-Core</w:t>
            </w:r>
          </w:p>
        </w:tc>
        <w:tc>
          <w:tcPr>
            <w:tcW w:w="2323" w:type="dxa"/>
          </w:tcPr>
          <w:p w14:paraId="515160D9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FD45A4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</w:tr>
      <w:tr w:rsidR="00DC44EE" w14:paraId="6B9E8CEC" w14:textId="77777777" w:rsidTr="00E036AA">
        <w:tc>
          <w:tcPr>
            <w:tcW w:w="879" w:type="dxa"/>
          </w:tcPr>
          <w:p w14:paraId="02D835C2" w14:textId="77777777" w:rsidR="00DC44EE" w:rsidRDefault="00DC44EE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B92F7D1" w14:textId="77777777" w:rsidR="00DC44EE" w:rsidRDefault="00DC44EE" w:rsidP="00E036AA">
            <w:r>
              <w:rPr>
                <w:sz w:val="16"/>
                <w:szCs w:val="16"/>
              </w:rPr>
              <w:t>2214</w:t>
            </w:r>
          </w:p>
        </w:tc>
        <w:tc>
          <w:tcPr>
            <w:tcW w:w="517" w:type="dxa"/>
          </w:tcPr>
          <w:p w14:paraId="1039EA71" w14:textId="77777777" w:rsidR="00DC44EE" w:rsidRDefault="00DC44E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E3AF8B" w14:textId="77777777" w:rsidR="00DC44EE" w:rsidRDefault="00DC44EE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D22DB4" w14:textId="77777777" w:rsidR="00DC44EE" w:rsidRDefault="00DC44EE" w:rsidP="00E036AA">
            <w:r>
              <w:rPr>
                <w:sz w:val="16"/>
                <w:szCs w:val="16"/>
              </w:rPr>
              <w:t>CR to align NR carrier centre frequencies with LTE for NS_24</w:t>
            </w:r>
          </w:p>
        </w:tc>
        <w:tc>
          <w:tcPr>
            <w:tcW w:w="517" w:type="dxa"/>
          </w:tcPr>
          <w:p w14:paraId="273033CD" w14:textId="77777777" w:rsidR="00DC44EE" w:rsidRDefault="00DC44EE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3FF80A" w14:textId="77777777" w:rsidR="00DC44EE" w:rsidRDefault="00DC44EE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41B9D27" w14:textId="77777777" w:rsidR="00DC44EE" w:rsidRDefault="00DC44E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268D562" w14:textId="77777777" w:rsidR="00DC44EE" w:rsidRDefault="00DC44EE" w:rsidP="00E036AA">
            <w:r>
              <w:rPr>
                <w:sz w:val="16"/>
                <w:szCs w:val="16"/>
              </w:rPr>
              <w:t>R4-2407219</w:t>
            </w:r>
          </w:p>
        </w:tc>
        <w:tc>
          <w:tcPr>
            <w:tcW w:w="1597" w:type="dxa"/>
          </w:tcPr>
          <w:p w14:paraId="4ACEDFE0" w14:textId="77777777" w:rsidR="00DC44EE" w:rsidRDefault="00DC44EE" w:rsidP="00E036A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D6F74F4" w14:textId="77777777" w:rsidR="00DC44EE" w:rsidRDefault="00DC44EE" w:rsidP="00E036AA">
            <w:r>
              <w:rPr>
                <w:sz w:val="16"/>
                <w:szCs w:val="16"/>
              </w:rPr>
              <w:t>NR_band_n65-Core</w:t>
            </w:r>
          </w:p>
        </w:tc>
        <w:tc>
          <w:tcPr>
            <w:tcW w:w="2323" w:type="dxa"/>
          </w:tcPr>
          <w:p w14:paraId="37E6BA04" w14:textId="77777777" w:rsidR="00DC44EE" w:rsidRDefault="00DC44EE" w:rsidP="00E036AA">
            <w:r>
              <w:rPr>
                <w:sz w:val="16"/>
                <w:szCs w:val="16"/>
              </w:rPr>
              <w:t>6.2.3.15</w:t>
            </w:r>
          </w:p>
        </w:tc>
        <w:tc>
          <w:tcPr>
            <w:tcW w:w="998" w:type="dxa"/>
          </w:tcPr>
          <w:p w14:paraId="297AEB38" w14:textId="77777777" w:rsidR="00DC44EE" w:rsidRDefault="00DC44EE" w:rsidP="00E036AA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DC44EE" w14:paraId="75B0E2BA" w14:textId="77777777" w:rsidTr="00E036AA">
        <w:tc>
          <w:tcPr>
            <w:tcW w:w="879" w:type="dxa"/>
          </w:tcPr>
          <w:p w14:paraId="3C9121CF" w14:textId="77777777" w:rsidR="00DC44EE" w:rsidRDefault="00DC44EE" w:rsidP="00E036AA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26CAE794" w14:textId="77777777" w:rsidR="00DC44EE" w:rsidRDefault="00DC44EE" w:rsidP="00E036AA">
            <w:r>
              <w:rPr>
                <w:sz w:val="16"/>
                <w:szCs w:val="16"/>
              </w:rPr>
              <w:t>2225</w:t>
            </w:r>
          </w:p>
        </w:tc>
        <w:tc>
          <w:tcPr>
            <w:tcW w:w="517" w:type="dxa"/>
          </w:tcPr>
          <w:p w14:paraId="5122E963" w14:textId="77777777" w:rsidR="00DC44EE" w:rsidRDefault="00DC44E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6065E3" w14:textId="77777777" w:rsidR="00DC44EE" w:rsidRDefault="00DC44EE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319705" w14:textId="77777777" w:rsidR="00DC44EE" w:rsidRDefault="00DC44EE" w:rsidP="00E036AA">
            <w:r>
              <w:rPr>
                <w:sz w:val="16"/>
                <w:szCs w:val="16"/>
              </w:rPr>
              <w:t>CR for TS 38.101-1 Rel-17 correcting maximum transmission bandwidth for NS_04</w:t>
            </w:r>
          </w:p>
        </w:tc>
        <w:tc>
          <w:tcPr>
            <w:tcW w:w="517" w:type="dxa"/>
          </w:tcPr>
          <w:p w14:paraId="5D7B87B0" w14:textId="77777777" w:rsidR="00DC44EE" w:rsidRDefault="00DC44EE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1141DA" w14:textId="77777777" w:rsidR="00DC44EE" w:rsidRDefault="00DC44EE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C183D03" w14:textId="77777777" w:rsidR="00DC44EE" w:rsidRDefault="00DC44E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8E95662" w14:textId="77777777" w:rsidR="00DC44EE" w:rsidRDefault="00DC44EE" w:rsidP="00E036AA">
            <w:r>
              <w:rPr>
                <w:sz w:val="16"/>
                <w:szCs w:val="16"/>
              </w:rPr>
              <w:t>R4-2407378</w:t>
            </w:r>
          </w:p>
        </w:tc>
        <w:tc>
          <w:tcPr>
            <w:tcW w:w="1597" w:type="dxa"/>
          </w:tcPr>
          <w:p w14:paraId="5AA3D394" w14:textId="77777777" w:rsidR="00DC44EE" w:rsidRDefault="00DC44EE" w:rsidP="00E036AA">
            <w:r>
              <w:rPr>
                <w:sz w:val="16"/>
                <w:szCs w:val="16"/>
              </w:rPr>
              <w:t>Sony, Ericsson</w:t>
            </w:r>
          </w:p>
        </w:tc>
        <w:tc>
          <w:tcPr>
            <w:tcW w:w="1122" w:type="dxa"/>
          </w:tcPr>
          <w:p w14:paraId="59F8B6C5" w14:textId="77777777" w:rsidR="00DC44EE" w:rsidRDefault="00DC44EE" w:rsidP="00E036AA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14:paraId="358893E3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9E29A8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</w:tr>
      <w:tr w:rsidR="00DC44EE" w14:paraId="0801F32A" w14:textId="77777777" w:rsidTr="00E036AA">
        <w:tc>
          <w:tcPr>
            <w:tcW w:w="879" w:type="dxa"/>
          </w:tcPr>
          <w:p w14:paraId="1DF6EB77" w14:textId="77777777" w:rsidR="00DC44EE" w:rsidRDefault="00DC44EE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4B3EB4E" w14:textId="77777777" w:rsidR="00DC44EE" w:rsidRDefault="00DC44EE" w:rsidP="00E036AA">
            <w:r>
              <w:rPr>
                <w:sz w:val="16"/>
                <w:szCs w:val="16"/>
              </w:rPr>
              <w:t>2226</w:t>
            </w:r>
          </w:p>
        </w:tc>
        <w:tc>
          <w:tcPr>
            <w:tcW w:w="517" w:type="dxa"/>
          </w:tcPr>
          <w:p w14:paraId="2556D638" w14:textId="77777777" w:rsidR="00DC44EE" w:rsidRDefault="00DC44E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64F5BE" w14:textId="77777777" w:rsidR="00DC44EE" w:rsidRDefault="00DC44EE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3433DF" w14:textId="77777777" w:rsidR="00DC44EE" w:rsidRDefault="00DC44EE" w:rsidP="00E036AA">
            <w:r>
              <w:rPr>
                <w:sz w:val="16"/>
                <w:szCs w:val="16"/>
              </w:rPr>
              <w:t>CR for TS 38.101-1 Rel-18 correcting maximum transmission bandwidth for NS_04</w:t>
            </w:r>
          </w:p>
        </w:tc>
        <w:tc>
          <w:tcPr>
            <w:tcW w:w="517" w:type="dxa"/>
          </w:tcPr>
          <w:p w14:paraId="00B6AE2F" w14:textId="77777777" w:rsidR="00DC44EE" w:rsidRDefault="00DC44EE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44EF14" w14:textId="77777777" w:rsidR="00DC44EE" w:rsidRDefault="00DC44EE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E94C057" w14:textId="77777777" w:rsidR="00DC44EE" w:rsidRDefault="00DC44E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BA3822D" w14:textId="77777777" w:rsidR="00DC44EE" w:rsidRDefault="00DC44EE" w:rsidP="00E036AA">
            <w:r>
              <w:rPr>
                <w:sz w:val="16"/>
                <w:szCs w:val="16"/>
              </w:rPr>
              <w:t>R4-2407379</w:t>
            </w:r>
          </w:p>
        </w:tc>
        <w:tc>
          <w:tcPr>
            <w:tcW w:w="1597" w:type="dxa"/>
          </w:tcPr>
          <w:p w14:paraId="5AC5D781" w14:textId="77777777" w:rsidR="00DC44EE" w:rsidRDefault="00DC44EE" w:rsidP="00E036AA">
            <w:r>
              <w:rPr>
                <w:sz w:val="16"/>
                <w:szCs w:val="16"/>
              </w:rPr>
              <w:t>Sony, Ericsson</w:t>
            </w:r>
          </w:p>
        </w:tc>
        <w:tc>
          <w:tcPr>
            <w:tcW w:w="1122" w:type="dxa"/>
          </w:tcPr>
          <w:p w14:paraId="72E963ED" w14:textId="77777777" w:rsidR="00DC44EE" w:rsidRDefault="00DC44EE" w:rsidP="00E036AA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14:paraId="7EAB62CB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FA14F0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</w:tr>
      <w:tr w:rsidR="00DC44EE" w14:paraId="08C7B012" w14:textId="77777777" w:rsidTr="00E036AA">
        <w:tc>
          <w:tcPr>
            <w:tcW w:w="879" w:type="dxa"/>
          </w:tcPr>
          <w:p w14:paraId="4DDA39AB" w14:textId="77777777" w:rsidR="00DC44EE" w:rsidRDefault="00DC44EE" w:rsidP="00E036A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7E343CA" w14:textId="77777777" w:rsidR="00DC44EE" w:rsidRDefault="00DC44EE" w:rsidP="00E036AA">
            <w:r>
              <w:rPr>
                <w:sz w:val="16"/>
                <w:szCs w:val="16"/>
              </w:rPr>
              <w:t>0643</w:t>
            </w:r>
          </w:p>
        </w:tc>
        <w:tc>
          <w:tcPr>
            <w:tcW w:w="517" w:type="dxa"/>
          </w:tcPr>
          <w:p w14:paraId="74AC8115" w14:textId="77777777" w:rsidR="00DC44EE" w:rsidRDefault="00DC44EE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E107A1" w14:textId="77777777" w:rsidR="00DC44EE" w:rsidRDefault="00DC44EE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EE6EDA" w14:textId="77777777" w:rsidR="00DC44EE" w:rsidRDefault="00DC44EE" w:rsidP="00E036AA">
            <w:r>
              <w:rPr>
                <w:sz w:val="16"/>
                <w:szCs w:val="16"/>
              </w:rPr>
              <w:t>(NR_bands_R17_BWs-Core) CR for Tx intermodulation core requirements in certain region</w:t>
            </w:r>
          </w:p>
        </w:tc>
        <w:tc>
          <w:tcPr>
            <w:tcW w:w="517" w:type="dxa"/>
          </w:tcPr>
          <w:p w14:paraId="551F5FFC" w14:textId="77777777" w:rsidR="00DC44EE" w:rsidRDefault="00DC44EE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B228A1" w14:textId="77777777" w:rsidR="00DC44EE" w:rsidRDefault="00DC44EE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0CD7969" w14:textId="77777777" w:rsidR="00DC44EE" w:rsidRDefault="00DC44E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5B79194" w14:textId="77777777" w:rsidR="00DC44EE" w:rsidRDefault="00DC44EE" w:rsidP="00E036AA">
            <w:r>
              <w:rPr>
                <w:sz w:val="16"/>
                <w:szCs w:val="16"/>
              </w:rPr>
              <w:t>R4-2409949</w:t>
            </w:r>
          </w:p>
        </w:tc>
        <w:tc>
          <w:tcPr>
            <w:tcW w:w="1597" w:type="dxa"/>
          </w:tcPr>
          <w:p w14:paraId="2E58ABD7" w14:textId="77777777" w:rsidR="00DC44EE" w:rsidRDefault="00DC44EE" w:rsidP="00E036AA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1AC51F1D" w14:textId="77777777" w:rsidR="00DC44EE" w:rsidRDefault="00DC44EE" w:rsidP="00E036AA">
            <w:r>
              <w:rPr>
                <w:sz w:val="16"/>
                <w:szCs w:val="16"/>
              </w:rPr>
              <w:t>NR_bands_R17_BWs-Core</w:t>
            </w:r>
          </w:p>
        </w:tc>
        <w:tc>
          <w:tcPr>
            <w:tcW w:w="2323" w:type="dxa"/>
          </w:tcPr>
          <w:p w14:paraId="1747645E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E232E8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</w:tr>
      <w:tr w:rsidR="00DC44EE" w14:paraId="5E9B93B5" w14:textId="77777777" w:rsidTr="00E036AA">
        <w:tc>
          <w:tcPr>
            <w:tcW w:w="879" w:type="dxa"/>
          </w:tcPr>
          <w:p w14:paraId="6FBA6872" w14:textId="77777777" w:rsidR="00DC44EE" w:rsidRDefault="00DC44EE" w:rsidP="00E036A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D45C94F" w14:textId="77777777" w:rsidR="00DC44EE" w:rsidRDefault="00DC44EE" w:rsidP="00E036AA">
            <w:r>
              <w:rPr>
                <w:sz w:val="16"/>
                <w:szCs w:val="16"/>
              </w:rPr>
              <w:t>0644</w:t>
            </w:r>
          </w:p>
        </w:tc>
        <w:tc>
          <w:tcPr>
            <w:tcW w:w="517" w:type="dxa"/>
          </w:tcPr>
          <w:p w14:paraId="5948CB1E" w14:textId="77777777" w:rsidR="00DC44EE" w:rsidRDefault="00DC44E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A51B8F" w14:textId="77777777" w:rsidR="00DC44EE" w:rsidRDefault="00DC44EE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1F18BC" w14:textId="77777777" w:rsidR="00DC44EE" w:rsidRDefault="00DC44EE" w:rsidP="00E036AA">
            <w:r>
              <w:rPr>
                <w:sz w:val="16"/>
                <w:szCs w:val="16"/>
              </w:rPr>
              <w:t>(NR_bands_R17_BWs-Core) CR for Tx intermodulation core requirements in band n79 R18 mirror</w:t>
            </w:r>
          </w:p>
        </w:tc>
        <w:tc>
          <w:tcPr>
            <w:tcW w:w="517" w:type="dxa"/>
          </w:tcPr>
          <w:p w14:paraId="3104D1B2" w14:textId="77777777" w:rsidR="00DC44EE" w:rsidRDefault="00DC44EE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ED54A3" w14:textId="77777777" w:rsidR="00DC44EE" w:rsidRDefault="00DC44EE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BD4A2D1" w14:textId="77777777" w:rsidR="00DC44EE" w:rsidRDefault="00DC44E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7770F35" w14:textId="77777777" w:rsidR="00DC44EE" w:rsidRDefault="00DC44EE" w:rsidP="00E036AA">
            <w:r>
              <w:rPr>
                <w:sz w:val="16"/>
                <w:szCs w:val="16"/>
              </w:rPr>
              <w:t>R4-2409678</w:t>
            </w:r>
          </w:p>
        </w:tc>
        <w:tc>
          <w:tcPr>
            <w:tcW w:w="1597" w:type="dxa"/>
          </w:tcPr>
          <w:p w14:paraId="6D8F3194" w14:textId="77777777" w:rsidR="00DC44EE" w:rsidRDefault="00DC44EE" w:rsidP="00E036AA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296DE5FD" w14:textId="77777777" w:rsidR="00DC44EE" w:rsidRDefault="00DC44EE" w:rsidP="00E036AA">
            <w:r>
              <w:rPr>
                <w:sz w:val="16"/>
                <w:szCs w:val="16"/>
              </w:rPr>
              <w:t>NR_bands_R17_BWs-Core</w:t>
            </w:r>
          </w:p>
        </w:tc>
        <w:tc>
          <w:tcPr>
            <w:tcW w:w="2323" w:type="dxa"/>
          </w:tcPr>
          <w:p w14:paraId="781CF20C" w14:textId="77777777" w:rsidR="00DC44EE" w:rsidRDefault="00DC44EE" w:rsidP="00E036AA">
            <w:r>
              <w:rPr>
                <w:sz w:val="16"/>
                <w:szCs w:val="16"/>
              </w:rPr>
              <w:t>4.5, 6.7.2.2, 6.7.3.3, 9.8.3</w:t>
            </w:r>
          </w:p>
        </w:tc>
        <w:tc>
          <w:tcPr>
            <w:tcW w:w="998" w:type="dxa"/>
          </w:tcPr>
          <w:p w14:paraId="097EC015" w14:textId="77777777" w:rsidR="00DC44EE" w:rsidRDefault="00DC44EE" w:rsidP="00E036AA">
            <w:r>
              <w:rPr>
                <w:sz w:val="16"/>
                <w:szCs w:val="16"/>
              </w:rPr>
              <w:t xml:space="preserve">TS/TR ... CR ...; TS38.141-1, TS38.141-2; TS/TR ... CR ... </w:t>
            </w:r>
          </w:p>
        </w:tc>
      </w:tr>
      <w:tr w:rsidR="00DC44EE" w14:paraId="4A4E884B" w14:textId="77777777" w:rsidTr="00E036AA">
        <w:tc>
          <w:tcPr>
            <w:tcW w:w="879" w:type="dxa"/>
          </w:tcPr>
          <w:p w14:paraId="117E7BCC" w14:textId="77777777" w:rsidR="00DC44EE" w:rsidRDefault="00DC44EE" w:rsidP="00E036AA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C5FE9F2" w14:textId="77777777" w:rsidR="00DC44EE" w:rsidRDefault="00DC44EE" w:rsidP="00E036AA">
            <w:r>
              <w:rPr>
                <w:sz w:val="16"/>
                <w:szCs w:val="16"/>
              </w:rPr>
              <w:t>0454</w:t>
            </w:r>
          </w:p>
        </w:tc>
        <w:tc>
          <w:tcPr>
            <w:tcW w:w="517" w:type="dxa"/>
          </w:tcPr>
          <w:p w14:paraId="469EC287" w14:textId="77777777" w:rsidR="00DC44EE" w:rsidRDefault="00DC44EE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99982C" w14:textId="77777777" w:rsidR="00DC44EE" w:rsidRDefault="00DC44EE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6FB5BD" w14:textId="77777777" w:rsidR="00DC44EE" w:rsidRDefault="00DC44EE" w:rsidP="00E036AA">
            <w:r>
              <w:rPr>
                <w:sz w:val="16"/>
                <w:szCs w:val="16"/>
              </w:rPr>
              <w:t>(NR_bands_R17_BWs-Core) CR for Tx intermodulation requirements in certain region</w:t>
            </w:r>
          </w:p>
        </w:tc>
        <w:tc>
          <w:tcPr>
            <w:tcW w:w="517" w:type="dxa"/>
          </w:tcPr>
          <w:p w14:paraId="469BE0C3" w14:textId="77777777" w:rsidR="00DC44EE" w:rsidRDefault="00DC44EE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0A6F28" w14:textId="77777777" w:rsidR="00DC44EE" w:rsidRDefault="00DC44EE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C5734F6" w14:textId="77777777" w:rsidR="00DC44EE" w:rsidRDefault="00DC44E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8979CA2" w14:textId="77777777" w:rsidR="00DC44EE" w:rsidRDefault="00DC44EE" w:rsidP="00E036AA">
            <w:r>
              <w:rPr>
                <w:sz w:val="16"/>
                <w:szCs w:val="16"/>
              </w:rPr>
              <w:t>R4-2409950</w:t>
            </w:r>
          </w:p>
        </w:tc>
        <w:tc>
          <w:tcPr>
            <w:tcW w:w="1597" w:type="dxa"/>
          </w:tcPr>
          <w:p w14:paraId="0B60AF79" w14:textId="77777777" w:rsidR="00DC44EE" w:rsidRDefault="00DC44EE" w:rsidP="00E036AA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1738666A" w14:textId="77777777" w:rsidR="00DC44EE" w:rsidRDefault="00DC44EE" w:rsidP="00E036AA">
            <w:r>
              <w:rPr>
                <w:sz w:val="16"/>
                <w:szCs w:val="16"/>
              </w:rPr>
              <w:t>NR_bands_R17_BWs-Core</w:t>
            </w:r>
          </w:p>
        </w:tc>
        <w:tc>
          <w:tcPr>
            <w:tcW w:w="2323" w:type="dxa"/>
          </w:tcPr>
          <w:p w14:paraId="69BD9F7C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9C53FB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</w:tr>
      <w:tr w:rsidR="00DC44EE" w14:paraId="674D8001" w14:textId="77777777" w:rsidTr="00E036AA">
        <w:tc>
          <w:tcPr>
            <w:tcW w:w="879" w:type="dxa"/>
          </w:tcPr>
          <w:p w14:paraId="41CF835B" w14:textId="77777777" w:rsidR="00DC44EE" w:rsidRDefault="00DC44EE" w:rsidP="00E036AA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0EF194B" w14:textId="77777777" w:rsidR="00DC44EE" w:rsidRDefault="00DC44EE" w:rsidP="00E036AA">
            <w:r>
              <w:rPr>
                <w:sz w:val="16"/>
                <w:szCs w:val="16"/>
              </w:rPr>
              <w:t>0455</w:t>
            </w:r>
          </w:p>
        </w:tc>
        <w:tc>
          <w:tcPr>
            <w:tcW w:w="517" w:type="dxa"/>
          </w:tcPr>
          <w:p w14:paraId="7FAA26E9" w14:textId="77777777" w:rsidR="00DC44EE" w:rsidRDefault="00DC44E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A3C297" w14:textId="77777777" w:rsidR="00DC44EE" w:rsidRDefault="00DC44EE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6CDDC4" w14:textId="77777777" w:rsidR="00DC44EE" w:rsidRDefault="00DC44EE" w:rsidP="00E036AA">
            <w:r>
              <w:rPr>
                <w:sz w:val="16"/>
                <w:szCs w:val="16"/>
              </w:rPr>
              <w:t>(NR_bands_R17_BWs-Core) CR for Tx intermodulation requirements in certain region R18</w:t>
            </w:r>
          </w:p>
        </w:tc>
        <w:tc>
          <w:tcPr>
            <w:tcW w:w="517" w:type="dxa"/>
          </w:tcPr>
          <w:p w14:paraId="418489E9" w14:textId="77777777" w:rsidR="00DC44EE" w:rsidRDefault="00DC44EE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AB8417" w14:textId="77777777" w:rsidR="00DC44EE" w:rsidRDefault="00DC44EE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2F73509" w14:textId="77777777" w:rsidR="00DC44EE" w:rsidRDefault="00DC44E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0BA431B" w14:textId="77777777" w:rsidR="00DC44EE" w:rsidRDefault="00DC44EE" w:rsidP="00E036AA">
            <w:r>
              <w:rPr>
                <w:sz w:val="16"/>
                <w:szCs w:val="16"/>
              </w:rPr>
              <w:t>R4-2409679</w:t>
            </w:r>
          </w:p>
        </w:tc>
        <w:tc>
          <w:tcPr>
            <w:tcW w:w="1597" w:type="dxa"/>
          </w:tcPr>
          <w:p w14:paraId="74AD3C6C" w14:textId="77777777" w:rsidR="00DC44EE" w:rsidRDefault="00DC44EE" w:rsidP="00E036AA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34F3DE5E" w14:textId="77777777" w:rsidR="00DC44EE" w:rsidRDefault="00DC44EE" w:rsidP="00E036AA">
            <w:r>
              <w:rPr>
                <w:sz w:val="16"/>
                <w:szCs w:val="16"/>
              </w:rPr>
              <w:t>NR_bands_R17_BWs-Core</w:t>
            </w:r>
          </w:p>
        </w:tc>
        <w:tc>
          <w:tcPr>
            <w:tcW w:w="2323" w:type="dxa"/>
          </w:tcPr>
          <w:p w14:paraId="0AA67B9E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E10A1B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</w:tr>
      <w:tr w:rsidR="00DC44EE" w14:paraId="3F69A603" w14:textId="77777777" w:rsidTr="00E036AA">
        <w:tc>
          <w:tcPr>
            <w:tcW w:w="879" w:type="dxa"/>
          </w:tcPr>
          <w:p w14:paraId="23348A2B" w14:textId="77777777" w:rsidR="00DC44EE" w:rsidRDefault="00DC44EE" w:rsidP="00E036A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1A56B5D" w14:textId="77777777" w:rsidR="00DC44EE" w:rsidRDefault="00DC44EE" w:rsidP="00E036AA">
            <w:r>
              <w:rPr>
                <w:sz w:val="16"/>
                <w:szCs w:val="16"/>
              </w:rPr>
              <w:t>0590</w:t>
            </w:r>
          </w:p>
        </w:tc>
        <w:tc>
          <w:tcPr>
            <w:tcW w:w="517" w:type="dxa"/>
          </w:tcPr>
          <w:p w14:paraId="32149D29" w14:textId="77777777" w:rsidR="00DC44EE" w:rsidRDefault="00DC44EE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DE0795" w14:textId="77777777" w:rsidR="00DC44EE" w:rsidRDefault="00DC44EE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D5C93A" w14:textId="77777777" w:rsidR="00DC44EE" w:rsidRDefault="00DC44EE" w:rsidP="00E036AA">
            <w:r>
              <w:rPr>
                <w:sz w:val="16"/>
                <w:szCs w:val="16"/>
              </w:rPr>
              <w:t>(NR_bands_R17_BWs-Core) CR for OTA Tx intermodulation requirements in band n79</w:t>
            </w:r>
          </w:p>
        </w:tc>
        <w:tc>
          <w:tcPr>
            <w:tcW w:w="517" w:type="dxa"/>
          </w:tcPr>
          <w:p w14:paraId="779597B3" w14:textId="77777777" w:rsidR="00DC44EE" w:rsidRDefault="00DC44EE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E9A1F1" w14:textId="77777777" w:rsidR="00DC44EE" w:rsidRDefault="00DC44EE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DF67463" w14:textId="77777777" w:rsidR="00DC44EE" w:rsidRDefault="00DC44E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2DBF200" w14:textId="77777777" w:rsidR="00DC44EE" w:rsidRDefault="00DC44EE" w:rsidP="00E036AA">
            <w:r>
              <w:rPr>
                <w:sz w:val="16"/>
                <w:szCs w:val="16"/>
              </w:rPr>
              <w:t>R4-2409951</w:t>
            </w:r>
          </w:p>
        </w:tc>
        <w:tc>
          <w:tcPr>
            <w:tcW w:w="1597" w:type="dxa"/>
          </w:tcPr>
          <w:p w14:paraId="5ADFC363" w14:textId="77777777" w:rsidR="00DC44EE" w:rsidRDefault="00DC44EE" w:rsidP="00E036AA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5557A18D" w14:textId="77777777" w:rsidR="00DC44EE" w:rsidRDefault="00DC44EE" w:rsidP="00E036AA">
            <w:r>
              <w:rPr>
                <w:sz w:val="16"/>
                <w:szCs w:val="16"/>
              </w:rPr>
              <w:t>NR_bands_R17_BWs-Core</w:t>
            </w:r>
          </w:p>
        </w:tc>
        <w:tc>
          <w:tcPr>
            <w:tcW w:w="2323" w:type="dxa"/>
          </w:tcPr>
          <w:p w14:paraId="1DDD9057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F72595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</w:tr>
      <w:tr w:rsidR="00DC44EE" w14:paraId="11257FF4" w14:textId="77777777" w:rsidTr="00E036AA">
        <w:tc>
          <w:tcPr>
            <w:tcW w:w="879" w:type="dxa"/>
          </w:tcPr>
          <w:p w14:paraId="5312959C" w14:textId="77777777" w:rsidR="00DC44EE" w:rsidRDefault="00DC44EE" w:rsidP="00E036A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B025752" w14:textId="77777777" w:rsidR="00DC44EE" w:rsidRDefault="00DC44EE" w:rsidP="00E036AA">
            <w:r>
              <w:rPr>
                <w:sz w:val="16"/>
                <w:szCs w:val="16"/>
              </w:rPr>
              <w:t>0591</w:t>
            </w:r>
          </w:p>
        </w:tc>
        <w:tc>
          <w:tcPr>
            <w:tcW w:w="517" w:type="dxa"/>
          </w:tcPr>
          <w:p w14:paraId="73DC8980" w14:textId="77777777" w:rsidR="00DC44EE" w:rsidRDefault="00DC44E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93F3DA" w14:textId="77777777" w:rsidR="00DC44EE" w:rsidRDefault="00DC44EE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FED1E1" w14:textId="77777777" w:rsidR="00DC44EE" w:rsidRDefault="00DC44EE" w:rsidP="00E036AA">
            <w:r>
              <w:rPr>
                <w:sz w:val="16"/>
                <w:szCs w:val="16"/>
              </w:rPr>
              <w:t>(NR_bands_R17_BWs-Core) CR for OTA Tx intermodulation requirements in band n79 R18</w:t>
            </w:r>
          </w:p>
        </w:tc>
        <w:tc>
          <w:tcPr>
            <w:tcW w:w="517" w:type="dxa"/>
          </w:tcPr>
          <w:p w14:paraId="16C67CEF" w14:textId="77777777" w:rsidR="00DC44EE" w:rsidRDefault="00DC44EE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B38848" w14:textId="77777777" w:rsidR="00DC44EE" w:rsidRDefault="00DC44EE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D80197C" w14:textId="77777777" w:rsidR="00DC44EE" w:rsidRDefault="00DC44E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65E7007" w14:textId="77777777" w:rsidR="00DC44EE" w:rsidRDefault="00DC44EE" w:rsidP="00E036AA">
            <w:r>
              <w:rPr>
                <w:sz w:val="16"/>
                <w:szCs w:val="16"/>
              </w:rPr>
              <w:t>R4-2409680</w:t>
            </w:r>
          </w:p>
        </w:tc>
        <w:tc>
          <w:tcPr>
            <w:tcW w:w="1597" w:type="dxa"/>
          </w:tcPr>
          <w:p w14:paraId="7FFCAF68" w14:textId="77777777" w:rsidR="00DC44EE" w:rsidRDefault="00DC44EE" w:rsidP="00E036AA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1BE21415" w14:textId="77777777" w:rsidR="00DC44EE" w:rsidRDefault="00DC44EE" w:rsidP="00E036AA">
            <w:r>
              <w:rPr>
                <w:sz w:val="16"/>
                <w:szCs w:val="16"/>
              </w:rPr>
              <w:t>NR_bands_R17_BWs-Core</w:t>
            </w:r>
          </w:p>
        </w:tc>
        <w:tc>
          <w:tcPr>
            <w:tcW w:w="2323" w:type="dxa"/>
          </w:tcPr>
          <w:p w14:paraId="4B29214D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EF5F3E" w14:textId="77777777" w:rsidR="00DC44EE" w:rsidRDefault="00DC44EE" w:rsidP="00E036AA">
            <w:pPr>
              <w:rPr>
                <w:sz w:val="16"/>
                <w:szCs w:val="16"/>
              </w:rPr>
            </w:pPr>
          </w:p>
        </w:tc>
      </w:tr>
    </w:tbl>
    <w:p w14:paraId="3065820E" w14:textId="77777777" w:rsidR="00480259" w:rsidRDefault="00480259" w:rsidP="00480259"/>
    <w:p w14:paraId="413B0FA1" w14:textId="77777777" w:rsidR="00480259" w:rsidRDefault="00480259" w:rsidP="00480259"/>
    <w:p w14:paraId="7136C4F2" w14:textId="0CFF73B8" w:rsidR="00480259" w:rsidRDefault="00C34DFA" w:rsidP="00512C52">
      <w:pPr>
        <w:pStyle w:val="Heading2"/>
        <w:rPr>
          <w:rFonts w:cs="Arial"/>
          <w:noProof/>
        </w:rPr>
      </w:pPr>
      <w:r w:rsidRPr="00C34DFA">
        <w:rPr>
          <w:noProof/>
        </w:rPr>
        <w:t>RP-241394</w:t>
      </w:r>
    </w:p>
    <w:p w14:paraId="5D2E65FB" w14:textId="19F0C8CB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14</w:t>
      </w:r>
    </w:p>
    <w:p w14:paraId="580B47F1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405A8" w:rsidRPr="004E535C" w14:paraId="11226CCE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918DCBE" w14:textId="77777777" w:rsidR="003405A8" w:rsidRPr="00BF1EB6" w:rsidRDefault="003405A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D965AC" w14:textId="77777777" w:rsidR="003405A8" w:rsidRPr="00BF1EB6" w:rsidRDefault="003405A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1E72F8" w14:textId="77777777" w:rsidR="003405A8" w:rsidRPr="00BF1EB6" w:rsidRDefault="003405A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2D54C2" w14:textId="77777777" w:rsidR="003405A8" w:rsidRPr="00BF1EB6" w:rsidRDefault="003405A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1966F3" w14:textId="77777777" w:rsidR="003405A8" w:rsidRPr="00BF1EB6" w:rsidRDefault="003405A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8F5543" w14:textId="77777777" w:rsidR="003405A8" w:rsidRPr="00BF1EB6" w:rsidRDefault="003405A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C6D524" w14:textId="77777777" w:rsidR="003405A8" w:rsidRPr="00BF1EB6" w:rsidRDefault="003405A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5EB8BD6" w14:textId="77777777" w:rsidR="003405A8" w:rsidRPr="00BF1EB6" w:rsidRDefault="003405A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8606EB4" w14:textId="77777777" w:rsidR="003405A8" w:rsidRPr="00BF1EB6" w:rsidRDefault="003405A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683C0B0" w14:textId="77777777" w:rsidR="003405A8" w:rsidRPr="00BF1EB6" w:rsidRDefault="003405A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783FCD9" w14:textId="77777777" w:rsidR="003405A8" w:rsidRPr="00BF1EB6" w:rsidRDefault="003405A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87F3AA" w14:textId="77777777" w:rsidR="003405A8" w:rsidRPr="00BF1EB6" w:rsidRDefault="003405A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39B8AA3" w14:textId="77777777" w:rsidR="003405A8" w:rsidRPr="00BF1EB6" w:rsidRDefault="003405A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405A8" w14:paraId="2E866C28" w14:textId="77777777" w:rsidTr="00E036AA">
        <w:tc>
          <w:tcPr>
            <w:tcW w:w="879" w:type="dxa"/>
          </w:tcPr>
          <w:p w14:paraId="70B4C94A" w14:textId="77777777" w:rsidR="003405A8" w:rsidRDefault="003405A8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29B0D66" w14:textId="77777777" w:rsidR="003405A8" w:rsidRDefault="003405A8" w:rsidP="00E036AA">
            <w:r>
              <w:rPr>
                <w:sz w:val="16"/>
                <w:szCs w:val="16"/>
              </w:rPr>
              <w:t>2204</w:t>
            </w:r>
          </w:p>
        </w:tc>
        <w:tc>
          <w:tcPr>
            <w:tcW w:w="517" w:type="dxa"/>
          </w:tcPr>
          <w:p w14:paraId="715DE316" w14:textId="77777777" w:rsidR="003405A8" w:rsidRDefault="003405A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DDA573" w14:textId="77777777" w:rsidR="003405A8" w:rsidRDefault="003405A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20FA55" w14:textId="77777777" w:rsidR="003405A8" w:rsidRDefault="003405A8" w:rsidP="00E036AA">
            <w:r>
              <w:rPr>
                <w:sz w:val="16"/>
                <w:szCs w:val="16"/>
              </w:rPr>
              <w:t>CR to 38.101-1 on Wgap correction for CA_n2(2A) REFSENS requirement</w:t>
            </w:r>
          </w:p>
        </w:tc>
        <w:tc>
          <w:tcPr>
            <w:tcW w:w="517" w:type="dxa"/>
          </w:tcPr>
          <w:p w14:paraId="17304248" w14:textId="77777777" w:rsidR="003405A8" w:rsidRDefault="003405A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6B8EDC" w14:textId="77777777" w:rsidR="003405A8" w:rsidRDefault="003405A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06546B70" w14:textId="77777777" w:rsidR="003405A8" w:rsidRDefault="003405A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FAA4F2C" w14:textId="77777777" w:rsidR="003405A8" w:rsidRDefault="003405A8" w:rsidP="00E036AA">
            <w:r>
              <w:rPr>
                <w:sz w:val="16"/>
                <w:szCs w:val="16"/>
              </w:rPr>
              <w:t>R4-2407079</w:t>
            </w:r>
          </w:p>
        </w:tc>
        <w:tc>
          <w:tcPr>
            <w:tcW w:w="1597" w:type="dxa"/>
          </w:tcPr>
          <w:p w14:paraId="73AC409E" w14:textId="77777777" w:rsidR="003405A8" w:rsidRDefault="003405A8" w:rsidP="00E036A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237F47F" w14:textId="77777777" w:rsidR="003405A8" w:rsidRDefault="003405A8" w:rsidP="00E036AA">
            <w:r>
              <w:rPr>
                <w:sz w:val="16"/>
                <w:szCs w:val="16"/>
              </w:rPr>
              <w:t>NR_CA_R17_Intra-Core</w:t>
            </w:r>
          </w:p>
        </w:tc>
        <w:tc>
          <w:tcPr>
            <w:tcW w:w="2323" w:type="dxa"/>
          </w:tcPr>
          <w:p w14:paraId="27AB72CC" w14:textId="77777777" w:rsidR="003405A8" w:rsidRDefault="003405A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5FBA99" w14:textId="77777777" w:rsidR="003405A8" w:rsidRDefault="003405A8" w:rsidP="00E036AA">
            <w:pPr>
              <w:rPr>
                <w:sz w:val="16"/>
                <w:szCs w:val="16"/>
              </w:rPr>
            </w:pPr>
          </w:p>
        </w:tc>
      </w:tr>
      <w:tr w:rsidR="003405A8" w14:paraId="45B7E7B5" w14:textId="77777777" w:rsidTr="00E036AA">
        <w:tc>
          <w:tcPr>
            <w:tcW w:w="879" w:type="dxa"/>
          </w:tcPr>
          <w:p w14:paraId="75EFF5A6" w14:textId="77777777" w:rsidR="003405A8" w:rsidRDefault="003405A8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1AFC736" w14:textId="77777777" w:rsidR="003405A8" w:rsidRDefault="003405A8" w:rsidP="00E036AA">
            <w:r>
              <w:rPr>
                <w:sz w:val="16"/>
                <w:szCs w:val="16"/>
              </w:rPr>
              <w:t>2205</w:t>
            </w:r>
          </w:p>
        </w:tc>
        <w:tc>
          <w:tcPr>
            <w:tcW w:w="517" w:type="dxa"/>
          </w:tcPr>
          <w:p w14:paraId="1F7A174B" w14:textId="77777777" w:rsidR="003405A8" w:rsidRDefault="003405A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DC6653" w14:textId="77777777" w:rsidR="003405A8" w:rsidRDefault="003405A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4E3BF9" w14:textId="77777777" w:rsidR="003405A8" w:rsidRDefault="003405A8" w:rsidP="00E036AA">
            <w:r>
              <w:rPr>
                <w:sz w:val="16"/>
                <w:szCs w:val="16"/>
              </w:rPr>
              <w:t>CR to 38.101-1 on Wgap correction for CA_n2(2A) REFSENS requirement</w:t>
            </w:r>
          </w:p>
        </w:tc>
        <w:tc>
          <w:tcPr>
            <w:tcW w:w="517" w:type="dxa"/>
          </w:tcPr>
          <w:p w14:paraId="5F5F6D50" w14:textId="77777777" w:rsidR="003405A8" w:rsidRDefault="003405A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F17631" w14:textId="77777777" w:rsidR="003405A8" w:rsidRDefault="003405A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C5037BA" w14:textId="77777777" w:rsidR="003405A8" w:rsidRDefault="003405A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C76B336" w14:textId="77777777" w:rsidR="003405A8" w:rsidRDefault="003405A8" w:rsidP="00E036AA">
            <w:r>
              <w:rPr>
                <w:sz w:val="16"/>
                <w:szCs w:val="16"/>
              </w:rPr>
              <w:t>R4-2407080</w:t>
            </w:r>
          </w:p>
        </w:tc>
        <w:tc>
          <w:tcPr>
            <w:tcW w:w="1597" w:type="dxa"/>
          </w:tcPr>
          <w:p w14:paraId="30C5F3E3" w14:textId="77777777" w:rsidR="003405A8" w:rsidRDefault="003405A8" w:rsidP="00E036A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52A1A11" w14:textId="77777777" w:rsidR="003405A8" w:rsidRDefault="003405A8" w:rsidP="00E036AA">
            <w:r>
              <w:rPr>
                <w:sz w:val="16"/>
                <w:szCs w:val="16"/>
              </w:rPr>
              <w:t>NR_CA_R17_Intra-Core</w:t>
            </w:r>
          </w:p>
        </w:tc>
        <w:tc>
          <w:tcPr>
            <w:tcW w:w="2323" w:type="dxa"/>
          </w:tcPr>
          <w:p w14:paraId="2B36C669" w14:textId="77777777" w:rsidR="003405A8" w:rsidRDefault="003405A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666184" w14:textId="77777777" w:rsidR="003405A8" w:rsidRDefault="003405A8" w:rsidP="00E036AA">
            <w:pPr>
              <w:rPr>
                <w:sz w:val="16"/>
                <w:szCs w:val="16"/>
              </w:rPr>
            </w:pPr>
          </w:p>
        </w:tc>
      </w:tr>
      <w:tr w:rsidR="003405A8" w14:paraId="6E4371CC" w14:textId="77777777" w:rsidTr="00E036AA">
        <w:tc>
          <w:tcPr>
            <w:tcW w:w="879" w:type="dxa"/>
          </w:tcPr>
          <w:p w14:paraId="3B40F42E" w14:textId="77777777" w:rsidR="003405A8" w:rsidRDefault="003405A8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5E451FE" w14:textId="77777777" w:rsidR="003405A8" w:rsidRDefault="003405A8" w:rsidP="00E036AA">
            <w:r>
              <w:rPr>
                <w:sz w:val="16"/>
                <w:szCs w:val="16"/>
              </w:rPr>
              <w:t>2279</w:t>
            </w:r>
          </w:p>
        </w:tc>
        <w:tc>
          <w:tcPr>
            <w:tcW w:w="517" w:type="dxa"/>
          </w:tcPr>
          <w:p w14:paraId="632A4979" w14:textId="77777777" w:rsidR="003405A8" w:rsidRDefault="003405A8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519CBE" w14:textId="77777777" w:rsidR="003405A8" w:rsidRDefault="003405A8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DF7138C" w14:textId="77777777" w:rsidR="003405A8" w:rsidRDefault="003405A8" w:rsidP="00E036AA">
            <w:r>
              <w:rPr>
                <w:sz w:val="16"/>
                <w:szCs w:val="16"/>
              </w:rPr>
              <w:t>(NR_CA_R16_intra-Core) CR to add notes for SCS restrictions on CBWs in CA configurations - TS38.101-1, Rel-16</w:t>
            </w:r>
          </w:p>
        </w:tc>
        <w:tc>
          <w:tcPr>
            <w:tcW w:w="517" w:type="dxa"/>
          </w:tcPr>
          <w:p w14:paraId="2AB59244" w14:textId="77777777" w:rsidR="003405A8" w:rsidRDefault="003405A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B8FB38" w14:textId="77777777" w:rsidR="003405A8" w:rsidRDefault="003405A8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5D8A55E1" w14:textId="77777777" w:rsidR="003405A8" w:rsidRDefault="003405A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F0D7DF8" w14:textId="77777777" w:rsidR="003405A8" w:rsidRDefault="003405A8" w:rsidP="00E036AA">
            <w:r>
              <w:rPr>
                <w:sz w:val="16"/>
                <w:szCs w:val="16"/>
              </w:rPr>
              <w:t>R4-2410669</w:t>
            </w:r>
          </w:p>
        </w:tc>
        <w:tc>
          <w:tcPr>
            <w:tcW w:w="1597" w:type="dxa"/>
          </w:tcPr>
          <w:p w14:paraId="63A655C7" w14:textId="77777777" w:rsidR="003405A8" w:rsidRDefault="003405A8" w:rsidP="00E036AA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7F35A674" w14:textId="77777777" w:rsidR="003405A8" w:rsidRDefault="003405A8" w:rsidP="00E036AA">
            <w:r>
              <w:rPr>
                <w:sz w:val="16"/>
                <w:szCs w:val="16"/>
              </w:rPr>
              <w:t>NR_CA_R16_intra-Core</w:t>
            </w:r>
          </w:p>
        </w:tc>
        <w:tc>
          <w:tcPr>
            <w:tcW w:w="2323" w:type="dxa"/>
          </w:tcPr>
          <w:p w14:paraId="483FB750" w14:textId="77777777" w:rsidR="003405A8" w:rsidRDefault="003405A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68459D" w14:textId="77777777" w:rsidR="003405A8" w:rsidRDefault="003405A8" w:rsidP="00E036AA">
            <w:pPr>
              <w:rPr>
                <w:sz w:val="16"/>
                <w:szCs w:val="16"/>
              </w:rPr>
            </w:pPr>
          </w:p>
        </w:tc>
      </w:tr>
      <w:tr w:rsidR="003405A8" w14:paraId="3E52E206" w14:textId="77777777" w:rsidTr="00E036AA">
        <w:tc>
          <w:tcPr>
            <w:tcW w:w="879" w:type="dxa"/>
          </w:tcPr>
          <w:p w14:paraId="2C71902D" w14:textId="77777777" w:rsidR="003405A8" w:rsidRDefault="003405A8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BB4EBF0" w14:textId="77777777" w:rsidR="003405A8" w:rsidRDefault="003405A8" w:rsidP="00E036AA">
            <w:r>
              <w:rPr>
                <w:sz w:val="16"/>
                <w:szCs w:val="16"/>
              </w:rPr>
              <w:t>2280</w:t>
            </w:r>
          </w:p>
        </w:tc>
        <w:tc>
          <w:tcPr>
            <w:tcW w:w="517" w:type="dxa"/>
          </w:tcPr>
          <w:p w14:paraId="06CC04A6" w14:textId="77777777" w:rsidR="003405A8" w:rsidRDefault="003405A8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DAF918" w14:textId="77777777" w:rsidR="003405A8" w:rsidRDefault="003405A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92EEAC" w14:textId="77777777" w:rsidR="003405A8" w:rsidRDefault="003405A8" w:rsidP="00E036AA">
            <w:r>
              <w:rPr>
                <w:sz w:val="16"/>
                <w:szCs w:val="16"/>
              </w:rPr>
              <w:t>(NR_CA_R16_intra-Core, ) CR to add notes for SCS restrictions on CBWs in CA configurations - TS38.101-1, Rel-17</w:t>
            </w:r>
          </w:p>
        </w:tc>
        <w:tc>
          <w:tcPr>
            <w:tcW w:w="517" w:type="dxa"/>
          </w:tcPr>
          <w:p w14:paraId="71DB3E55" w14:textId="77777777" w:rsidR="003405A8" w:rsidRDefault="003405A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F33AD8" w14:textId="77777777" w:rsidR="003405A8" w:rsidRDefault="003405A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8251C9A" w14:textId="77777777" w:rsidR="003405A8" w:rsidRDefault="003405A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2C71943" w14:textId="77777777" w:rsidR="003405A8" w:rsidRDefault="003405A8" w:rsidP="00E036AA">
            <w:r>
              <w:rPr>
                <w:sz w:val="16"/>
                <w:szCs w:val="16"/>
              </w:rPr>
              <w:t>R4-2410670</w:t>
            </w:r>
          </w:p>
        </w:tc>
        <w:tc>
          <w:tcPr>
            <w:tcW w:w="1597" w:type="dxa"/>
          </w:tcPr>
          <w:p w14:paraId="3B20FD9A" w14:textId="77777777" w:rsidR="003405A8" w:rsidRDefault="003405A8" w:rsidP="00E036AA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7BADC3C0" w14:textId="77777777" w:rsidR="003405A8" w:rsidRDefault="003405A8" w:rsidP="00E036AA">
            <w:r>
              <w:rPr>
                <w:sz w:val="16"/>
                <w:szCs w:val="16"/>
              </w:rPr>
              <w:t>NR_CA_R16_intra-Core, NR_CADC_R17_5BDL_xBUL-Core</w:t>
            </w:r>
          </w:p>
        </w:tc>
        <w:tc>
          <w:tcPr>
            <w:tcW w:w="2323" w:type="dxa"/>
          </w:tcPr>
          <w:p w14:paraId="543B8F8A" w14:textId="77777777" w:rsidR="003405A8" w:rsidRDefault="003405A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FE8577" w14:textId="77777777" w:rsidR="003405A8" w:rsidRDefault="003405A8" w:rsidP="00E036AA">
            <w:pPr>
              <w:rPr>
                <w:sz w:val="16"/>
                <w:szCs w:val="16"/>
              </w:rPr>
            </w:pPr>
          </w:p>
        </w:tc>
      </w:tr>
      <w:tr w:rsidR="003405A8" w14:paraId="654AC0EE" w14:textId="77777777" w:rsidTr="00E036AA">
        <w:tc>
          <w:tcPr>
            <w:tcW w:w="879" w:type="dxa"/>
          </w:tcPr>
          <w:p w14:paraId="0CB5D813" w14:textId="77777777" w:rsidR="003405A8" w:rsidRDefault="003405A8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72F06DA" w14:textId="77777777" w:rsidR="003405A8" w:rsidRDefault="003405A8" w:rsidP="00E036AA">
            <w:r>
              <w:rPr>
                <w:sz w:val="16"/>
                <w:szCs w:val="16"/>
              </w:rPr>
              <w:t>2281</w:t>
            </w:r>
          </w:p>
        </w:tc>
        <w:tc>
          <w:tcPr>
            <w:tcW w:w="517" w:type="dxa"/>
          </w:tcPr>
          <w:p w14:paraId="2226AAA5" w14:textId="77777777" w:rsidR="003405A8" w:rsidRDefault="003405A8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6D406D" w14:textId="77777777" w:rsidR="003405A8" w:rsidRDefault="003405A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4D7030" w14:textId="77777777" w:rsidR="003405A8" w:rsidRDefault="003405A8" w:rsidP="00E036AA">
            <w:r>
              <w:rPr>
                <w:sz w:val="16"/>
                <w:szCs w:val="16"/>
              </w:rPr>
              <w:t>(NR_CA_R16_intra-Core, , ) CR to add notes for SCS restrictions on CBWs in CA configurations - TS38.101-1, Rel-18</w:t>
            </w:r>
          </w:p>
        </w:tc>
        <w:tc>
          <w:tcPr>
            <w:tcW w:w="517" w:type="dxa"/>
          </w:tcPr>
          <w:p w14:paraId="47D5AC11" w14:textId="77777777" w:rsidR="003405A8" w:rsidRDefault="003405A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36DEB7" w14:textId="77777777" w:rsidR="003405A8" w:rsidRDefault="003405A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30B0AD1" w14:textId="77777777" w:rsidR="003405A8" w:rsidRDefault="003405A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9AAC2FA" w14:textId="77777777" w:rsidR="003405A8" w:rsidRDefault="003405A8" w:rsidP="00E036AA">
            <w:r>
              <w:rPr>
                <w:sz w:val="16"/>
                <w:szCs w:val="16"/>
              </w:rPr>
              <w:t>R4-2410677</w:t>
            </w:r>
          </w:p>
        </w:tc>
        <w:tc>
          <w:tcPr>
            <w:tcW w:w="1597" w:type="dxa"/>
          </w:tcPr>
          <w:p w14:paraId="3706BC80" w14:textId="77777777" w:rsidR="003405A8" w:rsidRDefault="003405A8" w:rsidP="00E036AA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187A3F83" w14:textId="77777777" w:rsidR="003405A8" w:rsidRDefault="003405A8" w:rsidP="00E036AA">
            <w:r>
              <w:rPr>
                <w:sz w:val="16"/>
                <w:szCs w:val="16"/>
              </w:rPr>
              <w:t>NR_CA_R16_intra-Core, NR_CADC_R17_5BDL_xBUL-Core, NR_CADC_R18_yBDL_xBUL-Core</w:t>
            </w:r>
          </w:p>
        </w:tc>
        <w:tc>
          <w:tcPr>
            <w:tcW w:w="2323" w:type="dxa"/>
          </w:tcPr>
          <w:p w14:paraId="24E3433B" w14:textId="77777777" w:rsidR="003405A8" w:rsidRDefault="003405A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970294" w14:textId="77777777" w:rsidR="003405A8" w:rsidRDefault="003405A8" w:rsidP="00E036AA">
            <w:pPr>
              <w:rPr>
                <w:sz w:val="16"/>
                <w:szCs w:val="16"/>
              </w:rPr>
            </w:pPr>
          </w:p>
        </w:tc>
      </w:tr>
      <w:tr w:rsidR="003405A8" w14:paraId="45F24942" w14:textId="77777777" w:rsidTr="00E036AA">
        <w:tc>
          <w:tcPr>
            <w:tcW w:w="879" w:type="dxa"/>
          </w:tcPr>
          <w:p w14:paraId="7FD84A24" w14:textId="77777777" w:rsidR="003405A8" w:rsidRDefault="003405A8" w:rsidP="00E036AA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7A1458F" w14:textId="77777777" w:rsidR="003405A8" w:rsidRDefault="003405A8" w:rsidP="00E036AA">
            <w:r>
              <w:rPr>
                <w:sz w:val="16"/>
                <w:szCs w:val="16"/>
              </w:rPr>
              <w:t>0744</w:t>
            </w:r>
          </w:p>
        </w:tc>
        <w:tc>
          <w:tcPr>
            <w:tcW w:w="517" w:type="dxa"/>
          </w:tcPr>
          <w:p w14:paraId="70F649CD" w14:textId="77777777" w:rsidR="003405A8" w:rsidRDefault="003405A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7A28EC" w14:textId="77777777" w:rsidR="003405A8" w:rsidRDefault="003405A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80AB7D" w14:textId="77777777" w:rsidR="003405A8" w:rsidRDefault="003405A8" w:rsidP="00E036AA">
            <w:r>
              <w:rPr>
                <w:sz w:val="16"/>
                <w:szCs w:val="16"/>
              </w:rPr>
              <w:t>(NR_CA_R17_intra-Core) CR for 38.101-2 to correct UL configurations for intra-band non-contiguous CA</w:t>
            </w:r>
          </w:p>
        </w:tc>
        <w:tc>
          <w:tcPr>
            <w:tcW w:w="517" w:type="dxa"/>
          </w:tcPr>
          <w:p w14:paraId="133FDEBD" w14:textId="77777777" w:rsidR="003405A8" w:rsidRDefault="003405A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50A3BF" w14:textId="77777777" w:rsidR="003405A8" w:rsidRDefault="003405A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4A69ADE" w14:textId="77777777" w:rsidR="003405A8" w:rsidRDefault="003405A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690379A" w14:textId="77777777" w:rsidR="003405A8" w:rsidRDefault="003405A8" w:rsidP="00E036AA">
            <w:r>
              <w:rPr>
                <w:sz w:val="16"/>
                <w:szCs w:val="16"/>
              </w:rPr>
              <w:t>R4-2408882</w:t>
            </w:r>
          </w:p>
        </w:tc>
        <w:tc>
          <w:tcPr>
            <w:tcW w:w="1597" w:type="dxa"/>
          </w:tcPr>
          <w:p w14:paraId="55B1D9A6" w14:textId="77777777" w:rsidR="003405A8" w:rsidRDefault="003405A8" w:rsidP="00E036A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2F792D1" w14:textId="77777777" w:rsidR="003405A8" w:rsidRDefault="003405A8" w:rsidP="00E036AA">
            <w:r>
              <w:rPr>
                <w:sz w:val="16"/>
                <w:szCs w:val="16"/>
              </w:rPr>
              <w:t>NR_CA_R17_Intra-Core</w:t>
            </w:r>
          </w:p>
        </w:tc>
        <w:tc>
          <w:tcPr>
            <w:tcW w:w="2323" w:type="dxa"/>
          </w:tcPr>
          <w:p w14:paraId="0EC829C8" w14:textId="77777777" w:rsidR="003405A8" w:rsidRDefault="003405A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F78692" w14:textId="77777777" w:rsidR="003405A8" w:rsidRDefault="003405A8" w:rsidP="00E036AA">
            <w:pPr>
              <w:rPr>
                <w:sz w:val="16"/>
                <w:szCs w:val="16"/>
              </w:rPr>
            </w:pPr>
          </w:p>
        </w:tc>
      </w:tr>
      <w:tr w:rsidR="003405A8" w14:paraId="2C821835" w14:textId="77777777" w:rsidTr="00E036AA">
        <w:tc>
          <w:tcPr>
            <w:tcW w:w="879" w:type="dxa"/>
          </w:tcPr>
          <w:p w14:paraId="7AF147FB" w14:textId="77777777" w:rsidR="003405A8" w:rsidRDefault="003405A8" w:rsidP="00E036AA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156374AD" w14:textId="77777777" w:rsidR="003405A8" w:rsidRDefault="003405A8" w:rsidP="00E036AA">
            <w:r>
              <w:rPr>
                <w:sz w:val="16"/>
                <w:szCs w:val="16"/>
              </w:rPr>
              <w:t>0745</w:t>
            </w:r>
          </w:p>
        </w:tc>
        <w:tc>
          <w:tcPr>
            <w:tcW w:w="517" w:type="dxa"/>
          </w:tcPr>
          <w:p w14:paraId="237FDA81" w14:textId="77777777" w:rsidR="003405A8" w:rsidRDefault="003405A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EE4F8A" w14:textId="77777777" w:rsidR="003405A8" w:rsidRDefault="003405A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6E68AE" w14:textId="77777777" w:rsidR="003405A8" w:rsidRDefault="003405A8" w:rsidP="00E036AA">
            <w:r>
              <w:rPr>
                <w:sz w:val="16"/>
                <w:szCs w:val="16"/>
              </w:rPr>
              <w:t>(NR_CA_R17_intra-Core) CR for 38.101-2 to correct UL configurations for intra-band non-contiguous CA</w:t>
            </w:r>
          </w:p>
        </w:tc>
        <w:tc>
          <w:tcPr>
            <w:tcW w:w="517" w:type="dxa"/>
          </w:tcPr>
          <w:p w14:paraId="5DB2A550" w14:textId="77777777" w:rsidR="003405A8" w:rsidRDefault="003405A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7CE08E" w14:textId="77777777" w:rsidR="003405A8" w:rsidRDefault="003405A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6BF700B" w14:textId="77777777" w:rsidR="003405A8" w:rsidRDefault="003405A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93A2245" w14:textId="77777777" w:rsidR="003405A8" w:rsidRDefault="003405A8" w:rsidP="00E036AA">
            <w:r>
              <w:rPr>
                <w:sz w:val="16"/>
                <w:szCs w:val="16"/>
              </w:rPr>
              <w:t>R4-2408883</w:t>
            </w:r>
          </w:p>
        </w:tc>
        <w:tc>
          <w:tcPr>
            <w:tcW w:w="1597" w:type="dxa"/>
          </w:tcPr>
          <w:p w14:paraId="7641ADD2" w14:textId="77777777" w:rsidR="003405A8" w:rsidRDefault="003405A8" w:rsidP="00E036A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0B63BB0" w14:textId="77777777" w:rsidR="003405A8" w:rsidRDefault="003405A8" w:rsidP="00E036AA">
            <w:r>
              <w:rPr>
                <w:sz w:val="16"/>
                <w:szCs w:val="16"/>
              </w:rPr>
              <w:t>NR_CA_R17_Intra-Core</w:t>
            </w:r>
          </w:p>
        </w:tc>
        <w:tc>
          <w:tcPr>
            <w:tcW w:w="2323" w:type="dxa"/>
          </w:tcPr>
          <w:p w14:paraId="7A1CA613" w14:textId="77777777" w:rsidR="003405A8" w:rsidRDefault="003405A8" w:rsidP="00E036AA">
            <w:r>
              <w:rPr>
                <w:sz w:val="16"/>
                <w:szCs w:val="16"/>
              </w:rPr>
              <w:t>5.5A.2</w:t>
            </w:r>
          </w:p>
        </w:tc>
        <w:tc>
          <w:tcPr>
            <w:tcW w:w="998" w:type="dxa"/>
          </w:tcPr>
          <w:p w14:paraId="381C309F" w14:textId="77777777" w:rsidR="003405A8" w:rsidRDefault="003405A8" w:rsidP="00E036AA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</w:tbl>
    <w:p w14:paraId="43D3C8C2" w14:textId="77777777" w:rsidR="00480259" w:rsidRDefault="00480259" w:rsidP="00480259"/>
    <w:p w14:paraId="2EC99D02" w14:textId="77777777" w:rsidR="00480259" w:rsidRDefault="00480259" w:rsidP="00480259"/>
    <w:p w14:paraId="4553C0B4" w14:textId="2DEFEBB8" w:rsidR="00480259" w:rsidRDefault="00FC7901" w:rsidP="00512C52">
      <w:pPr>
        <w:pStyle w:val="Heading2"/>
        <w:rPr>
          <w:rFonts w:cs="Arial"/>
          <w:noProof/>
        </w:rPr>
      </w:pPr>
      <w:r w:rsidRPr="00FC7901">
        <w:rPr>
          <w:noProof/>
        </w:rPr>
        <w:t>RP-241395</w:t>
      </w:r>
    </w:p>
    <w:p w14:paraId="391492A2" w14:textId="1B6F7F60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15</w:t>
      </w:r>
    </w:p>
    <w:p w14:paraId="654A1123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A18E7" w:rsidRPr="004E535C" w14:paraId="61FE0B48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32F70DD" w14:textId="77777777" w:rsidR="005A18E7" w:rsidRPr="00BF1EB6" w:rsidRDefault="005A18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09A3EE" w14:textId="77777777" w:rsidR="005A18E7" w:rsidRPr="00BF1EB6" w:rsidRDefault="005A18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E2AC8B" w14:textId="77777777" w:rsidR="005A18E7" w:rsidRPr="00BF1EB6" w:rsidRDefault="005A18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02041F" w14:textId="77777777" w:rsidR="005A18E7" w:rsidRPr="00BF1EB6" w:rsidRDefault="005A18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164F8E0" w14:textId="77777777" w:rsidR="005A18E7" w:rsidRPr="00BF1EB6" w:rsidRDefault="005A18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AC5429" w14:textId="77777777" w:rsidR="005A18E7" w:rsidRPr="00BF1EB6" w:rsidRDefault="005A18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2577E0" w14:textId="77777777" w:rsidR="005A18E7" w:rsidRPr="00BF1EB6" w:rsidRDefault="005A18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F747639" w14:textId="77777777" w:rsidR="005A18E7" w:rsidRPr="00BF1EB6" w:rsidRDefault="005A18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1E8407D" w14:textId="77777777" w:rsidR="005A18E7" w:rsidRPr="00BF1EB6" w:rsidRDefault="005A18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5FED10F" w14:textId="77777777" w:rsidR="005A18E7" w:rsidRPr="00BF1EB6" w:rsidRDefault="005A18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BA6D12B" w14:textId="77777777" w:rsidR="005A18E7" w:rsidRPr="00BF1EB6" w:rsidRDefault="005A18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B3123F" w14:textId="77777777" w:rsidR="005A18E7" w:rsidRPr="00BF1EB6" w:rsidRDefault="005A18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CFDA80" w14:textId="77777777" w:rsidR="005A18E7" w:rsidRPr="00BF1EB6" w:rsidRDefault="005A18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A18E7" w14:paraId="4B57A556" w14:textId="77777777" w:rsidTr="00E036AA">
        <w:tc>
          <w:tcPr>
            <w:tcW w:w="879" w:type="dxa"/>
          </w:tcPr>
          <w:p w14:paraId="6A03BE7E" w14:textId="77777777" w:rsidR="005A18E7" w:rsidRDefault="005A18E7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CAFD2D9" w14:textId="77777777" w:rsidR="005A18E7" w:rsidRDefault="005A18E7" w:rsidP="00E036AA">
            <w:r>
              <w:rPr>
                <w:sz w:val="16"/>
                <w:szCs w:val="16"/>
              </w:rPr>
              <w:t>2230</w:t>
            </w:r>
          </w:p>
        </w:tc>
        <w:tc>
          <w:tcPr>
            <w:tcW w:w="517" w:type="dxa"/>
          </w:tcPr>
          <w:p w14:paraId="703897F6" w14:textId="77777777" w:rsidR="005A18E7" w:rsidRDefault="005A18E7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2A9CFF" w14:textId="77777777" w:rsidR="005A18E7" w:rsidRDefault="005A18E7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D5BA60" w14:textId="77777777" w:rsidR="005A18E7" w:rsidRDefault="005A18E7" w:rsidP="00E036AA">
            <w:r>
              <w:rPr>
                <w:sz w:val="16"/>
                <w:szCs w:val="16"/>
              </w:rPr>
              <w:t>(NR_CADC_R17_3BDL_2BUL) CR to 38.101-1: Adding note to CA_n7-n8-n78 for IMD4</w:t>
            </w:r>
          </w:p>
        </w:tc>
        <w:tc>
          <w:tcPr>
            <w:tcW w:w="517" w:type="dxa"/>
          </w:tcPr>
          <w:p w14:paraId="015BE99E" w14:textId="77777777" w:rsidR="005A18E7" w:rsidRDefault="005A18E7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E1E05E0" w14:textId="77777777" w:rsidR="005A18E7" w:rsidRDefault="005A18E7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0D4340D" w14:textId="77777777" w:rsidR="005A18E7" w:rsidRDefault="005A18E7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7DD9537" w14:textId="77777777" w:rsidR="005A18E7" w:rsidRDefault="005A18E7" w:rsidP="00E036AA">
            <w:r>
              <w:rPr>
                <w:sz w:val="16"/>
                <w:szCs w:val="16"/>
              </w:rPr>
              <w:t>R4-2407603</w:t>
            </w:r>
          </w:p>
        </w:tc>
        <w:tc>
          <w:tcPr>
            <w:tcW w:w="1597" w:type="dxa"/>
          </w:tcPr>
          <w:p w14:paraId="5AB22530" w14:textId="77777777" w:rsidR="005A18E7" w:rsidRDefault="005A18E7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4983D7" w14:textId="77777777" w:rsidR="005A18E7" w:rsidRDefault="005A18E7" w:rsidP="00E036AA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14:paraId="4253D467" w14:textId="77777777" w:rsidR="005A18E7" w:rsidRDefault="005A18E7" w:rsidP="00E036AA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250852A7" w14:textId="77777777" w:rsidR="005A18E7" w:rsidRDefault="005A18E7" w:rsidP="00E036AA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5A18E7" w14:paraId="763293A7" w14:textId="77777777" w:rsidTr="00E036AA">
        <w:tc>
          <w:tcPr>
            <w:tcW w:w="879" w:type="dxa"/>
          </w:tcPr>
          <w:p w14:paraId="7C6EB7D2" w14:textId="77777777" w:rsidR="005A18E7" w:rsidRDefault="005A18E7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E8EDC7D" w14:textId="77777777" w:rsidR="005A18E7" w:rsidRDefault="005A18E7" w:rsidP="00E036AA">
            <w:r>
              <w:rPr>
                <w:sz w:val="16"/>
                <w:szCs w:val="16"/>
              </w:rPr>
              <w:t>2267</w:t>
            </w:r>
          </w:p>
        </w:tc>
        <w:tc>
          <w:tcPr>
            <w:tcW w:w="517" w:type="dxa"/>
          </w:tcPr>
          <w:p w14:paraId="09AD8227" w14:textId="77777777" w:rsidR="005A18E7" w:rsidRDefault="005A18E7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66C45E" w14:textId="77777777" w:rsidR="005A18E7" w:rsidRDefault="005A18E7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883ECF" w14:textId="77777777" w:rsidR="005A18E7" w:rsidRDefault="005A18E7" w:rsidP="00E036AA">
            <w:r>
              <w:rPr>
                <w:sz w:val="16"/>
                <w:szCs w:val="16"/>
              </w:rPr>
              <w:t>CR on MSD value correction for power class 5 cross band isolation</w:t>
            </w:r>
          </w:p>
        </w:tc>
        <w:tc>
          <w:tcPr>
            <w:tcW w:w="517" w:type="dxa"/>
          </w:tcPr>
          <w:p w14:paraId="42DE8449" w14:textId="77777777" w:rsidR="005A18E7" w:rsidRDefault="005A18E7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85AC60" w14:textId="77777777" w:rsidR="005A18E7" w:rsidRDefault="005A18E7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C32C022" w14:textId="77777777" w:rsidR="005A18E7" w:rsidRDefault="005A18E7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201A981" w14:textId="77777777" w:rsidR="005A18E7" w:rsidRDefault="005A18E7" w:rsidP="00E036AA">
            <w:r>
              <w:rPr>
                <w:sz w:val="16"/>
                <w:szCs w:val="16"/>
              </w:rPr>
              <w:t>R4-2408029</w:t>
            </w:r>
          </w:p>
        </w:tc>
        <w:tc>
          <w:tcPr>
            <w:tcW w:w="1597" w:type="dxa"/>
          </w:tcPr>
          <w:p w14:paraId="14D0627A" w14:textId="77777777" w:rsidR="005A18E7" w:rsidRDefault="005A18E7" w:rsidP="00E036AA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14:paraId="195EA709" w14:textId="77777777" w:rsidR="005A18E7" w:rsidRDefault="005A18E7" w:rsidP="00E036AA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5F3ABE0A" w14:textId="77777777" w:rsidR="005A18E7" w:rsidRDefault="005A18E7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996131" w14:textId="77777777" w:rsidR="005A18E7" w:rsidRDefault="005A18E7" w:rsidP="00E036AA">
            <w:pPr>
              <w:rPr>
                <w:sz w:val="16"/>
                <w:szCs w:val="16"/>
              </w:rPr>
            </w:pPr>
          </w:p>
        </w:tc>
      </w:tr>
      <w:tr w:rsidR="005A18E7" w14:paraId="11660E53" w14:textId="77777777" w:rsidTr="00E036AA">
        <w:tc>
          <w:tcPr>
            <w:tcW w:w="879" w:type="dxa"/>
          </w:tcPr>
          <w:p w14:paraId="0D575B71" w14:textId="77777777" w:rsidR="005A18E7" w:rsidRDefault="005A18E7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B5BB592" w14:textId="77777777" w:rsidR="005A18E7" w:rsidRDefault="005A18E7" w:rsidP="00E036AA">
            <w:r>
              <w:rPr>
                <w:sz w:val="16"/>
                <w:szCs w:val="16"/>
              </w:rPr>
              <w:t>2282</w:t>
            </w:r>
          </w:p>
        </w:tc>
        <w:tc>
          <w:tcPr>
            <w:tcW w:w="517" w:type="dxa"/>
          </w:tcPr>
          <w:p w14:paraId="385192BB" w14:textId="77777777" w:rsidR="005A18E7" w:rsidRDefault="005A18E7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76F0F8" w14:textId="77777777" w:rsidR="005A18E7" w:rsidRDefault="005A18E7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07162F" w14:textId="77777777" w:rsidR="005A18E7" w:rsidRDefault="005A18E7" w:rsidP="00E036AA">
            <w:r>
              <w:rPr>
                <w:sz w:val="16"/>
                <w:szCs w:val="16"/>
              </w:rPr>
              <w:t>(NR_CADC_R17_3BDL_2BUL) CR to correct n66 transmission bandwidth used in REFSENS exceptions due to IMD5 for CA_n5-n48-n66 - TS38.101-1, Rel-17</w:t>
            </w:r>
          </w:p>
        </w:tc>
        <w:tc>
          <w:tcPr>
            <w:tcW w:w="517" w:type="dxa"/>
          </w:tcPr>
          <w:p w14:paraId="2CEAFCD7" w14:textId="77777777" w:rsidR="005A18E7" w:rsidRDefault="005A18E7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F28FEF" w14:textId="77777777" w:rsidR="005A18E7" w:rsidRDefault="005A18E7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D8896C4" w14:textId="77777777" w:rsidR="005A18E7" w:rsidRDefault="005A18E7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C0CE054" w14:textId="77777777" w:rsidR="005A18E7" w:rsidRDefault="005A18E7" w:rsidP="00E036AA">
            <w:r>
              <w:rPr>
                <w:sz w:val="16"/>
                <w:szCs w:val="16"/>
              </w:rPr>
              <w:t>R4-2408231</w:t>
            </w:r>
          </w:p>
        </w:tc>
        <w:tc>
          <w:tcPr>
            <w:tcW w:w="1597" w:type="dxa"/>
          </w:tcPr>
          <w:p w14:paraId="0506CB90" w14:textId="77777777" w:rsidR="005A18E7" w:rsidRDefault="005A18E7" w:rsidP="00E036AA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70BC0D01" w14:textId="77777777" w:rsidR="005A18E7" w:rsidRDefault="005A18E7" w:rsidP="00E036AA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14:paraId="794BDA51" w14:textId="77777777" w:rsidR="005A18E7" w:rsidRDefault="005A18E7" w:rsidP="00E036AA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6E035879" w14:textId="77777777" w:rsidR="005A18E7" w:rsidRDefault="005A18E7" w:rsidP="00E036AA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5A18E7" w14:paraId="49FE08F3" w14:textId="77777777" w:rsidTr="00E036AA">
        <w:tc>
          <w:tcPr>
            <w:tcW w:w="879" w:type="dxa"/>
          </w:tcPr>
          <w:p w14:paraId="13403D14" w14:textId="77777777" w:rsidR="005A18E7" w:rsidRDefault="005A18E7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273E137" w14:textId="77777777" w:rsidR="005A18E7" w:rsidRDefault="005A18E7" w:rsidP="00E036AA">
            <w:r>
              <w:rPr>
                <w:sz w:val="16"/>
                <w:szCs w:val="16"/>
              </w:rPr>
              <w:t>2283</w:t>
            </w:r>
          </w:p>
        </w:tc>
        <w:tc>
          <w:tcPr>
            <w:tcW w:w="517" w:type="dxa"/>
          </w:tcPr>
          <w:p w14:paraId="5293B041" w14:textId="77777777" w:rsidR="005A18E7" w:rsidRDefault="005A18E7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DD8D13" w14:textId="77777777" w:rsidR="005A18E7" w:rsidRDefault="005A18E7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79D51C" w14:textId="77777777" w:rsidR="005A18E7" w:rsidRDefault="005A18E7" w:rsidP="00E036AA">
            <w:r>
              <w:rPr>
                <w:sz w:val="16"/>
                <w:szCs w:val="16"/>
              </w:rPr>
              <w:t>(NR_CADC_R17_3BDL_2BUL) CR to correct n66 transmission bandwidth used in REFSENS exceptions due to IMD5 for CA_n5-n48-n66 - TS38.101-1, Rel-18</w:t>
            </w:r>
          </w:p>
        </w:tc>
        <w:tc>
          <w:tcPr>
            <w:tcW w:w="517" w:type="dxa"/>
          </w:tcPr>
          <w:p w14:paraId="68F190C0" w14:textId="77777777" w:rsidR="005A18E7" w:rsidRDefault="005A18E7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4B0013" w14:textId="77777777" w:rsidR="005A18E7" w:rsidRDefault="005A18E7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64EA913" w14:textId="77777777" w:rsidR="005A18E7" w:rsidRDefault="005A18E7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2B92561" w14:textId="77777777" w:rsidR="005A18E7" w:rsidRDefault="005A18E7" w:rsidP="00E036AA">
            <w:r>
              <w:rPr>
                <w:sz w:val="16"/>
                <w:szCs w:val="16"/>
              </w:rPr>
              <w:t>R4-2408232</w:t>
            </w:r>
          </w:p>
        </w:tc>
        <w:tc>
          <w:tcPr>
            <w:tcW w:w="1597" w:type="dxa"/>
          </w:tcPr>
          <w:p w14:paraId="33DBCE29" w14:textId="77777777" w:rsidR="005A18E7" w:rsidRDefault="005A18E7" w:rsidP="00E036AA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1280BF28" w14:textId="77777777" w:rsidR="005A18E7" w:rsidRDefault="005A18E7" w:rsidP="00E036AA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14:paraId="70322736" w14:textId="77777777" w:rsidR="005A18E7" w:rsidRDefault="005A18E7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173FF9" w14:textId="77777777" w:rsidR="005A18E7" w:rsidRDefault="005A18E7" w:rsidP="00E036AA">
            <w:pPr>
              <w:rPr>
                <w:sz w:val="16"/>
                <w:szCs w:val="16"/>
              </w:rPr>
            </w:pPr>
          </w:p>
        </w:tc>
      </w:tr>
      <w:tr w:rsidR="005A18E7" w14:paraId="4F812215" w14:textId="77777777" w:rsidTr="00E036AA">
        <w:tc>
          <w:tcPr>
            <w:tcW w:w="879" w:type="dxa"/>
          </w:tcPr>
          <w:p w14:paraId="31AA35C9" w14:textId="77777777" w:rsidR="005A18E7" w:rsidRDefault="005A18E7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9DE1BE3" w14:textId="77777777" w:rsidR="005A18E7" w:rsidRDefault="005A18E7" w:rsidP="00E036AA">
            <w:r>
              <w:rPr>
                <w:sz w:val="16"/>
                <w:szCs w:val="16"/>
              </w:rPr>
              <w:t>2327</w:t>
            </w:r>
          </w:p>
        </w:tc>
        <w:tc>
          <w:tcPr>
            <w:tcW w:w="517" w:type="dxa"/>
          </w:tcPr>
          <w:p w14:paraId="08E0B254" w14:textId="77777777" w:rsidR="005A18E7" w:rsidRDefault="005A18E7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25F258" w14:textId="77777777" w:rsidR="005A18E7" w:rsidRDefault="005A18E7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DCEEBCA" w14:textId="77777777" w:rsidR="005A18E7" w:rsidRDefault="005A18E7" w:rsidP="00E036AA">
            <w:r>
              <w:rPr>
                <w:sz w:val="16"/>
                <w:szCs w:val="16"/>
              </w:rPr>
              <w:t>Adding missing MSD for CA_n2A-n66A and for CA_n25A-n66A PC3</w:t>
            </w:r>
          </w:p>
        </w:tc>
        <w:tc>
          <w:tcPr>
            <w:tcW w:w="517" w:type="dxa"/>
          </w:tcPr>
          <w:p w14:paraId="66388BB5" w14:textId="77777777" w:rsidR="005A18E7" w:rsidRDefault="005A18E7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548B1A" w14:textId="77777777" w:rsidR="005A18E7" w:rsidRDefault="005A18E7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206930F3" w14:textId="77777777" w:rsidR="005A18E7" w:rsidRDefault="005A18E7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E879F35" w14:textId="77777777" w:rsidR="005A18E7" w:rsidRDefault="005A18E7" w:rsidP="00E036AA">
            <w:r>
              <w:rPr>
                <w:sz w:val="16"/>
                <w:szCs w:val="16"/>
              </w:rPr>
              <w:t>R4-2408845</w:t>
            </w:r>
          </w:p>
        </w:tc>
        <w:tc>
          <w:tcPr>
            <w:tcW w:w="1597" w:type="dxa"/>
          </w:tcPr>
          <w:p w14:paraId="33F3B8A7" w14:textId="77777777" w:rsidR="005A18E7" w:rsidRDefault="005A18E7" w:rsidP="00E036AA">
            <w:r>
              <w:rPr>
                <w:sz w:val="16"/>
                <w:szCs w:val="16"/>
              </w:rPr>
              <w:t>Qualcomm France, Skyworks Inc.</w:t>
            </w:r>
          </w:p>
        </w:tc>
        <w:tc>
          <w:tcPr>
            <w:tcW w:w="1122" w:type="dxa"/>
          </w:tcPr>
          <w:p w14:paraId="27FFB703" w14:textId="77777777" w:rsidR="005A18E7" w:rsidRDefault="005A18E7" w:rsidP="00E036AA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181CA77D" w14:textId="77777777" w:rsidR="005A18E7" w:rsidRDefault="005A18E7" w:rsidP="00E036AA">
            <w:r>
              <w:rPr>
                <w:sz w:val="16"/>
                <w:szCs w:val="16"/>
              </w:rPr>
              <w:t>7.3A.6</w:t>
            </w:r>
          </w:p>
        </w:tc>
        <w:tc>
          <w:tcPr>
            <w:tcW w:w="998" w:type="dxa"/>
          </w:tcPr>
          <w:p w14:paraId="1E521F22" w14:textId="77777777" w:rsidR="005A18E7" w:rsidRDefault="005A18E7" w:rsidP="00E036AA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5A18E7" w14:paraId="071B3CE2" w14:textId="77777777" w:rsidTr="00E036AA">
        <w:tc>
          <w:tcPr>
            <w:tcW w:w="879" w:type="dxa"/>
          </w:tcPr>
          <w:p w14:paraId="28056B74" w14:textId="77777777" w:rsidR="005A18E7" w:rsidRDefault="005A18E7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2F80339" w14:textId="77777777" w:rsidR="005A18E7" w:rsidRDefault="005A18E7" w:rsidP="00E036AA">
            <w:r>
              <w:rPr>
                <w:sz w:val="16"/>
                <w:szCs w:val="16"/>
              </w:rPr>
              <w:t>2328</w:t>
            </w:r>
          </w:p>
        </w:tc>
        <w:tc>
          <w:tcPr>
            <w:tcW w:w="517" w:type="dxa"/>
          </w:tcPr>
          <w:p w14:paraId="2FA0A9DA" w14:textId="77777777" w:rsidR="005A18E7" w:rsidRDefault="005A18E7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A0EBAF" w14:textId="77777777" w:rsidR="005A18E7" w:rsidRDefault="005A18E7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7E6A18" w14:textId="77777777" w:rsidR="005A18E7" w:rsidRDefault="005A18E7" w:rsidP="00E036AA">
            <w:r>
              <w:rPr>
                <w:sz w:val="16"/>
                <w:szCs w:val="16"/>
              </w:rPr>
              <w:t>Adding missing MSD for CA_n2A-n66A and for CA_n25A-n66A PC3</w:t>
            </w:r>
          </w:p>
        </w:tc>
        <w:tc>
          <w:tcPr>
            <w:tcW w:w="517" w:type="dxa"/>
          </w:tcPr>
          <w:p w14:paraId="6DB90C88" w14:textId="77777777" w:rsidR="005A18E7" w:rsidRDefault="005A18E7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22BA3C" w14:textId="77777777" w:rsidR="005A18E7" w:rsidRDefault="005A18E7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224F8151" w14:textId="77777777" w:rsidR="005A18E7" w:rsidRDefault="005A18E7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F20BB18" w14:textId="77777777" w:rsidR="005A18E7" w:rsidRDefault="005A18E7" w:rsidP="00E036AA">
            <w:r>
              <w:rPr>
                <w:sz w:val="16"/>
                <w:szCs w:val="16"/>
              </w:rPr>
              <w:t>R4-2408846</w:t>
            </w:r>
          </w:p>
        </w:tc>
        <w:tc>
          <w:tcPr>
            <w:tcW w:w="1597" w:type="dxa"/>
          </w:tcPr>
          <w:p w14:paraId="05B66A2E" w14:textId="77777777" w:rsidR="005A18E7" w:rsidRDefault="005A18E7" w:rsidP="00E036AA">
            <w:r>
              <w:rPr>
                <w:sz w:val="16"/>
                <w:szCs w:val="16"/>
              </w:rPr>
              <w:t>Qualcomm France, Skyworks Inc.</w:t>
            </w:r>
          </w:p>
        </w:tc>
        <w:tc>
          <w:tcPr>
            <w:tcW w:w="1122" w:type="dxa"/>
          </w:tcPr>
          <w:p w14:paraId="42140DC0" w14:textId="77777777" w:rsidR="005A18E7" w:rsidRDefault="005A18E7" w:rsidP="00E036AA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16604A95" w14:textId="77777777" w:rsidR="005A18E7" w:rsidRDefault="005A18E7" w:rsidP="00E036AA">
            <w:r>
              <w:rPr>
                <w:sz w:val="16"/>
                <w:szCs w:val="16"/>
              </w:rPr>
              <w:t>7.3A.6</w:t>
            </w:r>
          </w:p>
        </w:tc>
        <w:tc>
          <w:tcPr>
            <w:tcW w:w="998" w:type="dxa"/>
          </w:tcPr>
          <w:p w14:paraId="0719E2B7" w14:textId="77777777" w:rsidR="005A18E7" w:rsidRDefault="005A18E7" w:rsidP="00E036AA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5A18E7" w14:paraId="4B028472" w14:textId="77777777" w:rsidTr="00E036AA">
        <w:tc>
          <w:tcPr>
            <w:tcW w:w="879" w:type="dxa"/>
          </w:tcPr>
          <w:p w14:paraId="3AFB58A2" w14:textId="77777777" w:rsidR="005A18E7" w:rsidRDefault="005A18E7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78410F9" w14:textId="77777777" w:rsidR="005A18E7" w:rsidRDefault="005A18E7" w:rsidP="00E036AA">
            <w:r>
              <w:rPr>
                <w:sz w:val="16"/>
                <w:szCs w:val="16"/>
              </w:rPr>
              <w:t>2330</w:t>
            </w:r>
          </w:p>
        </w:tc>
        <w:tc>
          <w:tcPr>
            <w:tcW w:w="517" w:type="dxa"/>
          </w:tcPr>
          <w:p w14:paraId="008BFD4C" w14:textId="77777777" w:rsidR="005A18E7" w:rsidRDefault="005A18E7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81021C" w14:textId="77777777" w:rsidR="005A18E7" w:rsidRDefault="005A18E7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3ABA2D" w14:textId="77777777" w:rsidR="005A18E7" w:rsidRDefault="005A18E7" w:rsidP="00E036AA">
            <w:r>
              <w:rPr>
                <w:sz w:val="16"/>
                <w:szCs w:val="16"/>
              </w:rPr>
              <w:t>(NR_CADC_R17_3BDL_2BUL) CR to 38.101-1: Adding note to CA_n7-n8-n78 for IMD4</w:t>
            </w:r>
          </w:p>
        </w:tc>
        <w:tc>
          <w:tcPr>
            <w:tcW w:w="517" w:type="dxa"/>
          </w:tcPr>
          <w:p w14:paraId="150512B3" w14:textId="77777777" w:rsidR="005A18E7" w:rsidRDefault="005A18E7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AB1DA6" w14:textId="77777777" w:rsidR="005A18E7" w:rsidRDefault="005A18E7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059D6FD8" w14:textId="77777777" w:rsidR="005A18E7" w:rsidRDefault="005A18E7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3D85703" w14:textId="77777777" w:rsidR="005A18E7" w:rsidRDefault="005A18E7" w:rsidP="00E036AA">
            <w:r>
              <w:rPr>
                <w:sz w:val="16"/>
                <w:szCs w:val="16"/>
              </w:rPr>
              <w:t>R4-2408909</w:t>
            </w:r>
          </w:p>
        </w:tc>
        <w:tc>
          <w:tcPr>
            <w:tcW w:w="1597" w:type="dxa"/>
          </w:tcPr>
          <w:p w14:paraId="1D8EC1A5" w14:textId="77777777" w:rsidR="005A18E7" w:rsidRDefault="005A18E7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A78939" w14:textId="77777777" w:rsidR="005A18E7" w:rsidRDefault="005A18E7" w:rsidP="00E036AA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14:paraId="1E47FE9D" w14:textId="77777777" w:rsidR="005A18E7" w:rsidRDefault="005A18E7" w:rsidP="00E036AA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4AFF9BA2" w14:textId="77777777" w:rsidR="005A18E7" w:rsidRDefault="005A18E7" w:rsidP="00E036AA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5A18E7" w14:paraId="25BB75B4" w14:textId="77777777" w:rsidTr="00E036AA">
        <w:tc>
          <w:tcPr>
            <w:tcW w:w="879" w:type="dxa"/>
          </w:tcPr>
          <w:p w14:paraId="3A9FE726" w14:textId="77777777" w:rsidR="005A18E7" w:rsidRDefault="005A18E7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3737F90" w14:textId="77777777" w:rsidR="005A18E7" w:rsidRDefault="005A18E7" w:rsidP="00E036AA">
            <w:r>
              <w:rPr>
                <w:sz w:val="16"/>
                <w:szCs w:val="16"/>
              </w:rPr>
              <w:t>1188</w:t>
            </w:r>
          </w:p>
        </w:tc>
        <w:tc>
          <w:tcPr>
            <w:tcW w:w="517" w:type="dxa"/>
          </w:tcPr>
          <w:p w14:paraId="20F17A3A" w14:textId="77777777" w:rsidR="005A18E7" w:rsidRDefault="005A18E7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EABE69" w14:textId="77777777" w:rsidR="005A18E7" w:rsidRDefault="005A18E7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97BCF4" w14:textId="77777777" w:rsidR="005A18E7" w:rsidRDefault="005A18E7" w:rsidP="00E036AA">
            <w:r>
              <w:rPr>
                <w:sz w:val="16"/>
                <w:szCs w:val="16"/>
              </w:rPr>
              <w:t>CR to 38.101-3 on enabling missing UL feature support for inter-band CA between FR1 and FR2</w:t>
            </w:r>
          </w:p>
        </w:tc>
        <w:tc>
          <w:tcPr>
            <w:tcW w:w="517" w:type="dxa"/>
          </w:tcPr>
          <w:p w14:paraId="3A38AB64" w14:textId="77777777" w:rsidR="005A18E7" w:rsidRDefault="005A18E7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13F17F" w14:textId="77777777" w:rsidR="005A18E7" w:rsidRDefault="005A18E7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37246AA1" w14:textId="77777777" w:rsidR="005A18E7" w:rsidRDefault="005A18E7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B1B85FF" w14:textId="77777777" w:rsidR="005A18E7" w:rsidRDefault="005A18E7" w:rsidP="00E036AA">
            <w:r>
              <w:rPr>
                <w:sz w:val="16"/>
                <w:szCs w:val="16"/>
              </w:rPr>
              <w:t>R4-2407076</w:t>
            </w:r>
          </w:p>
        </w:tc>
        <w:tc>
          <w:tcPr>
            <w:tcW w:w="1597" w:type="dxa"/>
          </w:tcPr>
          <w:p w14:paraId="39F04381" w14:textId="77777777" w:rsidR="005A18E7" w:rsidRDefault="005A18E7" w:rsidP="00E036A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15A8AB9" w14:textId="77777777" w:rsidR="005A18E7" w:rsidRDefault="005A18E7" w:rsidP="00E036AA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1988B366" w14:textId="77777777" w:rsidR="005A18E7" w:rsidRDefault="005A18E7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5721E1" w14:textId="77777777" w:rsidR="005A18E7" w:rsidRDefault="005A18E7" w:rsidP="00E036AA">
            <w:pPr>
              <w:rPr>
                <w:sz w:val="16"/>
                <w:szCs w:val="16"/>
              </w:rPr>
            </w:pPr>
          </w:p>
        </w:tc>
      </w:tr>
      <w:tr w:rsidR="005A18E7" w14:paraId="21614E14" w14:textId="77777777" w:rsidTr="00E036AA">
        <w:tc>
          <w:tcPr>
            <w:tcW w:w="879" w:type="dxa"/>
          </w:tcPr>
          <w:p w14:paraId="239F4060" w14:textId="77777777" w:rsidR="005A18E7" w:rsidRDefault="005A18E7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F756F61" w14:textId="77777777" w:rsidR="005A18E7" w:rsidRDefault="005A18E7" w:rsidP="00E036AA">
            <w:r>
              <w:rPr>
                <w:sz w:val="16"/>
                <w:szCs w:val="16"/>
              </w:rPr>
              <w:t>1189</w:t>
            </w:r>
          </w:p>
        </w:tc>
        <w:tc>
          <w:tcPr>
            <w:tcW w:w="517" w:type="dxa"/>
          </w:tcPr>
          <w:p w14:paraId="473EA12C" w14:textId="77777777" w:rsidR="005A18E7" w:rsidRDefault="005A18E7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B9F305" w14:textId="77777777" w:rsidR="005A18E7" w:rsidRDefault="005A18E7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ACDF16" w14:textId="77777777" w:rsidR="005A18E7" w:rsidRDefault="005A18E7" w:rsidP="00E036AA">
            <w:r>
              <w:rPr>
                <w:sz w:val="16"/>
                <w:szCs w:val="16"/>
              </w:rPr>
              <w:t>CR to 38.101-3 on enabling missing UL feature support for inter-band CA between FR1 and FR2</w:t>
            </w:r>
          </w:p>
        </w:tc>
        <w:tc>
          <w:tcPr>
            <w:tcW w:w="517" w:type="dxa"/>
          </w:tcPr>
          <w:p w14:paraId="22F7016C" w14:textId="77777777" w:rsidR="005A18E7" w:rsidRDefault="005A18E7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FE4913" w14:textId="77777777" w:rsidR="005A18E7" w:rsidRDefault="005A18E7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E464A9F" w14:textId="77777777" w:rsidR="005A18E7" w:rsidRDefault="005A18E7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9A9A52D" w14:textId="77777777" w:rsidR="005A18E7" w:rsidRDefault="005A18E7" w:rsidP="00E036AA">
            <w:r>
              <w:rPr>
                <w:sz w:val="16"/>
                <w:szCs w:val="16"/>
              </w:rPr>
              <w:t>R4-2407077</w:t>
            </w:r>
          </w:p>
        </w:tc>
        <w:tc>
          <w:tcPr>
            <w:tcW w:w="1597" w:type="dxa"/>
          </w:tcPr>
          <w:p w14:paraId="7C32B35E" w14:textId="77777777" w:rsidR="005A18E7" w:rsidRDefault="005A18E7" w:rsidP="00E036A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0181F73" w14:textId="77777777" w:rsidR="005A18E7" w:rsidRDefault="005A18E7" w:rsidP="00E036AA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787B53D1" w14:textId="77777777" w:rsidR="005A18E7" w:rsidRDefault="005A18E7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4B7F59" w14:textId="77777777" w:rsidR="005A18E7" w:rsidRDefault="005A18E7" w:rsidP="00E036AA">
            <w:pPr>
              <w:rPr>
                <w:sz w:val="16"/>
                <w:szCs w:val="16"/>
              </w:rPr>
            </w:pPr>
          </w:p>
        </w:tc>
      </w:tr>
      <w:tr w:rsidR="005A18E7" w14:paraId="080D26B1" w14:textId="77777777" w:rsidTr="00E036AA">
        <w:tc>
          <w:tcPr>
            <w:tcW w:w="879" w:type="dxa"/>
          </w:tcPr>
          <w:p w14:paraId="2CFD1974" w14:textId="77777777" w:rsidR="005A18E7" w:rsidRDefault="005A18E7" w:rsidP="00E036AA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04C635DC" w14:textId="77777777" w:rsidR="005A18E7" w:rsidRDefault="005A18E7" w:rsidP="00E036AA">
            <w:r>
              <w:rPr>
                <w:sz w:val="16"/>
                <w:szCs w:val="16"/>
              </w:rPr>
              <w:t>1190</w:t>
            </w:r>
          </w:p>
        </w:tc>
        <w:tc>
          <w:tcPr>
            <w:tcW w:w="517" w:type="dxa"/>
          </w:tcPr>
          <w:p w14:paraId="430CEDAC" w14:textId="77777777" w:rsidR="005A18E7" w:rsidRDefault="005A18E7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06B487" w14:textId="77777777" w:rsidR="005A18E7" w:rsidRDefault="005A18E7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487F1A" w14:textId="77777777" w:rsidR="005A18E7" w:rsidRDefault="005A18E7" w:rsidP="00E036AA">
            <w:r>
              <w:rPr>
                <w:sz w:val="16"/>
                <w:szCs w:val="16"/>
              </w:rPr>
              <w:t>CR to 38.101-3 on enabling missing UL feature support for inter-band CA between FR1 and FR2</w:t>
            </w:r>
          </w:p>
        </w:tc>
        <w:tc>
          <w:tcPr>
            <w:tcW w:w="517" w:type="dxa"/>
          </w:tcPr>
          <w:p w14:paraId="1640DD0B" w14:textId="77777777" w:rsidR="005A18E7" w:rsidRDefault="005A18E7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6CA53E" w14:textId="77777777" w:rsidR="005A18E7" w:rsidRDefault="005A18E7" w:rsidP="00E036AA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500C28D8" w14:textId="77777777" w:rsidR="005A18E7" w:rsidRDefault="005A18E7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D87C0D4" w14:textId="77777777" w:rsidR="005A18E7" w:rsidRDefault="005A18E7" w:rsidP="00E036AA">
            <w:r>
              <w:rPr>
                <w:sz w:val="16"/>
                <w:szCs w:val="16"/>
              </w:rPr>
              <w:t>R4-2407078</w:t>
            </w:r>
          </w:p>
        </w:tc>
        <w:tc>
          <w:tcPr>
            <w:tcW w:w="1597" w:type="dxa"/>
          </w:tcPr>
          <w:p w14:paraId="5BFD8777" w14:textId="77777777" w:rsidR="005A18E7" w:rsidRDefault="005A18E7" w:rsidP="00E036A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842C336" w14:textId="77777777" w:rsidR="005A18E7" w:rsidRDefault="005A18E7" w:rsidP="00E036AA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2447C66F" w14:textId="77777777" w:rsidR="005A18E7" w:rsidRDefault="005A18E7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9465AA" w14:textId="77777777" w:rsidR="005A18E7" w:rsidRDefault="005A18E7" w:rsidP="00E036AA">
            <w:pPr>
              <w:rPr>
                <w:sz w:val="16"/>
                <w:szCs w:val="16"/>
              </w:rPr>
            </w:pPr>
          </w:p>
        </w:tc>
      </w:tr>
      <w:tr w:rsidR="005A18E7" w14:paraId="0E851EA8" w14:textId="77777777" w:rsidTr="00E036AA">
        <w:tc>
          <w:tcPr>
            <w:tcW w:w="879" w:type="dxa"/>
          </w:tcPr>
          <w:p w14:paraId="7B92188F" w14:textId="77777777" w:rsidR="005A18E7" w:rsidRDefault="005A18E7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EC511FF" w14:textId="77777777" w:rsidR="005A18E7" w:rsidRDefault="005A18E7" w:rsidP="00E036AA">
            <w:r>
              <w:rPr>
                <w:sz w:val="16"/>
                <w:szCs w:val="16"/>
              </w:rPr>
              <w:t>1201</w:t>
            </w:r>
          </w:p>
        </w:tc>
        <w:tc>
          <w:tcPr>
            <w:tcW w:w="517" w:type="dxa"/>
          </w:tcPr>
          <w:p w14:paraId="59503AC7" w14:textId="77777777" w:rsidR="005A18E7" w:rsidRDefault="005A18E7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EBC7A5" w14:textId="77777777" w:rsidR="005A18E7" w:rsidRDefault="005A18E7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56FF99" w14:textId="77777777" w:rsidR="005A18E7" w:rsidRDefault="005A18E7" w:rsidP="00E036AA">
            <w:r>
              <w:rPr>
                <w:sz w:val="16"/>
                <w:szCs w:val="16"/>
              </w:rPr>
              <w:t>(NR_CADC_R17_3BDL_2BUL-Core) Rel-17 Cat F CR for TS 38.101-3 to correct three-band NR-CA combinations including FR2</w:t>
            </w:r>
          </w:p>
        </w:tc>
        <w:tc>
          <w:tcPr>
            <w:tcW w:w="517" w:type="dxa"/>
          </w:tcPr>
          <w:p w14:paraId="319877C2" w14:textId="77777777" w:rsidR="005A18E7" w:rsidRDefault="005A18E7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372BF6" w14:textId="77777777" w:rsidR="005A18E7" w:rsidRDefault="005A18E7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C9E5813" w14:textId="77777777" w:rsidR="005A18E7" w:rsidRDefault="005A18E7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1A5DDB1" w14:textId="77777777" w:rsidR="005A18E7" w:rsidRDefault="005A18E7" w:rsidP="00E036AA">
            <w:r>
              <w:rPr>
                <w:sz w:val="16"/>
                <w:szCs w:val="16"/>
              </w:rPr>
              <w:t>R4-2407594</w:t>
            </w:r>
          </w:p>
        </w:tc>
        <w:tc>
          <w:tcPr>
            <w:tcW w:w="1597" w:type="dxa"/>
          </w:tcPr>
          <w:p w14:paraId="3336B4D4" w14:textId="77777777" w:rsidR="005A18E7" w:rsidRDefault="005A18E7" w:rsidP="00E036A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4C40793" w14:textId="77777777" w:rsidR="005A18E7" w:rsidRDefault="005A18E7" w:rsidP="00E036AA">
            <w:r>
              <w:rPr>
                <w:sz w:val="16"/>
                <w:szCs w:val="16"/>
              </w:rPr>
              <w:t>NR_CADC_R17_3BDL_2BUL-Core</w:t>
            </w:r>
          </w:p>
        </w:tc>
        <w:tc>
          <w:tcPr>
            <w:tcW w:w="2323" w:type="dxa"/>
          </w:tcPr>
          <w:p w14:paraId="7F637514" w14:textId="77777777" w:rsidR="005A18E7" w:rsidRDefault="005A18E7" w:rsidP="00E036AA">
            <w:r>
              <w:rPr>
                <w:sz w:val="16"/>
                <w:szCs w:val="16"/>
              </w:rPr>
              <w:t>5.5A.1</w:t>
            </w:r>
          </w:p>
        </w:tc>
        <w:tc>
          <w:tcPr>
            <w:tcW w:w="998" w:type="dxa"/>
          </w:tcPr>
          <w:p w14:paraId="258F88F0" w14:textId="77777777" w:rsidR="005A18E7" w:rsidRDefault="005A18E7" w:rsidP="00E036AA">
            <w:r>
              <w:rPr>
                <w:sz w:val="16"/>
                <w:szCs w:val="16"/>
              </w:rPr>
              <w:t xml:space="preserve">TS/TR ... CR ... ; TS/TR ... CR ... 38.521-3 ; TS/TR ... CR ... </w:t>
            </w:r>
          </w:p>
        </w:tc>
      </w:tr>
      <w:tr w:rsidR="005A18E7" w14:paraId="7209010C" w14:textId="77777777" w:rsidTr="00E036AA">
        <w:tc>
          <w:tcPr>
            <w:tcW w:w="879" w:type="dxa"/>
          </w:tcPr>
          <w:p w14:paraId="23F5C0BD" w14:textId="77777777" w:rsidR="005A18E7" w:rsidRDefault="005A18E7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5EFE4DC" w14:textId="77777777" w:rsidR="005A18E7" w:rsidRDefault="005A18E7" w:rsidP="00E036AA">
            <w:r>
              <w:rPr>
                <w:sz w:val="16"/>
                <w:szCs w:val="16"/>
              </w:rPr>
              <w:t>1209</w:t>
            </w:r>
          </w:p>
        </w:tc>
        <w:tc>
          <w:tcPr>
            <w:tcW w:w="517" w:type="dxa"/>
          </w:tcPr>
          <w:p w14:paraId="7F2B895C" w14:textId="77777777" w:rsidR="005A18E7" w:rsidRDefault="005A18E7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418C87" w14:textId="77777777" w:rsidR="005A18E7" w:rsidRDefault="005A18E7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B8E57F" w14:textId="77777777" w:rsidR="005A18E7" w:rsidRDefault="005A18E7" w:rsidP="00E036AA">
            <w:r>
              <w:rPr>
                <w:sz w:val="16"/>
                <w:szCs w:val="16"/>
              </w:rPr>
              <w:t>(NR_CADC_R17_2BDL_xBUL) CR for 38.101-3 Add the missing fallbacks for FR1+FR2 combos</w:t>
            </w:r>
          </w:p>
        </w:tc>
        <w:tc>
          <w:tcPr>
            <w:tcW w:w="517" w:type="dxa"/>
          </w:tcPr>
          <w:p w14:paraId="4D48F36E" w14:textId="77777777" w:rsidR="005A18E7" w:rsidRDefault="005A18E7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AFA8F1" w14:textId="77777777" w:rsidR="005A18E7" w:rsidRDefault="005A18E7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27F0E132" w14:textId="77777777" w:rsidR="005A18E7" w:rsidRDefault="005A18E7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EFC051E" w14:textId="77777777" w:rsidR="005A18E7" w:rsidRDefault="005A18E7" w:rsidP="00E036AA">
            <w:r>
              <w:rPr>
                <w:sz w:val="16"/>
                <w:szCs w:val="16"/>
              </w:rPr>
              <w:t>R4-2407638</w:t>
            </w:r>
          </w:p>
        </w:tc>
        <w:tc>
          <w:tcPr>
            <w:tcW w:w="1597" w:type="dxa"/>
          </w:tcPr>
          <w:p w14:paraId="055D4B76" w14:textId="77777777" w:rsidR="005A18E7" w:rsidRDefault="005A18E7" w:rsidP="00E036A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7248F22" w14:textId="77777777" w:rsidR="005A18E7" w:rsidRDefault="005A18E7" w:rsidP="00E036AA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0093FE12" w14:textId="77777777" w:rsidR="005A18E7" w:rsidRDefault="005A18E7" w:rsidP="00E036AA">
            <w:r>
              <w:rPr>
                <w:sz w:val="16"/>
                <w:szCs w:val="16"/>
              </w:rPr>
              <w:t>5.5B.5.1</w:t>
            </w:r>
          </w:p>
        </w:tc>
        <w:tc>
          <w:tcPr>
            <w:tcW w:w="998" w:type="dxa"/>
          </w:tcPr>
          <w:p w14:paraId="4886AF89" w14:textId="77777777" w:rsidR="005A18E7" w:rsidRDefault="005A18E7" w:rsidP="00E036AA">
            <w:r>
              <w:rPr>
                <w:sz w:val="16"/>
                <w:szCs w:val="16"/>
              </w:rPr>
              <w:t xml:space="preserve">TS/TR ... CR ... ; TS 38.521 ; TS/TR ... CR ... </w:t>
            </w:r>
          </w:p>
        </w:tc>
      </w:tr>
      <w:tr w:rsidR="005A18E7" w14:paraId="26D96328" w14:textId="77777777" w:rsidTr="00E036AA">
        <w:tc>
          <w:tcPr>
            <w:tcW w:w="879" w:type="dxa"/>
          </w:tcPr>
          <w:p w14:paraId="5E7A0C57" w14:textId="77777777" w:rsidR="005A18E7" w:rsidRDefault="005A18E7" w:rsidP="00E036A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B383D80" w14:textId="77777777" w:rsidR="005A18E7" w:rsidRDefault="005A18E7" w:rsidP="00E036AA">
            <w:r>
              <w:rPr>
                <w:sz w:val="16"/>
                <w:szCs w:val="16"/>
              </w:rPr>
              <w:t>1210</w:t>
            </w:r>
          </w:p>
        </w:tc>
        <w:tc>
          <w:tcPr>
            <w:tcW w:w="517" w:type="dxa"/>
          </w:tcPr>
          <w:p w14:paraId="079C0D74" w14:textId="77777777" w:rsidR="005A18E7" w:rsidRDefault="005A18E7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BCC63A" w14:textId="77777777" w:rsidR="005A18E7" w:rsidRDefault="005A18E7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0D638E" w14:textId="77777777" w:rsidR="005A18E7" w:rsidRDefault="005A18E7" w:rsidP="00E036AA">
            <w:r>
              <w:rPr>
                <w:sz w:val="16"/>
                <w:szCs w:val="16"/>
              </w:rPr>
              <w:t>(NR_CADC_R17_2BDL_xBUL) CR for 38.101-3 Add the missing fallbacks for FR1+FR2 combos</w:t>
            </w:r>
          </w:p>
        </w:tc>
        <w:tc>
          <w:tcPr>
            <w:tcW w:w="517" w:type="dxa"/>
          </w:tcPr>
          <w:p w14:paraId="15B1192D" w14:textId="77777777" w:rsidR="005A18E7" w:rsidRDefault="005A18E7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1F9DFA" w14:textId="77777777" w:rsidR="005A18E7" w:rsidRDefault="005A18E7" w:rsidP="00E036AA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45FC565D" w14:textId="77777777" w:rsidR="005A18E7" w:rsidRDefault="005A18E7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C89FFC1" w14:textId="77777777" w:rsidR="005A18E7" w:rsidRDefault="005A18E7" w:rsidP="00E036AA">
            <w:r>
              <w:rPr>
                <w:sz w:val="16"/>
                <w:szCs w:val="16"/>
              </w:rPr>
              <w:t>R4-2407639</w:t>
            </w:r>
          </w:p>
        </w:tc>
        <w:tc>
          <w:tcPr>
            <w:tcW w:w="1597" w:type="dxa"/>
          </w:tcPr>
          <w:p w14:paraId="55258460" w14:textId="77777777" w:rsidR="005A18E7" w:rsidRDefault="005A18E7" w:rsidP="00E036A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B543B0F" w14:textId="77777777" w:rsidR="005A18E7" w:rsidRDefault="005A18E7" w:rsidP="00E036AA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14:paraId="096A5C4F" w14:textId="77777777" w:rsidR="005A18E7" w:rsidRDefault="005A18E7" w:rsidP="00E036AA">
            <w:r>
              <w:rPr>
                <w:sz w:val="16"/>
                <w:szCs w:val="16"/>
              </w:rPr>
              <w:t>5.5B.5.1</w:t>
            </w:r>
          </w:p>
        </w:tc>
        <w:tc>
          <w:tcPr>
            <w:tcW w:w="998" w:type="dxa"/>
          </w:tcPr>
          <w:p w14:paraId="5063FC78" w14:textId="77777777" w:rsidR="005A18E7" w:rsidRDefault="005A18E7" w:rsidP="00E036AA">
            <w:r>
              <w:rPr>
                <w:sz w:val="16"/>
                <w:szCs w:val="16"/>
              </w:rPr>
              <w:t xml:space="preserve">TS/TR ... CR ... ; TS 38.521 ; TS/TR ... CR ... </w:t>
            </w:r>
          </w:p>
        </w:tc>
      </w:tr>
    </w:tbl>
    <w:p w14:paraId="65806612" w14:textId="77777777" w:rsidR="00480259" w:rsidRDefault="00480259" w:rsidP="00480259"/>
    <w:p w14:paraId="09D8B222" w14:textId="77777777" w:rsidR="00480259" w:rsidRDefault="00480259" w:rsidP="00480259"/>
    <w:p w14:paraId="1F7657C6" w14:textId="35D7597A" w:rsidR="00480259" w:rsidRDefault="00106C38" w:rsidP="00512C52">
      <w:pPr>
        <w:pStyle w:val="Heading2"/>
        <w:rPr>
          <w:rFonts w:cs="Arial"/>
          <w:noProof/>
        </w:rPr>
      </w:pPr>
      <w:r w:rsidRPr="00106C38">
        <w:rPr>
          <w:noProof/>
        </w:rPr>
        <w:t>RP-241396</w:t>
      </w:r>
    </w:p>
    <w:p w14:paraId="1A120EDD" w14:textId="03A280C0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16</w:t>
      </w:r>
    </w:p>
    <w:p w14:paraId="41D0F626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7E02" w:rsidRPr="004E535C" w14:paraId="157213C4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4E580A" w14:textId="77777777" w:rsidR="00F77E02" w:rsidRPr="00BF1EB6" w:rsidRDefault="00F77E0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9478A8" w14:textId="77777777" w:rsidR="00F77E02" w:rsidRPr="00BF1EB6" w:rsidRDefault="00F77E0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E5BD24" w14:textId="77777777" w:rsidR="00F77E02" w:rsidRPr="00BF1EB6" w:rsidRDefault="00F77E0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95EE84" w14:textId="77777777" w:rsidR="00F77E02" w:rsidRPr="00BF1EB6" w:rsidRDefault="00F77E0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0EBE8AA" w14:textId="77777777" w:rsidR="00F77E02" w:rsidRPr="00BF1EB6" w:rsidRDefault="00F77E0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4989C4" w14:textId="77777777" w:rsidR="00F77E02" w:rsidRPr="00BF1EB6" w:rsidRDefault="00F77E0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36ED09" w14:textId="77777777" w:rsidR="00F77E02" w:rsidRPr="00BF1EB6" w:rsidRDefault="00F77E0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3303B07" w14:textId="77777777" w:rsidR="00F77E02" w:rsidRPr="00BF1EB6" w:rsidRDefault="00F77E0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C553D55" w14:textId="77777777" w:rsidR="00F77E02" w:rsidRPr="00BF1EB6" w:rsidRDefault="00F77E0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D1EABCA" w14:textId="77777777" w:rsidR="00F77E02" w:rsidRPr="00BF1EB6" w:rsidRDefault="00F77E0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CB129EA" w14:textId="77777777" w:rsidR="00F77E02" w:rsidRPr="00BF1EB6" w:rsidRDefault="00F77E0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3A1E56E" w14:textId="77777777" w:rsidR="00F77E02" w:rsidRPr="00BF1EB6" w:rsidRDefault="00F77E0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4EB6442" w14:textId="77777777" w:rsidR="00F77E02" w:rsidRPr="00BF1EB6" w:rsidRDefault="00F77E0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7E02" w14:paraId="0CDA29AC" w14:textId="77777777" w:rsidTr="00E036AA">
        <w:tc>
          <w:tcPr>
            <w:tcW w:w="879" w:type="dxa"/>
          </w:tcPr>
          <w:p w14:paraId="546D0D3C" w14:textId="77777777" w:rsidR="00F77E02" w:rsidRDefault="00F77E02" w:rsidP="00E036AA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14:paraId="76A19820" w14:textId="77777777" w:rsidR="00F77E02" w:rsidRDefault="00F77E02" w:rsidP="00E036AA"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 w14:paraId="305601F5" w14:textId="77777777" w:rsidR="00F77E02" w:rsidRDefault="00F77E0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95D111" w14:textId="77777777" w:rsidR="00F77E02" w:rsidRDefault="00F77E02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827ACE" w14:textId="77777777" w:rsidR="00F77E02" w:rsidRDefault="00F77E02" w:rsidP="00E036AA">
            <w:r>
              <w:rPr>
                <w:sz w:val="16"/>
                <w:szCs w:val="16"/>
              </w:rPr>
              <w:t>(NR_ext_to_71GHz-Perf) CR to 37.941: 71 GHz Extension, update on missing Rx MU</w:t>
            </w:r>
          </w:p>
        </w:tc>
        <w:tc>
          <w:tcPr>
            <w:tcW w:w="517" w:type="dxa"/>
          </w:tcPr>
          <w:p w14:paraId="1CADED9B" w14:textId="77777777" w:rsidR="00F77E02" w:rsidRDefault="00F77E0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8112B2" w14:textId="77777777" w:rsidR="00F77E02" w:rsidRDefault="00F77E02" w:rsidP="00E036AA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DB72A22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6D80A4E" w14:textId="77777777" w:rsidR="00F77E02" w:rsidRDefault="00F77E02" w:rsidP="00E036AA">
            <w:r>
              <w:rPr>
                <w:sz w:val="16"/>
                <w:szCs w:val="16"/>
              </w:rPr>
              <w:t>R4-2409436</w:t>
            </w:r>
          </w:p>
        </w:tc>
        <w:tc>
          <w:tcPr>
            <w:tcW w:w="1597" w:type="dxa"/>
          </w:tcPr>
          <w:p w14:paraId="691035C3" w14:textId="77777777" w:rsidR="00F77E02" w:rsidRDefault="00F77E02" w:rsidP="00E036A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DEB7B78" w14:textId="77777777" w:rsidR="00F77E02" w:rsidRDefault="00F77E02" w:rsidP="00E036A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3DEC6736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405A6F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</w:tr>
      <w:tr w:rsidR="00F77E02" w14:paraId="36CBB8A8" w14:textId="77777777" w:rsidTr="00E036AA">
        <w:tc>
          <w:tcPr>
            <w:tcW w:w="879" w:type="dxa"/>
          </w:tcPr>
          <w:p w14:paraId="287D5AB1" w14:textId="77777777" w:rsidR="00F77E02" w:rsidRDefault="00F77E02" w:rsidP="00E036AA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14:paraId="6C0CFC69" w14:textId="77777777" w:rsidR="00F77E02" w:rsidRDefault="00F77E02" w:rsidP="00E036AA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493C2641" w14:textId="77777777" w:rsidR="00F77E02" w:rsidRDefault="00F77E0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946AD9" w14:textId="77777777" w:rsidR="00F77E02" w:rsidRDefault="00F77E02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D3DB81" w14:textId="77777777" w:rsidR="00F77E02" w:rsidRDefault="00F77E02" w:rsidP="00E036AA">
            <w:r>
              <w:rPr>
                <w:sz w:val="16"/>
                <w:szCs w:val="16"/>
              </w:rPr>
              <w:t>(NR_ext_to_71GHz-Perf) CR to 37.941: 71 GHz Extension, update on missing Rx MU</w:t>
            </w:r>
          </w:p>
        </w:tc>
        <w:tc>
          <w:tcPr>
            <w:tcW w:w="517" w:type="dxa"/>
          </w:tcPr>
          <w:p w14:paraId="4D98A114" w14:textId="77777777" w:rsidR="00F77E02" w:rsidRDefault="00F77E02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686576" w14:textId="77777777" w:rsidR="00F77E02" w:rsidRDefault="00F77E02" w:rsidP="00E036A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70960F9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DD9E2BD" w14:textId="77777777" w:rsidR="00F77E02" w:rsidRDefault="00F77E02" w:rsidP="00E036AA">
            <w:r>
              <w:rPr>
                <w:sz w:val="16"/>
                <w:szCs w:val="16"/>
              </w:rPr>
              <w:t>R4-2409437</w:t>
            </w:r>
          </w:p>
        </w:tc>
        <w:tc>
          <w:tcPr>
            <w:tcW w:w="1597" w:type="dxa"/>
          </w:tcPr>
          <w:p w14:paraId="7ADC1B90" w14:textId="77777777" w:rsidR="00F77E02" w:rsidRDefault="00F77E02" w:rsidP="00E036A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91A5846" w14:textId="77777777" w:rsidR="00F77E02" w:rsidRDefault="00F77E02" w:rsidP="00E036A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32B9641A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41F7CA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</w:tr>
      <w:tr w:rsidR="00F77E02" w14:paraId="43888084" w14:textId="77777777" w:rsidTr="00E036AA">
        <w:tc>
          <w:tcPr>
            <w:tcW w:w="879" w:type="dxa"/>
          </w:tcPr>
          <w:p w14:paraId="4077C851" w14:textId="77777777" w:rsidR="00F77E02" w:rsidRDefault="00F77E02" w:rsidP="00E036A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E4CA99C" w14:textId="77777777" w:rsidR="00F77E02" w:rsidRDefault="00F77E02" w:rsidP="00E036AA"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</w:tcPr>
          <w:p w14:paraId="6E13ABDF" w14:textId="77777777" w:rsidR="00F77E02" w:rsidRDefault="00F77E02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B580ED" w14:textId="77777777" w:rsidR="00F77E02" w:rsidRDefault="00F77E02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1FC1C3" w14:textId="77777777" w:rsidR="00F77E02" w:rsidRDefault="00F77E02" w:rsidP="00E036AA">
            <w:r>
              <w:rPr>
                <w:sz w:val="16"/>
                <w:szCs w:val="16"/>
              </w:rPr>
              <w:t>Corrections on the FRC for Table A.3.2.2.2-29</w:t>
            </w:r>
          </w:p>
        </w:tc>
        <w:tc>
          <w:tcPr>
            <w:tcW w:w="517" w:type="dxa"/>
          </w:tcPr>
          <w:p w14:paraId="0E59427D" w14:textId="77777777" w:rsidR="00F77E02" w:rsidRDefault="00F77E02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58776D" w14:textId="77777777" w:rsidR="00F77E02" w:rsidRDefault="00F77E02" w:rsidP="00E036AA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9EA450D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B67BCE4" w14:textId="77777777" w:rsidR="00F77E02" w:rsidRDefault="00F77E02" w:rsidP="00E036AA">
            <w:r>
              <w:rPr>
                <w:sz w:val="16"/>
                <w:szCs w:val="16"/>
              </w:rPr>
              <w:t>R4-2409799</w:t>
            </w:r>
          </w:p>
        </w:tc>
        <w:tc>
          <w:tcPr>
            <w:tcW w:w="1597" w:type="dxa"/>
          </w:tcPr>
          <w:p w14:paraId="55C6675F" w14:textId="77777777" w:rsidR="00F77E02" w:rsidRDefault="00F77E02" w:rsidP="00E036A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7787AC2" w14:textId="77777777" w:rsidR="00F77E02" w:rsidRDefault="00F77E02" w:rsidP="00E036AA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240A36C0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E32829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</w:tr>
      <w:tr w:rsidR="00F77E02" w14:paraId="1DC97BFE" w14:textId="77777777" w:rsidTr="00E036AA">
        <w:tc>
          <w:tcPr>
            <w:tcW w:w="879" w:type="dxa"/>
          </w:tcPr>
          <w:p w14:paraId="66B716B3" w14:textId="77777777" w:rsidR="00F77E02" w:rsidRDefault="00F77E02" w:rsidP="00E036AA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18EECD90" w14:textId="77777777" w:rsidR="00F77E02" w:rsidRDefault="00F77E02" w:rsidP="00E036AA"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</w:tcPr>
          <w:p w14:paraId="1C50BC72" w14:textId="77777777" w:rsidR="00F77E02" w:rsidRDefault="00F77E0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5A1E8E" w14:textId="77777777" w:rsidR="00F77E02" w:rsidRDefault="00F77E02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530FD0" w14:textId="77777777" w:rsidR="00F77E02" w:rsidRDefault="00F77E02" w:rsidP="00E036AA">
            <w:r>
              <w:rPr>
                <w:sz w:val="16"/>
                <w:szCs w:val="16"/>
              </w:rPr>
              <w:t>Corrections on the FRC for Table A.3.2.2.2-29</w:t>
            </w:r>
          </w:p>
        </w:tc>
        <w:tc>
          <w:tcPr>
            <w:tcW w:w="517" w:type="dxa"/>
          </w:tcPr>
          <w:p w14:paraId="1992A3CA" w14:textId="77777777" w:rsidR="00F77E02" w:rsidRDefault="00F77E0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A22E5D" w14:textId="77777777" w:rsidR="00F77E02" w:rsidRDefault="00F77E02" w:rsidP="00E036AA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DD95F2E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72546CC" w14:textId="77777777" w:rsidR="00F77E02" w:rsidRDefault="00F77E02" w:rsidP="00E036AA">
            <w:r>
              <w:rPr>
                <w:sz w:val="16"/>
                <w:szCs w:val="16"/>
              </w:rPr>
              <w:t>R4-2407408</w:t>
            </w:r>
          </w:p>
        </w:tc>
        <w:tc>
          <w:tcPr>
            <w:tcW w:w="1597" w:type="dxa"/>
          </w:tcPr>
          <w:p w14:paraId="5C19C6D7" w14:textId="77777777" w:rsidR="00F77E02" w:rsidRDefault="00F77E02" w:rsidP="00E036A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3EE11ED" w14:textId="77777777" w:rsidR="00F77E02" w:rsidRDefault="00F77E02" w:rsidP="00E036AA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3F32998C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3971A5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</w:tr>
      <w:tr w:rsidR="00F77E02" w14:paraId="076CA0CE" w14:textId="77777777" w:rsidTr="00E036AA">
        <w:tc>
          <w:tcPr>
            <w:tcW w:w="879" w:type="dxa"/>
          </w:tcPr>
          <w:p w14:paraId="55A689D3" w14:textId="77777777" w:rsidR="00F77E02" w:rsidRDefault="00F77E02" w:rsidP="00E036A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1025996" w14:textId="77777777" w:rsidR="00F77E02" w:rsidRDefault="00F77E02" w:rsidP="00E036AA">
            <w:r>
              <w:rPr>
                <w:sz w:val="16"/>
                <w:szCs w:val="16"/>
              </w:rPr>
              <w:t>0533</w:t>
            </w:r>
          </w:p>
        </w:tc>
        <w:tc>
          <w:tcPr>
            <w:tcW w:w="517" w:type="dxa"/>
          </w:tcPr>
          <w:p w14:paraId="0233CBF4" w14:textId="77777777" w:rsidR="00F77E02" w:rsidRDefault="00F77E0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23F7E1" w14:textId="77777777" w:rsidR="00F77E02" w:rsidRDefault="00F77E02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E93AF9" w14:textId="77777777" w:rsidR="00F77E02" w:rsidRDefault="00F77E02" w:rsidP="00E036AA">
            <w:r>
              <w:rPr>
                <w:sz w:val="16"/>
                <w:szCs w:val="16"/>
              </w:rPr>
              <w:t>(NR_demod_enh2-Perf ) CR to 38.101-4 Correction on FRC for CRS-IM requirement</w:t>
            </w:r>
          </w:p>
        </w:tc>
        <w:tc>
          <w:tcPr>
            <w:tcW w:w="517" w:type="dxa"/>
          </w:tcPr>
          <w:p w14:paraId="2C8830D5" w14:textId="77777777" w:rsidR="00F77E02" w:rsidRDefault="00F77E0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C63511" w14:textId="77777777" w:rsidR="00F77E02" w:rsidRDefault="00F77E02" w:rsidP="00E036AA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1EEB746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DF9DA0F" w14:textId="77777777" w:rsidR="00F77E02" w:rsidRDefault="00F77E02" w:rsidP="00E036AA">
            <w:r>
              <w:rPr>
                <w:sz w:val="16"/>
                <w:szCs w:val="16"/>
              </w:rPr>
              <w:t>R4-2408735</w:t>
            </w:r>
          </w:p>
        </w:tc>
        <w:tc>
          <w:tcPr>
            <w:tcW w:w="1597" w:type="dxa"/>
          </w:tcPr>
          <w:p w14:paraId="252F655E" w14:textId="77777777" w:rsidR="00F77E02" w:rsidRDefault="00F77E02" w:rsidP="00E036A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6507AA0" w14:textId="77777777" w:rsidR="00F77E02" w:rsidRDefault="00F77E02" w:rsidP="00E036AA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787D1DCB" w14:textId="77777777" w:rsidR="00F77E02" w:rsidRDefault="00F77E02" w:rsidP="00E036AA">
            <w:r>
              <w:rPr>
                <w:sz w:val="16"/>
                <w:szCs w:val="16"/>
              </w:rPr>
              <w:t>5.2.2.1.19, A.3.2.1.1</w:t>
            </w:r>
          </w:p>
        </w:tc>
        <w:tc>
          <w:tcPr>
            <w:tcW w:w="998" w:type="dxa"/>
          </w:tcPr>
          <w:p w14:paraId="72ECF47F" w14:textId="77777777" w:rsidR="00F77E02" w:rsidRDefault="00F77E02" w:rsidP="00E036AA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F77E02" w14:paraId="1C79B862" w14:textId="77777777" w:rsidTr="00E036AA">
        <w:tc>
          <w:tcPr>
            <w:tcW w:w="879" w:type="dxa"/>
          </w:tcPr>
          <w:p w14:paraId="6D61AB44" w14:textId="77777777" w:rsidR="00F77E02" w:rsidRDefault="00F77E02" w:rsidP="00E036A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6F444E4" w14:textId="77777777" w:rsidR="00F77E02" w:rsidRDefault="00F77E02" w:rsidP="00E036AA">
            <w:r>
              <w:rPr>
                <w:sz w:val="16"/>
                <w:szCs w:val="16"/>
              </w:rPr>
              <w:t>0534</w:t>
            </w:r>
          </w:p>
        </w:tc>
        <w:tc>
          <w:tcPr>
            <w:tcW w:w="517" w:type="dxa"/>
          </w:tcPr>
          <w:p w14:paraId="7403BBF6" w14:textId="77777777" w:rsidR="00F77E02" w:rsidRDefault="00F77E0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4EC41A" w14:textId="77777777" w:rsidR="00F77E02" w:rsidRDefault="00F77E02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C5FD7A" w14:textId="77777777" w:rsidR="00F77E02" w:rsidRDefault="00F77E02" w:rsidP="00E036AA">
            <w:r>
              <w:rPr>
                <w:sz w:val="16"/>
                <w:szCs w:val="16"/>
              </w:rPr>
              <w:t>(NR_demod_enh2-Perf ) CR to 38.101-4 Correction on FRC for CRS-IM requirement</w:t>
            </w:r>
          </w:p>
        </w:tc>
        <w:tc>
          <w:tcPr>
            <w:tcW w:w="517" w:type="dxa"/>
          </w:tcPr>
          <w:p w14:paraId="4C99F79A" w14:textId="77777777" w:rsidR="00F77E02" w:rsidRDefault="00F77E02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BCB752" w14:textId="77777777" w:rsidR="00F77E02" w:rsidRDefault="00F77E02" w:rsidP="00E036AA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7D19F9A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FE4B67A" w14:textId="77777777" w:rsidR="00F77E02" w:rsidRDefault="00F77E02" w:rsidP="00E036AA">
            <w:r>
              <w:rPr>
                <w:sz w:val="16"/>
                <w:szCs w:val="16"/>
              </w:rPr>
              <w:t>R4-2408736</w:t>
            </w:r>
          </w:p>
        </w:tc>
        <w:tc>
          <w:tcPr>
            <w:tcW w:w="1597" w:type="dxa"/>
          </w:tcPr>
          <w:p w14:paraId="343956DD" w14:textId="77777777" w:rsidR="00F77E02" w:rsidRDefault="00F77E02" w:rsidP="00E036A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6C62F89" w14:textId="77777777" w:rsidR="00F77E02" w:rsidRDefault="00F77E02" w:rsidP="00E036AA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4C1A46AD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16459F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</w:tr>
      <w:tr w:rsidR="00F77E02" w14:paraId="2668B393" w14:textId="77777777" w:rsidTr="00E036AA">
        <w:tc>
          <w:tcPr>
            <w:tcW w:w="879" w:type="dxa"/>
          </w:tcPr>
          <w:p w14:paraId="04A3565B" w14:textId="77777777" w:rsidR="00F77E02" w:rsidRDefault="00F77E02" w:rsidP="00E036A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93490DE" w14:textId="77777777" w:rsidR="00F77E02" w:rsidRDefault="00F77E02" w:rsidP="00E036AA">
            <w:r>
              <w:rPr>
                <w:sz w:val="16"/>
                <w:szCs w:val="16"/>
              </w:rPr>
              <w:t>0548</w:t>
            </w:r>
          </w:p>
        </w:tc>
        <w:tc>
          <w:tcPr>
            <w:tcW w:w="517" w:type="dxa"/>
          </w:tcPr>
          <w:p w14:paraId="40A643C7" w14:textId="77777777" w:rsidR="00F77E02" w:rsidRDefault="00F77E02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830CCC" w14:textId="77777777" w:rsidR="00F77E02" w:rsidRDefault="00F77E02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8ED057" w14:textId="77777777" w:rsidR="00F77E02" w:rsidRDefault="00F77E02" w:rsidP="00E036AA">
            <w:r>
              <w:rPr>
                <w:sz w:val="16"/>
                <w:szCs w:val="16"/>
              </w:rPr>
              <w:t>[NR_DL1024QAM_FR1-Perf] Updates to CQI reporting definition test metric under AWGN for 1024QAM test</w:t>
            </w:r>
          </w:p>
        </w:tc>
        <w:tc>
          <w:tcPr>
            <w:tcW w:w="517" w:type="dxa"/>
          </w:tcPr>
          <w:p w14:paraId="34DB7877" w14:textId="77777777" w:rsidR="00F77E02" w:rsidRDefault="00F77E0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A9456B" w14:textId="77777777" w:rsidR="00F77E02" w:rsidRDefault="00F77E02" w:rsidP="00E036AA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2D9120F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C968A6A" w14:textId="77777777" w:rsidR="00F77E02" w:rsidRDefault="00F77E02" w:rsidP="00E036AA">
            <w:r>
              <w:rPr>
                <w:sz w:val="16"/>
                <w:szCs w:val="16"/>
              </w:rPr>
              <w:t>R4-2409939</w:t>
            </w:r>
          </w:p>
        </w:tc>
        <w:tc>
          <w:tcPr>
            <w:tcW w:w="1597" w:type="dxa"/>
          </w:tcPr>
          <w:p w14:paraId="2648CA7E" w14:textId="77777777" w:rsidR="00F77E02" w:rsidRDefault="00F77E02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18D1046" w14:textId="77777777" w:rsidR="00F77E02" w:rsidRDefault="00F77E02" w:rsidP="00E036AA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2BB638BB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AB159C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</w:tr>
      <w:tr w:rsidR="00F77E02" w14:paraId="04DDEF5E" w14:textId="77777777" w:rsidTr="00E036AA">
        <w:tc>
          <w:tcPr>
            <w:tcW w:w="879" w:type="dxa"/>
          </w:tcPr>
          <w:p w14:paraId="19BDE732" w14:textId="77777777" w:rsidR="00F77E02" w:rsidRDefault="00F77E02" w:rsidP="00E036A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55B2602" w14:textId="77777777" w:rsidR="00F77E02" w:rsidRDefault="00F77E02" w:rsidP="00E036AA">
            <w:r>
              <w:rPr>
                <w:sz w:val="16"/>
                <w:szCs w:val="16"/>
              </w:rPr>
              <w:t>0549</w:t>
            </w:r>
          </w:p>
        </w:tc>
        <w:tc>
          <w:tcPr>
            <w:tcW w:w="517" w:type="dxa"/>
          </w:tcPr>
          <w:p w14:paraId="34CDE116" w14:textId="77777777" w:rsidR="00F77E02" w:rsidRDefault="00F77E0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40D1F9" w14:textId="77777777" w:rsidR="00F77E02" w:rsidRDefault="00F77E02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C41427" w14:textId="77777777" w:rsidR="00F77E02" w:rsidRDefault="00F77E02" w:rsidP="00E036AA">
            <w:r>
              <w:rPr>
                <w:sz w:val="16"/>
                <w:szCs w:val="16"/>
              </w:rPr>
              <w:t>[NR_DL1024QAM_FR1-Perf] CR on updates to CQI reporting under AWGN for 1024QAM</w:t>
            </w:r>
          </w:p>
        </w:tc>
        <w:tc>
          <w:tcPr>
            <w:tcW w:w="517" w:type="dxa"/>
          </w:tcPr>
          <w:p w14:paraId="4B45D5B6" w14:textId="77777777" w:rsidR="00F77E02" w:rsidRDefault="00F77E02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249423" w14:textId="77777777" w:rsidR="00F77E02" w:rsidRDefault="00F77E02" w:rsidP="00E036AA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353E793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4E7923F" w14:textId="77777777" w:rsidR="00F77E02" w:rsidRDefault="00F77E02" w:rsidP="00E036AA">
            <w:r>
              <w:rPr>
                <w:sz w:val="16"/>
                <w:szCs w:val="16"/>
              </w:rPr>
              <w:t>R4-2408996</w:t>
            </w:r>
          </w:p>
        </w:tc>
        <w:tc>
          <w:tcPr>
            <w:tcW w:w="1597" w:type="dxa"/>
          </w:tcPr>
          <w:p w14:paraId="02E25C4D" w14:textId="77777777" w:rsidR="00F77E02" w:rsidRDefault="00F77E02" w:rsidP="00E036AA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0FB9F2F" w14:textId="77777777" w:rsidR="00F77E02" w:rsidRDefault="00F77E02" w:rsidP="00E036AA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1016A42C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A4EB26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</w:tr>
      <w:tr w:rsidR="00F77E02" w14:paraId="109559A7" w14:textId="77777777" w:rsidTr="00E036AA">
        <w:tc>
          <w:tcPr>
            <w:tcW w:w="879" w:type="dxa"/>
          </w:tcPr>
          <w:p w14:paraId="5134A577" w14:textId="77777777" w:rsidR="00F77E02" w:rsidRDefault="00F77E02" w:rsidP="00E036A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BBCA889" w14:textId="77777777" w:rsidR="00F77E02" w:rsidRDefault="00F77E02" w:rsidP="00E036AA">
            <w:r>
              <w:rPr>
                <w:sz w:val="16"/>
                <w:szCs w:val="16"/>
              </w:rPr>
              <w:t>0551</w:t>
            </w:r>
          </w:p>
        </w:tc>
        <w:tc>
          <w:tcPr>
            <w:tcW w:w="517" w:type="dxa"/>
          </w:tcPr>
          <w:p w14:paraId="3F9A7599" w14:textId="77777777" w:rsidR="00F77E02" w:rsidRDefault="00F77E02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9E42BB" w14:textId="77777777" w:rsidR="00F77E02" w:rsidRDefault="00F77E02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72B2BD" w14:textId="77777777" w:rsidR="00F77E02" w:rsidRDefault="00F77E02" w:rsidP="00E036AA">
            <w:r>
              <w:rPr>
                <w:sz w:val="16"/>
                <w:szCs w:val="16"/>
              </w:rPr>
              <w:t>[NR_demod_enh2-Perf] CR for 38.101-4 Introduction of applicability rules</w:t>
            </w:r>
          </w:p>
        </w:tc>
        <w:tc>
          <w:tcPr>
            <w:tcW w:w="517" w:type="dxa"/>
          </w:tcPr>
          <w:p w14:paraId="103FB5FC" w14:textId="77777777" w:rsidR="00F77E02" w:rsidRDefault="00F77E0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35364C" w14:textId="77777777" w:rsidR="00F77E02" w:rsidRDefault="00F77E02" w:rsidP="00E036AA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F70F2D3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B20742D" w14:textId="77777777" w:rsidR="00F77E02" w:rsidRDefault="00F77E02" w:rsidP="00E036AA">
            <w:r>
              <w:rPr>
                <w:sz w:val="16"/>
                <w:szCs w:val="16"/>
              </w:rPr>
              <w:t>R4-2409954</w:t>
            </w:r>
          </w:p>
        </w:tc>
        <w:tc>
          <w:tcPr>
            <w:tcW w:w="1597" w:type="dxa"/>
          </w:tcPr>
          <w:p w14:paraId="6715AEEC" w14:textId="77777777" w:rsidR="00F77E02" w:rsidRDefault="00F77E02" w:rsidP="00E036AA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5E48600" w14:textId="77777777" w:rsidR="00F77E02" w:rsidRDefault="00F77E02" w:rsidP="00E036AA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6AF587E9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6BF4A5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</w:tr>
      <w:tr w:rsidR="00F77E02" w14:paraId="3BDB3573" w14:textId="77777777" w:rsidTr="00E036AA">
        <w:tc>
          <w:tcPr>
            <w:tcW w:w="879" w:type="dxa"/>
          </w:tcPr>
          <w:p w14:paraId="4C9D0ADF" w14:textId="77777777" w:rsidR="00F77E02" w:rsidRDefault="00F77E02" w:rsidP="00E036A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FB6F77C" w14:textId="77777777" w:rsidR="00F77E02" w:rsidRDefault="00F77E02" w:rsidP="00E036AA">
            <w:r>
              <w:rPr>
                <w:sz w:val="16"/>
                <w:szCs w:val="16"/>
              </w:rPr>
              <w:t>0552</w:t>
            </w:r>
          </w:p>
        </w:tc>
        <w:tc>
          <w:tcPr>
            <w:tcW w:w="517" w:type="dxa"/>
          </w:tcPr>
          <w:p w14:paraId="69412E28" w14:textId="77777777" w:rsidR="00F77E02" w:rsidRDefault="00F77E0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9493C5" w14:textId="77777777" w:rsidR="00F77E02" w:rsidRDefault="00F77E02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F59ADF" w14:textId="77777777" w:rsidR="00F77E02" w:rsidRDefault="00F77E02" w:rsidP="00E036AA">
            <w:r>
              <w:rPr>
                <w:sz w:val="16"/>
                <w:szCs w:val="16"/>
              </w:rPr>
              <w:t>[NR_demod_enh2-Perf] CR for 38.101-4 Introduction of applicability rules</w:t>
            </w:r>
          </w:p>
        </w:tc>
        <w:tc>
          <w:tcPr>
            <w:tcW w:w="517" w:type="dxa"/>
          </w:tcPr>
          <w:p w14:paraId="33434098" w14:textId="77777777" w:rsidR="00F77E02" w:rsidRDefault="00F77E02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611CA0E" w14:textId="77777777" w:rsidR="00F77E02" w:rsidRDefault="00F77E02" w:rsidP="00E036AA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38155D2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3C65837" w14:textId="77777777" w:rsidR="00F77E02" w:rsidRDefault="00F77E02" w:rsidP="00E036AA">
            <w:r>
              <w:rPr>
                <w:sz w:val="16"/>
                <w:szCs w:val="16"/>
              </w:rPr>
              <w:t>R4-2409020</w:t>
            </w:r>
          </w:p>
        </w:tc>
        <w:tc>
          <w:tcPr>
            <w:tcW w:w="1597" w:type="dxa"/>
          </w:tcPr>
          <w:p w14:paraId="1B332AA5" w14:textId="77777777" w:rsidR="00F77E02" w:rsidRDefault="00F77E02" w:rsidP="00E036AA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14F7CEBD" w14:textId="77777777" w:rsidR="00F77E02" w:rsidRDefault="00F77E02" w:rsidP="00E036AA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01C2F77D" w14:textId="77777777" w:rsidR="00F77E02" w:rsidRDefault="00F77E02" w:rsidP="00E036AA">
            <w:r>
              <w:rPr>
                <w:sz w:val="16"/>
                <w:szCs w:val="16"/>
              </w:rPr>
              <w:t>5.1.1.4</w:t>
            </w:r>
          </w:p>
        </w:tc>
        <w:tc>
          <w:tcPr>
            <w:tcW w:w="998" w:type="dxa"/>
          </w:tcPr>
          <w:p w14:paraId="2F9D2D2F" w14:textId="77777777" w:rsidR="00F77E02" w:rsidRDefault="00F77E02" w:rsidP="00E036AA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F77E02" w14:paraId="7712859D" w14:textId="77777777" w:rsidTr="00E036AA">
        <w:tc>
          <w:tcPr>
            <w:tcW w:w="879" w:type="dxa"/>
          </w:tcPr>
          <w:p w14:paraId="639E514B" w14:textId="77777777" w:rsidR="00F77E02" w:rsidRDefault="00F77E02" w:rsidP="00E036A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BA1A641" w14:textId="77777777" w:rsidR="00F77E02" w:rsidRDefault="00F77E02" w:rsidP="00E036AA">
            <w:r>
              <w:rPr>
                <w:sz w:val="16"/>
                <w:szCs w:val="16"/>
              </w:rPr>
              <w:t>0619</w:t>
            </w:r>
          </w:p>
        </w:tc>
        <w:tc>
          <w:tcPr>
            <w:tcW w:w="517" w:type="dxa"/>
          </w:tcPr>
          <w:p w14:paraId="1373D6B2" w14:textId="77777777" w:rsidR="00F77E02" w:rsidRDefault="00F77E0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001E4A" w14:textId="77777777" w:rsidR="00F77E02" w:rsidRDefault="00F77E02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96DC7E" w14:textId="77777777" w:rsidR="00F77E02" w:rsidRDefault="00F77E02" w:rsidP="00E036AA">
            <w:r>
              <w:rPr>
                <w:sz w:val="16"/>
                <w:szCs w:val="16"/>
              </w:rPr>
              <w:t>CR for 38.104 on FR2-2 PUSCH demodualtion requirements</w:t>
            </w:r>
          </w:p>
        </w:tc>
        <w:tc>
          <w:tcPr>
            <w:tcW w:w="517" w:type="dxa"/>
          </w:tcPr>
          <w:p w14:paraId="47959EEC" w14:textId="77777777" w:rsidR="00F77E02" w:rsidRDefault="00F77E0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FE92B5" w14:textId="77777777" w:rsidR="00F77E02" w:rsidRDefault="00F77E02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2E4F14D4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ADED226" w14:textId="77777777" w:rsidR="00F77E02" w:rsidRDefault="00F77E02" w:rsidP="00E036AA">
            <w:r>
              <w:rPr>
                <w:sz w:val="16"/>
                <w:szCs w:val="16"/>
              </w:rPr>
              <w:t>R4-2408334</w:t>
            </w:r>
          </w:p>
        </w:tc>
        <w:tc>
          <w:tcPr>
            <w:tcW w:w="1597" w:type="dxa"/>
          </w:tcPr>
          <w:p w14:paraId="4130BA12" w14:textId="77777777" w:rsidR="00F77E02" w:rsidRDefault="00F77E02" w:rsidP="00E036A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55F1C36" w14:textId="77777777" w:rsidR="00F77E02" w:rsidRDefault="00F77E02" w:rsidP="00E036A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2CC9E4A9" w14:textId="77777777" w:rsidR="00F77E02" w:rsidRDefault="00F77E02" w:rsidP="00E036AA">
            <w:r>
              <w:rPr>
                <w:sz w:val="16"/>
                <w:szCs w:val="16"/>
              </w:rPr>
              <w:t>11.2.2.1, 11.2.2.2, A3B, A5</w:t>
            </w:r>
          </w:p>
        </w:tc>
        <w:tc>
          <w:tcPr>
            <w:tcW w:w="998" w:type="dxa"/>
          </w:tcPr>
          <w:p w14:paraId="58560534" w14:textId="77777777" w:rsidR="00F77E02" w:rsidRDefault="00F77E02" w:rsidP="00E036AA">
            <w:r>
              <w:rPr>
                <w:sz w:val="16"/>
                <w:szCs w:val="16"/>
              </w:rPr>
              <w:t xml:space="preserve">TS/TR ... CR ... ; TS38.141-2 ; TS/TR ... CR ... </w:t>
            </w:r>
          </w:p>
        </w:tc>
      </w:tr>
      <w:tr w:rsidR="00F77E02" w14:paraId="53E7E8D9" w14:textId="77777777" w:rsidTr="00E036AA">
        <w:tc>
          <w:tcPr>
            <w:tcW w:w="879" w:type="dxa"/>
          </w:tcPr>
          <w:p w14:paraId="1C9CBD31" w14:textId="77777777" w:rsidR="00F77E02" w:rsidRDefault="00F77E02" w:rsidP="00E036A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412BCAB" w14:textId="77777777" w:rsidR="00F77E02" w:rsidRDefault="00F77E02" w:rsidP="00E036AA">
            <w:r>
              <w:rPr>
                <w:sz w:val="16"/>
                <w:szCs w:val="16"/>
              </w:rPr>
              <w:t>0620</w:t>
            </w:r>
          </w:p>
        </w:tc>
        <w:tc>
          <w:tcPr>
            <w:tcW w:w="517" w:type="dxa"/>
          </w:tcPr>
          <w:p w14:paraId="1DDCCAFC" w14:textId="77777777" w:rsidR="00F77E02" w:rsidRDefault="00F77E0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63D760" w14:textId="77777777" w:rsidR="00F77E02" w:rsidRDefault="00F77E02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4A4FB3" w14:textId="77777777" w:rsidR="00F77E02" w:rsidRDefault="00F77E02" w:rsidP="00E036AA">
            <w:r>
              <w:rPr>
                <w:sz w:val="16"/>
                <w:szCs w:val="16"/>
              </w:rPr>
              <w:t>(NR_ext_to_71GHz-Perf) CR for 38.104 FR2-2 PUSCH demodulation requirements</w:t>
            </w:r>
          </w:p>
        </w:tc>
        <w:tc>
          <w:tcPr>
            <w:tcW w:w="517" w:type="dxa"/>
          </w:tcPr>
          <w:p w14:paraId="74E046FD" w14:textId="77777777" w:rsidR="00F77E02" w:rsidRDefault="00F77E02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104441" w14:textId="77777777" w:rsidR="00F77E02" w:rsidRDefault="00F77E02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A1764A1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E7C475D" w14:textId="77777777" w:rsidR="00F77E02" w:rsidRDefault="00F77E02" w:rsidP="00E036AA">
            <w:r>
              <w:rPr>
                <w:sz w:val="16"/>
                <w:szCs w:val="16"/>
              </w:rPr>
              <w:t>R4-2408335</w:t>
            </w:r>
          </w:p>
        </w:tc>
        <w:tc>
          <w:tcPr>
            <w:tcW w:w="1597" w:type="dxa"/>
          </w:tcPr>
          <w:p w14:paraId="50CA6A37" w14:textId="77777777" w:rsidR="00F77E02" w:rsidRDefault="00F77E02" w:rsidP="00E036A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599900" w14:textId="77777777" w:rsidR="00F77E02" w:rsidRDefault="00F77E02" w:rsidP="00E036A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084F4063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65CFF5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</w:tr>
      <w:tr w:rsidR="00F77E02" w14:paraId="6D02CD26" w14:textId="77777777" w:rsidTr="00E036AA">
        <w:tc>
          <w:tcPr>
            <w:tcW w:w="879" w:type="dxa"/>
          </w:tcPr>
          <w:p w14:paraId="02DCAB3F" w14:textId="77777777" w:rsidR="00F77E02" w:rsidRDefault="00F77E02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A23E44" w14:textId="77777777" w:rsidR="00F77E02" w:rsidRDefault="00F77E02" w:rsidP="00E036AA">
            <w:r>
              <w:rPr>
                <w:sz w:val="16"/>
                <w:szCs w:val="16"/>
              </w:rPr>
              <w:t>4414</w:t>
            </w:r>
          </w:p>
        </w:tc>
        <w:tc>
          <w:tcPr>
            <w:tcW w:w="517" w:type="dxa"/>
          </w:tcPr>
          <w:p w14:paraId="793BA140" w14:textId="77777777" w:rsidR="00F77E02" w:rsidRDefault="00F77E0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A61054" w14:textId="77777777" w:rsidR="00F77E02" w:rsidRDefault="00F77E02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CD5EED" w14:textId="77777777" w:rsidR="00F77E02" w:rsidRDefault="00F77E02" w:rsidP="00E036AA">
            <w:r>
              <w:rPr>
                <w:sz w:val="16"/>
                <w:szCs w:val="16"/>
              </w:rPr>
              <w:t>(NR_ext_to_71GHz-Core) 38.133 CR addressing duplication of clause number</w:t>
            </w:r>
          </w:p>
        </w:tc>
        <w:tc>
          <w:tcPr>
            <w:tcW w:w="517" w:type="dxa"/>
          </w:tcPr>
          <w:p w14:paraId="01BF800B" w14:textId="77777777" w:rsidR="00F77E02" w:rsidRDefault="00F77E0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9FE696" w14:textId="77777777" w:rsidR="00F77E02" w:rsidRDefault="00F77E02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35DD200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14E1BBF" w14:textId="77777777" w:rsidR="00F77E02" w:rsidRDefault="00F77E02" w:rsidP="00E036AA">
            <w:r>
              <w:rPr>
                <w:sz w:val="16"/>
                <w:szCs w:val="16"/>
              </w:rPr>
              <w:t>R4-2407790</w:t>
            </w:r>
          </w:p>
        </w:tc>
        <w:tc>
          <w:tcPr>
            <w:tcW w:w="1597" w:type="dxa"/>
          </w:tcPr>
          <w:p w14:paraId="3C8B4EBF" w14:textId="77777777" w:rsidR="00F77E02" w:rsidRDefault="00F77E02" w:rsidP="00E036AA">
            <w:r>
              <w:rPr>
                <w:sz w:val="16"/>
                <w:szCs w:val="16"/>
              </w:rPr>
              <w:t>BeammWave, Nokia</w:t>
            </w:r>
          </w:p>
        </w:tc>
        <w:tc>
          <w:tcPr>
            <w:tcW w:w="1122" w:type="dxa"/>
          </w:tcPr>
          <w:p w14:paraId="4758BF7E" w14:textId="77777777" w:rsidR="00F77E02" w:rsidRDefault="00F77E02" w:rsidP="00E036AA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32B710E7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103660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</w:tr>
      <w:tr w:rsidR="00F77E02" w14:paraId="528E8A2E" w14:textId="77777777" w:rsidTr="00E036AA">
        <w:tc>
          <w:tcPr>
            <w:tcW w:w="879" w:type="dxa"/>
          </w:tcPr>
          <w:p w14:paraId="1F852790" w14:textId="77777777" w:rsidR="00F77E02" w:rsidRDefault="00F77E02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4B836C" w14:textId="77777777" w:rsidR="00F77E02" w:rsidRDefault="00F77E02" w:rsidP="00E036AA">
            <w:r>
              <w:rPr>
                <w:sz w:val="16"/>
                <w:szCs w:val="16"/>
              </w:rPr>
              <w:t>4415</w:t>
            </w:r>
          </w:p>
        </w:tc>
        <w:tc>
          <w:tcPr>
            <w:tcW w:w="517" w:type="dxa"/>
          </w:tcPr>
          <w:p w14:paraId="35FDA458" w14:textId="77777777" w:rsidR="00F77E02" w:rsidRDefault="00F77E0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96A333" w14:textId="77777777" w:rsidR="00F77E02" w:rsidRDefault="00F77E02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FFD68F" w14:textId="77777777" w:rsidR="00F77E02" w:rsidRDefault="00F77E02" w:rsidP="00E036AA">
            <w:r>
              <w:rPr>
                <w:sz w:val="16"/>
                <w:szCs w:val="16"/>
              </w:rPr>
              <w:t>(NR_ext_to_71GHz-Core) 38.133 CR addressing duplication of clause number</w:t>
            </w:r>
          </w:p>
        </w:tc>
        <w:tc>
          <w:tcPr>
            <w:tcW w:w="517" w:type="dxa"/>
          </w:tcPr>
          <w:p w14:paraId="18D70F88" w14:textId="77777777" w:rsidR="00F77E02" w:rsidRDefault="00F77E02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7B973F" w14:textId="77777777" w:rsidR="00F77E02" w:rsidRDefault="00F77E02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9660043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924E2E8" w14:textId="77777777" w:rsidR="00F77E02" w:rsidRDefault="00F77E02" w:rsidP="00E036AA">
            <w:r>
              <w:rPr>
                <w:sz w:val="16"/>
                <w:szCs w:val="16"/>
              </w:rPr>
              <w:t>R4-2407791</w:t>
            </w:r>
          </w:p>
        </w:tc>
        <w:tc>
          <w:tcPr>
            <w:tcW w:w="1597" w:type="dxa"/>
          </w:tcPr>
          <w:p w14:paraId="5721AC95" w14:textId="77777777" w:rsidR="00F77E02" w:rsidRDefault="00F77E02" w:rsidP="00E036AA">
            <w:r>
              <w:rPr>
                <w:sz w:val="16"/>
                <w:szCs w:val="16"/>
              </w:rPr>
              <w:t>BeammWave, Nokia</w:t>
            </w:r>
          </w:p>
        </w:tc>
        <w:tc>
          <w:tcPr>
            <w:tcW w:w="1122" w:type="dxa"/>
          </w:tcPr>
          <w:p w14:paraId="41E6A2DA" w14:textId="77777777" w:rsidR="00F77E02" w:rsidRDefault="00F77E02" w:rsidP="00E036AA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48024D0D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52CCFB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</w:tr>
      <w:tr w:rsidR="00F77E02" w14:paraId="7C9489F3" w14:textId="77777777" w:rsidTr="00E036AA">
        <w:tc>
          <w:tcPr>
            <w:tcW w:w="879" w:type="dxa"/>
          </w:tcPr>
          <w:p w14:paraId="4157EE1D" w14:textId="77777777" w:rsidR="00F77E02" w:rsidRDefault="00F77E02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569B7C" w14:textId="77777777" w:rsidR="00F77E02" w:rsidRDefault="00F77E02" w:rsidP="00E036AA">
            <w:r>
              <w:rPr>
                <w:sz w:val="16"/>
                <w:szCs w:val="16"/>
              </w:rPr>
              <w:t>4584</w:t>
            </w:r>
          </w:p>
        </w:tc>
        <w:tc>
          <w:tcPr>
            <w:tcW w:w="517" w:type="dxa"/>
          </w:tcPr>
          <w:p w14:paraId="4697D2CA" w14:textId="77777777" w:rsidR="00F77E02" w:rsidRDefault="00F77E0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7E7B0E" w14:textId="77777777" w:rsidR="00F77E02" w:rsidRDefault="00F77E02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43A29A" w14:textId="77777777" w:rsidR="00F77E02" w:rsidRDefault="00F77E02" w:rsidP="00E036AA">
            <w:r>
              <w:rPr>
                <w:sz w:val="16"/>
                <w:szCs w:val="16"/>
              </w:rPr>
              <w:t>[NR_ext_to_71GHz-Core] Removal of square brackets</w:t>
            </w:r>
          </w:p>
        </w:tc>
        <w:tc>
          <w:tcPr>
            <w:tcW w:w="517" w:type="dxa"/>
          </w:tcPr>
          <w:p w14:paraId="01C1B19C" w14:textId="77777777" w:rsidR="00F77E02" w:rsidRDefault="00F77E0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C761F8" w14:textId="77777777" w:rsidR="00F77E02" w:rsidRDefault="00F77E02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2065F0E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9798584" w14:textId="77777777" w:rsidR="00F77E02" w:rsidRDefault="00F77E02" w:rsidP="00E036AA">
            <w:r>
              <w:rPr>
                <w:sz w:val="16"/>
                <w:szCs w:val="16"/>
              </w:rPr>
              <w:t>R4-2409658</w:t>
            </w:r>
          </w:p>
        </w:tc>
        <w:tc>
          <w:tcPr>
            <w:tcW w:w="1597" w:type="dxa"/>
          </w:tcPr>
          <w:p w14:paraId="1603BBDF" w14:textId="77777777" w:rsidR="00F77E02" w:rsidRDefault="00F77E02" w:rsidP="00E036AA"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 w14:paraId="284B2637" w14:textId="77777777" w:rsidR="00F77E02" w:rsidRDefault="00F77E02" w:rsidP="00E036AA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6605DB67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BEECF1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</w:tr>
      <w:tr w:rsidR="00F77E02" w14:paraId="03C405C6" w14:textId="77777777" w:rsidTr="00E036AA">
        <w:tc>
          <w:tcPr>
            <w:tcW w:w="879" w:type="dxa"/>
          </w:tcPr>
          <w:p w14:paraId="697D3C84" w14:textId="77777777" w:rsidR="00F77E02" w:rsidRDefault="00F77E02" w:rsidP="00E036AA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04877CEE" w14:textId="77777777" w:rsidR="00F77E02" w:rsidRDefault="00F77E02" w:rsidP="00E036AA">
            <w:r>
              <w:rPr>
                <w:sz w:val="16"/>
                <w:szCs w:val="16"/>
              </w:rPr>
              <w:t>0584</w:t>
            </w:r>
          </w:p>
        </w:tc>
        <w:tc>
          <w:tcPr>
            <w:tcW w:w="517" w:type="dxa"/>
          </w:tcPr>
          <w:p w14:paraId="5CD07C4B" w14:textId="77777777" w:rsidR="00F77E02" w:rsidRDefault="00F77E02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3D2E2D" w14:textId="77777777" w:rsidR="00F77E02" w:rsidRDefault="00F77E02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214186" w14:textId="77777777" w:rsidR="00F77E02" w:rsidRDefault="00F77E02" w:rsidP="00E036AA">
            <w:r>
              <w:rPr>
                <w:sz w:val="16"/>
                <w:szCs w:val="16"/>
              </w:rPr>
              <w:t>CR for 38.141-2 on FR2-2 PUSCH demodualtion requirements</w:t>
            </w:r>
          </w:p>
        </w:tc>
        <w:tc>
          <w:tcPr>
            <w:tcW w:w="517" w:type="dxa"/>
          </w:tcPr>
          <w:p w14:paraId="31DB8EF7" w14:textId="77777777" w:rsidR="00F77E02" w:rsidRDefault="00F77E0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08790A" w14:textId="77777777" w:rsidR="00F77E02" w:rsidRDefault="00F77E02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3185046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6CC4687" w14:textId="77777777" w:rsidR="00F77E02" w:rsidRDefault="00F77E02" w:rsidP="00E036AA">
            <w:r>
              <w:rPr>
                <w:sz w:val="16"/>
                <w:szCs w:val="16"/>
              </w:rPr>
              <w:t>R4-2409936</w:t>
            </w:r>
          </w:p>
        </w:tc>
        <w:tc>
          <w:tcPr>
            <w:tcW w:w="1597" w:type="dxa"/>
          </w:tcPr>
          <w:p w14:paraId="05BA6C42" w14:textId="77777777" w:rsidR="00F77E02" w:rsidRDefault="00F77E02" w:rsidP="00E036A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BD7D0D4" w14:textId="77777777" w:rsidR="00F77E02" w:rsidRDefault="00F77E02" w:rsidP="00E036A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01733F58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51BCC7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</w:tr>
      <w:tr w:rsidR="00F77E02" w14:paraId="050684C5" w14:textId="77777777" w:rsidTr="00E036AA">
        <w:tc>
          <w:tcPr>
            <w:tcW w:w="879" w:type="dxa"/>
          </w:tcPr>
          <w:p w14:paraId="121E35F4" w14:textId="77777777" w:rsidR="00F77E02" w:rsidRDefault="00F77E02" w:rsidP="00E036A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C088DE2" w14:textId="77777777" w:rsidR="00F77E02" w:rsidRDefault="00F77E02" w:rsidP="00E036AA">
            <w:r>
              <w:rPr>
                <w:sz w:val="16"/>
                <w:szCs w:val="16"/>
              </w:rPr>
              <w:t>0585</w:t>
            </w:r>
          </w:p>
        </w:tc>
        <w:tc>
          <w:tcPr>
            <w:tcW w:w="517" w:type="dxa"/>
          </w:tcPr>
          <w:p w14:paraId="5F37F270" w14:textId="77777777" w:rsidR="00F77E02" w:rsidRDefault="00F77E0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5C9CA4" w14:textId="77777777" w:rsidR="00F77E02" w:rsidRDefault="00F77E02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F1ECE8" w14:textId="77777777" w:rsidR="00F77E02" w:rsidRDefault="00F77E02" w:rsidP="00E036AA">
            <w:r>
              <w:rPr>
                <w:sz w:val="16"/>
                <w:szCs w:val="16"/>
              </w:rPr>
              <w:t>(NR_ext_to_71GHz-Perf) CR for 38.141-2 FR2-2 PUSCH demodulation requirements</w:t>
            </w:r>
          </w:p>
        </w:tc>
        <w:tc>
          <w:tcPr>
            <w:tcW w:w="517" w:type="dxa"/>
          </w:tcPr>
          <w:p w14:paraId="0B1A7C5E" w14:textId="77777777" w:rsidR="00F77E02" w:rsidRDefault="00F77E02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21DC39" w14:textId="77777777" w:rsidR="00F77E02" w:rsidRDefault="00F77E02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80A216B" w14:textId="77777777" w:rsidR="00F77E02" w:rsidRDefault="00F77E0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7B0CDE0" w14:textId="77777777" w:rsidR="00F77E02" w:rsidRDefault="00F77E02" w:rsidP="00E036AA">
            <w:r>
              <w:rPr>
                <w:sz w:val="16"/>
                <w:szCs w:val="16"/>
              </w:rPr>
              <w:t>R4-2408337</w:t>
            </w:r>
          </w:p>
        </w:tc>
        <w:tc>
          <w:tcPr>
            <w:tcW w:w="1597" w:type="dxa"/>
          </w:tcPr>
          <w:p w14:paraId="54D6F991" w14:textId="77777777" w:rsidR="00F77E02" w:rsidRDefault="00F77E02" w:rsidP="00E036A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6311ECB" w14:textId="77777777" w:rsidR="00F77E02" w:rsidRDefault="00F77E02" w:rsidP="00E036A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357739E6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F4F277" w14:textId="77777777" w:rsidR="00F77E02" w:rsidRDefault="00F77E02" w:rsidP="00E036AA">
            <w:pPr>
              <w:rPr>
                <w:sz w:val="16"/>
                <w:szCs w:val="16"/>
              </w:rPr>
            </w:pPr>
          </w:p>
        </w:tc>
      </w:tr>
    </w:tbl>
    <w:p w14:paraId="087FDCAF" w14:textId="77777777" w:rsidR="00480259" w:rsidRDefault="00480259" w:rsidP="00480259"/>
    <w:p w14:paraId="2C41E6FD" w14:textId="77777777" w:rsidR="00480259" w:rsidRDefault="00480259" w:rsidP="00480259"/>
    <w:p w14:paraId="0C31E6A6" w14:textId="6D9F2D9D" w:rsidR="00480259" w:rsidRDefault="0074345A" w:rsidP="00512C52">
      <w:pPr>
        <w:pStyle w:val="Heading2"/>
        <w:rPr>
          <w:rFonts w:cs="Arial"/>
          <w:noProof/>
        </w:rPr>
      </w:pPr>
      <w:r w:rsidRPr="0074345A">
        <w:rPr>
          <w:noProof/>
        </w:rPr>
        <w:t>RP-241397</w:t>
      </w:r>
    </w:p>
    <w:p w14:paraId="716A17D0" w14:textId="7187A8E1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17</w:t>
      </w:r>
    </w:p>
    <w:p w14:paraId="0E207888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F3979" w:rsidRPr="004E535C" w14:paraId="69112308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EAF89DE" w14:textId="77777777" w:rsidR="002F3979" w:rsidRPr="00BF1EB6" w:rsidRDefault="002F3979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48F612" w14:textId="77777777" w:rsidR="002F3979" w:rsidRPr="00BF1EB6" w:rsidRDefault="002F3979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14E402" w14:textId="77777777" w:rsidR="002F3979" w:rsidRPr="00BF1EB6" w:rsidRDefault="002F3979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7C07E7" w14:textId="77777777" w:rsidR="002F3979" w:rsidRPr="00BF1EB6" w:rsidRDefault="002F3979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2480768" w14:textId="77777777" w:rsidR="002F3979" w:rsidRPr="00BF1EB6" w:rsidRDefault="002F3979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50D621" w14:textId="77777777" w:rsidR="002F3979" w:rsidRPr="00BF1EB6" w:rsidRDefault="002F3979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33966A" w14:textId="77777777" w:rsidR="002F3979" w:rsidRPr="00BF1EB6" w:rsidRDefault="002F3979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E1E460A" w14:textId="77777777" w:rsidR="002F3979" w:rsidRPr="00BF1EB6" w:rsidRDefault="002F3979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71A5D5" w14:textId="77777777" w:rsidR="002F3979" w:rsidRPr="00BF1EB6" w:rsidRDefault="002F3979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4F398B2" w14:textId="77777777" w:rsidR="002F3979" w:rsidRPr="00BF1EB6" w:rsidRDefault="002F3979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35C6F8" w14:textId="77777777" w:rsidR="002F3979" w:rsidRPr="00BF1EB6" w:rsidRDefault="002F3979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A1EFDEC" w14:textId="77777777" w:rsidR="002F3979" w:rsidRPr="00BF1EB6" w:rsidRDefault="002F3979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2001ACE" w14:textId="77777777" w:rsidR="002F3979" w:rsidRPr="00BF1EB6" w:rsidRDefault="002F3979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F3979" w14:paraId="3CEFA9DD" w14:textId="77777777" w:rsidTr="00E036AA">
        <w:tc>
          <w:tcPr>
            <w:tcW w:w="879" w:type="dxa"/>
          </w:tcPr>
          <w:p w14:paraId="5179CDB6" w14:textId="77777777" w:rsidR="002F3979" w:rsidRDefault="002F3979" w:rsidP="00E036A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8D596DC" w14:textId="77777777" w:rsidR="002F3979" w:rsidRDefault="002F3979" w:rsidP="00E036AA">
            <w:r>
              <w:rPr>
                <w:sz w:val="16"/>
                <w:szCs w:val="16"/>
              </w:rPr>
              <w:t>0514</w:t>
            </w:r>
          </w:p>
        </w:tc>
        <w:tc>
          <w:tcPr>
            <w:tcW w:w="517" w:type="dxa"/>
          </w:tcPr>
          <w:p w14:paraId="4509444C" w14:textId="77777777" w:rsidR="002F3979" w:rsidRDefault="002F3979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8DF14D" w14:textId="77777777" w:rsidR="002F3979" w:rsidRDefault="002F3979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36EDAB5" w14:textId="77777777" w:rsidR="002F3979" w:rsidRDefault="002F3979" w:rsidP="00E036AA">
            <w:r>
              <w:rPr>
                <w:sz w:val="16"/>
                <w:szCs w:val="16"/>
              </w:rPr>
              <w:t>(NR_HST-Perf) CR to FR1 HST-DPS on TCI state switching scheduling</w:t>
            </w:r>
          </w:p>
        </w:tc>
        <w:tc>
          <w:tcPr>
            <w:tcW w:w="517" w:type="dxa"/>
          </w:tcPr>
          <w:p w14:paraId="5EC93362" w14:textId="77777777" w:rsidR="002F3979" w:rsidRDefault="002F3979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C52A70" w14:textId="77777777" w:rsidR="002F3979" w:rsidRDefault="002F3979" w:rsidP="00E036AA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11FA03DA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F726AA8" w14:textId="77777777" w:rsidR="002F3979" w:rsidRDefault="002F3979" w:rsidP="00E036AA">
            <w:r>
              <w:rPr>
                <w:sz w:val="16"/>
                <w:szCs w:val="16"/>
              </w:rPr>
              <w:t>R4-2409932</w:t>
            </w:r>
          </w:p>
        </w:tc>
        <w:tc>
          <w:tcPr>
            <w:tcW w:w="1597" w:type="dxa"/>
          </w:tcPr>
          <w:p w14:paraId="23728C2B" w14:textId="77777777" w:rsidR="002F3979" w:rsidRDefault="002F3979" w:rsidP="00E036AA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7C781EFD" w14:textId="77777777" w:rsidR="002F3979" w:rsidRDefault="002F3979" w:rsidP="00E036AA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2749DA28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42E8F3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49C266B5" w14:textId="77777777" w:rsidTr="00E036AA">
        <w:tc>
          <w:tcPr>
            <w:tcW w:w="879" w:type="dxa"/>
          </w:tcPr>
          <w:p w14:paraId="5154593A" w14:textId="77777777" w:rsidR="002F3979" w:rsidRDefault="002F3979" w:rsidP="00E036A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BEFED06" w14:textId="77777777" w:rsidR="002F3979" w:rsidRDefault="002F3979" w:rsidP="00E036AA">
            <w:r>
              <w:rPr>
                <w:sz w:val="16"/>
                <w:szCs w:val="16"/>
              </w:rPr>
              <w:t>0515</w:t>
            </w:r>
          </w:p>
        </w:tc>
        <w:tc>
          <w:tcPr>
            <w:tcW w:w="517" w:type="dxa"/>
          </w:tcPr>
          <w:p w14:paraId="2E64C8B0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73C2AE" w14:textId="77777777" w:rsidR="002F3979" w:rsidRDefault="002F3979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0076A2" w14:textId="77777777" w:rsidR="002F3979" w:rsidRDefault="002F3979" w:rsidP="00E036AA">
            <w:r>
              <w:rPr>
                <w:sz w:val="16"/>
                <w:szCs w:val="16"/>
              </w:rPr>
              <w:t>(NR_HST-Perf) CR to FR1 HST-DPS on TCI state switching scheduling</w:t>
            </w:r>
          </w:p>
        </w:tc>
        <w:tc>
          <w:tcPr>
            <w:tcW w:w="517" w:type="dxa"/>
          </w:tcPr>
          <w:p w14:paraId="53D41492" w14:textId="77777777" w:rsidR="002F3979" w:rsidRDefault="002F3979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25F837" w14:textId="77777777" w:rsidR="002F3979" w:rsidRDefault="002F3979" w:rsidP="00E036AA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DAFFAEB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339F845" w14:textId="77777777" w:rsidR="002F3979" w:rsidRDefault="002F3979" w:rsidP="00E036AA">
            <w:r>
              <w:rPr>
                <w:sz w:val="16"/>
                <w:szCs w:val="16"/>
              </w:rPr>
              <w:t>R4-2407180</w:t>
            </w:r>
          </w:p>
        </w:tc>
        <w:tc>
          <w:tcPr>
            <w:tcW w:w="1597" w:type="dxa"/>
          </w:tcPr>
          <w:p w14:paraId="31F61BF3" w14:textId="77777777" w:rsidR="002F3979" w:rsidRDefault="002F3979" w:rsidP="00E036AA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99B0B8C" w14:textId="77777777" w:rsidR="002F3979" w:rsidRDefault="002F3979" w:rsidP="00E036AA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5C16E4A1" w14:textId="77777777" w:rsidR="002F3979" w:rsidRDefault="002F3979" w:rsidP="00E036AA">
            <w:r>
              <w:rPr>
                <w:sz w:val="16"/>
                <w:szCs w:val="16"/>
              </w:rPr>
              <w:t>5.2.2.1.10, 5.2.2.2.10, 5.2.3.1.10, 5.2.3.2.10Isolated impact analysis:No change to UE requirements, changes test parameters only.</w:t>
            </w:r>
          </w:p>
        </w:tc>
        <w:tc>
          <w:tcPr>
            <w:tcW w:w="998" w:type="dxa"/>
          </w:tcPr>
          <w:p w14:paraId="754DEE78" w14:textId="77777777" w:rsidR="002F3979" w:rsidRDefault="002F3979" w:rsidP="00E036AA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2F3979" w14:paraId="32F15F3B" w14:textId="77777777" w:rsidTr="00E036AA">
        <w:tc>
          <w:tcPr>
            <w:tcW w:w="879" w:type="dxa"/>
          </w:tcPr>
          <w:p w14:paraId="41EB03FF" w14:textId="77777777" w:rsidR="002F3979" w:rsidRDefault="002F3979" w:rsidP="00E036A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0052A18" w14:textId="77777777" w:rsidR="002F3979" w:rsidRDefault="002F3979" w:rsidP="00E036AA">
            <w:r>
              <w:rPr>
                <w:sz w:val="16"/>
                <w:szCs w:val="16"/>
              </w:rPr>
              <w:t>0516</w:t>
            </w:r>
          </w:p>
        </w:tc>
        <w:tc>
          <w:tcPr>
            <w:tcW w:w="517" w:type="dxa"/>
          </w:tcPr>
          <w:p w14:paraId="112CE078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AC17EA" w14:textId="77777777" w:rsidR="002F3979" w:rsidRDefault="002F3979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1E27F3" w14:textId="77777777" w:rsidR="002F3979" w:rsidRDefault="002F3979" w:rsidP="00E036AA">
            <w:r>
              <w:rPr>
                <w:sz w:val="16"/>
                <w:szCs w:val="16"/>
              </w:rPr>
              <w:t>(NR_HST-Perf) CR to FR1 HST-DPS on TCI state switching scheduling</w:t>
            </w:r>
          </w:p>
        </w:tc>
        <w:tc>
          <w:tcPr>
            <w:tcW w:w="517" w:type="dxa"/>
          </w:tcPr>
          <w:p w14:paraId="19EF7B1C" w14:textId="77777777" w:rsidR="002F3979" w:rsidRDefault="002F3979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52A5E2" w14:textId="77777777" w:rsidR="002F3979" w:rsidRDefault="002F3979" w:rsidP="00E036AA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4B2983B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286F410" w14:textId="77777777" w:rsidR="002F3979" w:rsidRDefault="002F3979" w:rsidP="00E036AA">
            <w:r>
              <w:rPr>
                <w:sz w:val="16"/>
                <w:szCs w:val="16"/>
              </w:rPr>
              <w:t>R4-2407181</w:t>
            </w:r>
          </w:p>
        </w:tc>
        <w:tc>
          <w:tcPr>
            <w:tcW w:w="1597" w:type="dxa"/>
          </w:tcPr>
          <w:p w14:paraId="7E4DE17A" w14:textId="77777777" w:rsidR="002F3979" w:rsidRDefault="002F3979" w:rsidP="00E036AA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0CCFF318" w14:textId="77777777" w:rsidR="002F3979" w:rsidRDefault="002F3979" w:rsidP="00E036AA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14:paraId="20AD973E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8FEFDA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2D365553" w14:textId="77777777" w:rsidTr="00E036AA">
        <w:tc>
          <w:tcPr>
            <w:tcW w:w="879" w:type="dxa"/>
          </w:tcPr>
          <w:p w14:paraId="70DF1686" w14:textId="77777777" w:rsidR="002F3979" w:rsidRDefault="002F3979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700672" w14:textId="77777777" w:rsidR="002F3979" w:rsidRDefault="002F3979" w:rsidP="00E036AA">
            <w:r>
              <w:rPr>
                <w:sz w:val="16"/>
                <w:szCs w:val="16"/>
              </w:rPr>
              <w:t>4347</w:t>
            </w:r>
          </w:p>
        </w:tc>
        <w:tc>
          <w:tcPr>
            <w:tcW w:w="517" w:type="dxa"/>
          </w:tcPr>
          <w:p w14:paraId="19B40F52" w14:textId="77777777" w:rsidR="002F3979" w:rsidRDefault="002F3979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BC7057" w14:textId="77777777" w:rsidR="002F3979" w:rsidRDefault="002F3979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2E923E" w14:textId="77777777" w:rsidR="002F3979" w:rsidRDefault="002F3979" w:rsidP="00E036AA">
            <w:r>
              <w:rPr>
                <w:sz w:val="16"/>
                <w:szCs w:val="16"/>
              </w:rPr>
              <w:t>(NR_HST_FR1_enh) Deactivated Scell measurement for NR FR1 HST</w:t>
            </w:r>
          </w:p>
        </w:tc>
        <w:tc>
          <w:tcPr>
            <w:tcW w:w="517" w:type="dxa"/>
          </w:tcPr>
          <w:p w14:paraId="50AD5028" w14:textId="77777777" w:rsidR="002F3979" w:rsidRDefault="002F3979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E8DD48" w14:textId="77777777" w:rsidR="002F3979" w:rsidRDefault="002F3979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77DE953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46CEAA5" w14:textId="77777777" w:rsidR="002F3979" w:rsidRDefault="002F3979" w:rsidP="00E036AA">
            <w:r>
              <w:rPr>
                <w:sz w:val="16"/>
                <w:szCs w:val="16"/>
              </w:rPr>
              <w:t>R4-2410221</w:t>
            </w:r>
          </w:p>
        </w:tc>
        <w:tc>
          <w:tcPr>
            <w:tcW w:w="1597" w:type="dxa"/>
          </w:tcPr>
          <w:p w14:paraId="11729F73" w14:textId="77777777" w:rsidR="002F3979" w:rsidRDefault="002F3979" w:rsidP="00E036A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55BBAA4" w14:textId="77777777" w:rsidR="002F3979" w:rsidRDefault="002F3979" w:rsidP="00E036AA">
            <w:r>
              <w:rPr>
                <w:sz w:val="16"/>
                <w:szCs w:val="16"/>
              </w:rPr>
              <w:t>NR_HST_FR1_enh</w:t>
            </w:r>
          </w:p>
        </w:tc>
        <w:tc>
          <w:tcPr>
            <w:tcW w:w="2323" w:type="dxa"/>
          </w:tcPr>
          <w:p w14:paraId="5B142ACD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BAD2D0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59931870" w14:textId="77777777" w:rsidTr="00E036AA">
        <w:tc>
          <w:tcPr>
            <w:tcW w:w="879" w:type="dxa"/>
          </w:tcPr>
          <w:p w14:paraId="187409E0" w14:textId="77777777" w:rsidR="002F3979" w:rsidRDefault="002F3979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6AB9D1C" w14:textId="77777777" w:rsidR="002F3979" w:rsidRDefault="002F3979" w:rsidP="00E036AA">
            <w:r>
              <w:rPr>
                <w:sz w:val="16"/>
                <w:szCs w:val="16"/>
              </w:rPr>
              <w:t>4348</w:t>
            </w:r>
          </w:p>
        </w:tc>
        <w:tc>
          <w:tcPr>
            <w:tcW w:w="517" w:type="dxa"/>
          </w:tcPr>
          <w:p w14:paraId="70B700A1" w14:textId="77777777" w:rsidR="002F3979" w:rsidRDefault="002F3979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A008F0" w14:textId="77777777" w:rsidR="002F3979" w:rsidRDefault="002F3979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83C11F" w14:textId="77777777" w:rsidR="002F3979" w:rsidRDefault="002F3979" w:rsidP="00E036AA">
            <w:r>
              <w:rPr>
                <w:sz w:val="16"/>
                <w:szCs w:val="16"/>
              </w:rPr>
              <w:t>(NR_HST_FR1_enh) Deactivated Scell measurement for NR FR1 HST R18 mirror</w:t>
            </w:r>
          </w:p>
        </w:tc>
        <w:tc>
          <w:tcPr>
            <w:tcW w:w="517" w:type="dxa"/>
          </w:tcPr>
          <w:p w14:paraId="06948540" w14:textId="77777777" w:rsidR="002F3979" w:rsidRDefault="002F3979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C8AA91" w14:textId="77777777" w:rsidR="002F3979" w:rsidRDefault="002F3979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F4426A3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48B0A45" w14:textId="77777777" w:rsidR="002F3979" w:rsidRDefault="002F3979" w:rsidP="00E036AA">
            <w:r>
              <w:rPr>
                <w:sz w:val="16"/>
                <w:szCs w:val="16"/>
              </w:rPr>
              <w:t>R4-2410440</w:t>
            </w:r>
          </w:p>
        </w:tc>
        <w:tc>
          <w:tcPr>
            <w:tcW w:w="1597" w:type="dxa"/>
          </w:tcPr>
          <w:p w14:paraId="65159E61" w14:textId="77777777" w:rsidR="002F3979" w:rsidRDefault="002F3979" w:rsidP="00E036A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969DA9D" w14:textId="77777777" w:rsidR="002F3979" w:rsidRDefault="002F3979" w:rsidP="00E036AA">
            <w:r>
              <w:rPr>
                <w:sz w:val="16"/>
                <w:szCs w:val="16"/>
              </w:rPr>
              <w:t>NR_HST_FR1_enh</w:t>
            </w:r>
          </w:p>
        </w:tc>
        <w:tc>
          <w:tcPr>
            <w:tcW w:w="2323" w:type="dxa"/>
          </w:tcPr>
          <w:p w14:paraId="3CF477AD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9FFBFF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14DA6366" w14:textId="77777777" w:rsidTr="00E036AA">
        <w:tc>
          <w:tcPr>
            <w:tcW w:w="879" w:type="dxa"/>
          </w:tcPr>
          <w:p w14:paraId="7B1D605E" w14:textId="77777777" w:rsidR="002F3979" w:rsidRDefault="002F3979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06F4A1" w14:textId="77777777" w:rsidR="002F3979" w:rsidRDefault="002F3979" w:rsidP="00E036AA">
            <w:r>
              <w:rPr>
                <w:sz w:val="16"/>
                <w:szCs w:val="16"/>
              </w:rPr>
              <w:t>4448</w:t>
            </w:r>
          </w:p>
        </w:tc>
        <w:tc>
          <w:tcPr>
            <w:tcW w:w="517" w:type="dxa"/>
          </w:tcPr>
          <w:p w14:paraId="72E38F57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FEE80E" w14:textId="77777777" w:rsidR="002F3979" w:rsidRDefault="002F3979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1926D8" w14:textId="77777777" w:rsidR="002F3979" w:rsidRDefault="002F3979" w:rsidP="00E036AA">
            <w:r>
              <w:rPr>
                <w:sz w:val="16"/>
                <w:szCs w:val="16"/>
              </w:rPr>
              <w:t>CR on combination of HST and RRM relaxation</w:t>
            </w:r>
          </w:p>
        </w:tc>
        <w:tc>
          <w:tcPr>
            <w:tcW w:w="517" w:type="dxa"/>
          </w:tcPr>
          <w:p w14:paraId="43F40A6E" w14:textId="77777777" w:rsidR="002F3979" w:rsidRDefault="002F3979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40EF43" w14:textId="77777777" w:rsidR="002F3979" w:rsidRDefault="002F3979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A2793E3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B614E4B" w14:textId="77777777" w:rsidR="002F3979" w:rsidRDefault="002F3979" w:rsidP="00E036AA">
            <w:r>
              <w:rPr>
                <w:sz w:val="16"/>
                <w:szCs w:val="16"/>
              </w:rPr>
              <w:t>R4-2408180</w:t>
            </w:r>
          </w:p>
        </w:tc>
        <w:tc>
          <w:tcPr>
            <w:tcW w:w="1597" w:type="dxa"/>
          </w:tcPr>
          <w:p w14:paraId="0F05837E" w14:textId="77777777" w:rsidR="002F3979" w:rsidRDefault="002F3979" w:rsidP="00E036A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1923025" w14:textId="77777777" w:rsidR="002F3979" w:rsidRDefault="002F3979" w:rsidP="00E036AA">
            <w:r>
              <w:rPr>
                <w:sz w:val="16"/>
                <w:szCs w:val="16"/>
              </w:rPr>
              <w:t>NR_UE_pow_sav-Core, NR_HST</w:t>
            </w:r>
          </w:p>
        </w:tc>
        <w:tc>
          <w:tcPr>
            <w:tcW w:w="2323" w:type="dxa"/>
          </w:tcPr>
          <w:p w14:paraId="404DDE32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520D71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718657E1" w14:textId="77777777" w:rsidTr="00E036AA">
        <w:tc>
          <w:tcPr>
            <w:tcW w:w="879" w:type="dxa"/>
          </w:tcPr>
          <w:p w14:paraId="1923EE23" w14:textId="77777777" w:rsidR="002F3979" w:rsidRDefault="002F3979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738365" w14:textId="77777777" w:rsidR="002F3979" w:rsidRDefault="002F3979" w:rsidP="00E036AA">
            <w:r>
              <w:rPr>
                <w:sz w:val="16"/>
                <w:szCs w:val="16"/>
              </w:rPr>
              <w:t>4449</w:t>
            </w:r>
          </w:p>
        </w:tc>
        <w:tc>
          <w:tcPr>
            <w:tcW w:w="517" w:type="dxa"/>
          </w:tcPr>
          <w:p w14:paraId="74846286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C4AEA9" w14:textId="77777777" w:rsidR="002F3979" w:rsidRDefault="002F3979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6D462A" w14:textId="77777777" w:rsidR="002F3979" w:rsidRDefault="002F3979" w:rsidP="00E036AA">
            <w:r>
              <w:rPr>
                <w:sz w:val="16"/>
                <w:szCs w:val="16"/>
              </w:rPr>
              <w:t>CR on combination of HST and RRM relaxation</w:t>
            </w:r>
          </w:p>
        </w:tc>
        <w:tc>
          <w:tcPr>
            <w:tcW w:w="517" w:type="dxa"/>
          </w:tcPr>
          <w:p w14:paraId="3C2978A6" w14:textId="77777777" w:rsidR="002F3979" w:rsidRDefault="002F3979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064569" w14:textId="77777777" w:rsidR="002F3979" w:rsidRDefault="002F3979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1A17D19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B490B83" w14:textId="77777777" w:rsidR="002F3979" w:rsidRDefault="002F3979" w:rsidP="00E036AA">
            <w:r>
              <w:rPr>
                <w:sz w:val="16"/>
                <w:szCs w:val="16"/>
              </w:rPr>
              <w:t>R4-2408181</w:t>
            </w:r>
          </w:p>
        </w:tc>
        <w:tc>
          <w:tcPr>
            <w:tcW w:w="1597" w:type="dxa"/>
          </w:tcPr>
          <w:p w14:paraId="1C4B7BEE" w14:textId="77777777" w:rsidR="002F3979" w:rsidRDefault="002F3979" w:rsidP="00E036A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6DE1D0D" w14:textId="77777777" w:rsidR="002F3979" w:rsidRDefault="002F3979" w:rsidP="00E036AA">
            <w:r>
              <w:rPr>
                <w:sz w:val="16"/>
                <w:szCs w:val="16"/>
              </w:rPr>
              <w:t>NR_UE_pow_sav-Core, NR_HST</w:t>
            </w:r>
          </w:p>
        </w:tc>
        <w:tc>
          <w:tcPr>
            <w:tcW w:w="2323" w:type="dxa"/>
          </w:tcPr>
          <w:p w14:paraId="620D290D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ECD3CE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6F7FF031" w14:textId="77777777" w:rsidTr="00E036AA">
        <w:tc>
          <w:tcPr>
            <w:tcW w:w="879" w:type="dxa"/>
          </w:tcPr>
          <w:p w14:paraId="49E64EF8" w14:textId="77777777" w:rsidR="002F3979" w:rsidRDefault="002F3979" w:rsidP="00E036A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370603B" w14:textId="77777777" w:rsidR="002F3979" w:rsidRDefault="002F3979" w:rsidP="00E036AA">
            <w:r>
              <w:rPr>
                <w:sz w:val="16"/>
                <w:szCs w:val="16"/>
              </w:rPr>
              <w:t>4450</w:t>
            </w:r>
          </w:p>
        </w:tc>
        <w:tc>
          <w:tcPr>
            <w:tcW w:w="517" w:type="dxa"/>
          </w:tcPr>
          <w:p w14:paraId="29286CA2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DC5B58" w14:textId="77777777" w:rsidR="002F3979" w:rsidRDefault="002F3979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6A9064D" w14:textId="77777777" w:rsidR="002F3979" w:rsidRDefault="002F3979" w:rsidP="00E036AA">
            <w:r>
              <w:rPr>
                <w:sz w:val="16"/>
                <w:szCs w:val="16"/>
              </w:rPr>
              <w:t>CR on combination of HST and RRM relaxation</w:t>
            </w:r>
          </w:p>
        </w:tc>
        <w:tc>
          <w:tcPr>
            <w:tcW w:w="517" w:type="dxa"/>
          </w:tcPr>
          <w:p w14:paraId="0D638ED1" w14:textId="77777777" w:rsidR="002F3979" w:rsidRDefault="002F3979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6AAF68" w14:textId="77777777" w:rsidR="002F3979" w:rsidRDefault="002F3979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7AD80D8E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D8D0C8D" w14:textId="77777777" w:rsidR="002F3979" w:rsidRDefault="002F3979" w:rsidP="00E036AA">
            <w:r>
              <w:rPr>
                <w:sz w:val="16"/>
                <w:szCs w:val="16"/>
              </w:rPr>
              <w:t>R4-2408182</w:t>
            </w:r>
          </w:p>
        </w:tc>
        <w:tc>
          <w:tcPr>
            <w:tcW w:w="1597" w:type="dxa"/>
          </w:tcPr>
          <w:p w14:paraId="372762C0" w14:textId="77777777" w:rsidR="002F3979" w:rsidRDefault="002F3979" w:rsidP="00E036A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D043E4E" w14:textId="77777777" w:rsidR="002F3979" w:rsidRDefault="002F3979" w:rsidP="00E036AA">
            <w:r>
              <w:rPr>
                <w:sz w:val="16"/>
                <w:szCs w:val="16"/>
              </w:rPr>
              <w:t>NR_UE_pow_sav-Core, NR_HST</w:t>
            </w:r>
          </w:p>
        </w:tc>
        <w:tc>
          <w:tcPr>
            <w:tcW w:w="2323" w:type="dxa"/>
          </w:tcPr>
          <w:p w14:paraId="26D73F62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A74E9F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389C0185" w14:textId="77777777" w:rsidTr="00E036AA">
        <w:tc>
          <w:tcPr>
            <w:tcW w:w="879" w:type="dxa"/>
          </w:tcPr>
          <w:p w14:paraId="1A2E7E1D" w14:textId="77777777" w:rsidR="002F3979" w:rsidRDefault="002F3979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4A8F12F" w14:textId="77777777" w:rsidR="002F3979" w:rsidRDefault="002F3979" w:rsidP="00E036AA">
            <w:r>
              <w:rPr>
                <w:sz w:val="16"/>
                <w:szCs w:val="16"/>
              </w:rPr>
              <w:t>4520</w:t>
            </w:r>
          </w:p>
        </w:tc>
        <w:tc>
          <w:tcPr>
            <w:tcW w:w="517" w:type="dxa"/>
          </w:tcPr>
          <w:p w14:paraId="603958F6" w14:textId="77777777" w:rsidR="002F3979" w:rsidRDefault="002F3979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16BAC0" w14:textId="77777777" w:rsidR="002F3979" w:rsidRDefault="002F3979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070202" w14:textId="77777777" w:rsidR="002F3979" w:rsidRDefault="002F3979" w:rsidP="00E036AA">
            <w:r>
              <w:rPr>
                <w:sz w:val="16"/>
                <w:szCs w:val="16"/>
              </w:rPr>
              <w:t>[NR_HST_FR2] CR to 38.133, Cat F on HST FR2 RRM Performance Corrections</w:t>
            </w:r>
          </w:p>
        </w:tc>
        <w:tc>
          <w:tcPr>
            <w:tcW w:w="517" w:type="dxa"/>
          </w:tcPr>
          <w:p w14:paraId="29E4F1A7" w14:textId="77777777" w:rsidR="002F3979" w:rsidRDefault="002F3979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174EDC" w14:textId="77777777" w:rsidR="002F3979" w:rsidRDefault="002F3979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C393ACB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A9154AA" w14:textId="77777777" w:rsidR="002F3979" w:rsidRDefault="002F3979" w:rsidP="00E036AA">
            <w:r>
              <w:rPr>
                <w:sz w:val="16"/>
                <w:szCs w:val="16"/>
              </w:rPr>
              <w:t>R4-2410224</w:t>
            </w:r>
          </w:p>
        </w:tc>
        <w:tc>
          <w:tcPr>
            <w:tcW w:w="1597" w:type="dxa"/>
          </w:tcPr>
          <w:p w14:paraId="4469CC35" w14:textId="77777777" w:rsidR="002F3979" w:rsidRDefault="002F3979" w:rsidP="00E036AA">
            <w:r>
              <w:rPr>
                <w:sz w:val="16"/>
                <w:szCs w:val="16"/>
              </w:rPr>
              <w:t>Nokia, Samsung</w:t>
            </w:r>
          </w:p>
        </w:tc>
        <w:tc>
          <w:tcPr>
            <w:tcW w:w="1122" w:type="dxa"/>
          </w:tcPr>
          <w:p w14:paraId="29CBEDEA" w14:textId="77777777" w:rsidR="002F3979" w:rsidRDefault="002F3979" w:rsidP="00E036AA"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 w14:paraId="0F72E9A0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795AC5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3AB0532A" w14:textId="77777777" w:rsidTr="00E036AA">
        <w:tc>
          <w:tcPr>
            <w:tcW w:w="879" w:type="dxa"/>
          </w:tcPr>
          <w:p w14:paraId="53F32FDF" w14:textId="77777777" w:rsidR="002F3979" w:rsidRDefault="002F3979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3804EB6" w14:textId="77777777" w:rsidR="002F3979" w:rsidRDefault="002F3979" w:rsidP="00E036AA">
            <w:r>
              <w:rPr>
                <w:sz w:val="16"/>
                <w:szCs w:val="16"/>
              </w:rPr>
              <w:t>4522</w:t>
            </w:r>
          </w:p>
        </w:tc>
        <w:tc>
          <w:tcPr>
            <w:tcW w:w="517" w:type="dxa"/>
          </w:tcPr>
          <w:p w14:paraId="5C5867A5" w14:textId="77777777" w:rsidR="002F3979" w:rsidRDefault="002F3979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8D0260" w14:textId="77777777" w:rsidR="002F3979" w:rsidRDefault="002F3979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A10A1F" w14:textId="77777777" w:rsidR="002F3979" w:rsidRDefault="002F3979" w:rsidP="00E036AA">
            <w:r>
              <w:rPr>
                <w:sz w:val="16"/>
                <w:szCs w:val="16"/>
              </w:rPr>
              <w:t>CR to 38.133 on HST FR2 Enhanced RRM Core Maintenance</w:t>
            </w:r>
          </w:p>
        </w:tc>
        <w:tc>
          <w:tcPr>
            <w:tcW w:w="517" w:type="dxa"/>
          </w:tcPr>
          <w:p w14:paraId="7F0E1AA7" w14:textId="77777777" w:rsidR="002F3979" w:rsidRDefault="002F3979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217F3D" w14:textId="77777777" w:rsidR="002F3979" w:rsidRDefault="002F3979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F1B29B1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01B3FAC" w14:textId="77777777" w:rsidR="002F3979" w:rsidRDefault="002F3979" w:rsidP="00E036AA">
            <w:r>
              <w:rPr>
                <w:sz w:val="16"/>
                <w:szCs w:val="16"/>
              </w:rPr>
              <w:t>R4-2410298</w:t>
            </w:r>
          </w:p>
        </w:tc>
        <w:tc>
          <w:tcPr>
            <w:tcW w:w="1597" w:type="dxa"/>
          </w:tcPr>
          <w:p w14:paraId="70667130" w14:textId="77777777" w:rsidR="002F3979" w:rsidRDefault="002F3979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511381F" w14:textId="77777777" w:rsidR="002F3979" w:rsidRDefault="002F3979" w:rsidP="00E036AA">
            <w:r>
              <w:rPr>
                <w:sz w:val="16"/>
                <w:szCs w:val="16"/>
              </w:rPr>
              <w:t>NR_HST_FR2</w:t>
            </w:r>
          </w:p>
        </w:tc>
        <w:tc>
          <w:tcPr>
            <w:tcW w:w="2323" w:type="dxa"/>
          </w:tcPr>
          <w:p w14:paraId="20A2D681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0BD327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68474E9D" w14:textId="77777777" w:rsidTr="00E036AA">
        <w:tc>
          <w:tcPr>
            <w:tcW w:w="879" w:type="dxa"/>
          </w:tcPr>
          <w:p w14:paraId="19733D7D" w14:textId="77777777" w:rsidR="002F3979" w:rsidRDefault="002F3979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50AA5F8" w14:textId="77777777" w:rsidR="002F3979" w:rsidRDefault="002F3979" w:rsidP="00E036AA">
            <w:r>
              <w:rPr>
                <w:sz w:val="16"/>
                <w:szCs w:val="16"/>
              </w:rPr>
              <w:t>4568</w:t>
            </w:r>
          </w:p>
        </w:tc>
        <w:tc>
          <w:tcPr>
            <w:tcW w:w="517" w:type="dxa"/>
          </w:tcPr>
          <w:p w14:paraId="348E18D3" w14:textId="77777777" w:rsidR="002F3979" w:rsidRDefault="002F3979" w:rsidP="00E036AA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4A5B28B3" w14:textId="77777777" w:rsidR="002F3979" w:rsidRDefault="002F3979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3530E6" w14:textId="77777777" w:rsidR="002F3979" w:rsidRDefault="002F3979" w:rsidP="00E036AA">
            <w:r>
              <w:rPr>
                <w:sz w:val="16"/>
                <w:szCs w:val="16"/>
              </w:rPr>
              <w:t>(NR_HST_FR1_enh-Perf) CR on Test cases for NR FR1 HST R17</w:t>
            </w:r>
          </w:p>
        </w:tc>
        <w:tc>
          <w:tcPr>
            <w:tcW w:w="517" w:type="dxa"/>
          </w:tcPr>
          <w:p w14:paraId="61A1A12C" w14:textId="77777777" w:rsidR="002F3979" w:rsidRDefault="002F3979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B108FA" w14:textId="77777777" w:rsidR="002F3979" w:rsidRDefault="002F3979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2B21930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57D3362" w14:textId="77777777" w:rsidR="002F3979" w:rsidRDefault="002F3979" w:rsidP="00E036AA">
            <w:r>
              <w:rPr>
                <w:sz w:val="16"/>
                <w:szCs w:val="16"/>
              </w:rPr>
              <w:t>R4-2410444</w:t>
            </w:r>
          </w:p>
        </w:tc>
        <w:tc>
          <w:tcPr>
            <w:tcW w:w="1597" w:type="dxa"/>
          </w:tcPr>
          <w:p w14:paraId="1F2914A4" w14:textId="77777777" w:rsidR="002F3979" w:rsidRDefault="002F3979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609897C" w14:textId="77777777" w:rsidR="002F3979" w:rsidRDefault="002F3979" w:rsidP="00E036AA">
            <w:r>
              <w:rPr>
                <w:sz w:val="16"/>
                <w:szCs w:val="16"/>
              </w:rPr>
              <w:t>NR_HST_FR1_enh-Perf</w:t>
            </w:r>
          </w:p>
        </w:tc>
        <w:tc>
          <w:tcPr>
            <w:tcW w:w="2323" w:type="dxa"/>
          </w:tcPr>
          <w:p w14:paraId="36EC0C79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A7612A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6C786F61" w14:textId="77777777" w:rsidTr="00E036AA">
        <w:tc>
          <w:tcPr>
            <w:tcW w:w="879" w:type="dxa"/>
          </w:tcPr>
          <w:p w14:paraId="129FCC62" w14:textId="77777777" w:rsidR="002F3979" w:rsidRDefault="002F3979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707BEF" w14:textId="77777777" w:rsidR="002F3979" w:rsidRDefault="002F3979" w:rsidP="00E036AA">
            <w:r>
              <w:rPr>
                <w:sz w:val="16"/>
                <w:szCs w:val="16"/>
              </w:rPr>
              <w:t>4569</w:t>
            </w:r>
          </w:p>
        </w:tc>
        <w:tc>
          <w:tcPr>
            <w:tcW w:w="517" w:type="dxa"/>
          </w:tcPr>
          <w:p w14:paraId="514F395E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58B82B" w14:textId="77777777" w:rsidR="002F3979" w:rsidRDefault="002F3979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9E2E79" w14:textId="77777777" w:rsidR="002F3979" w:rsidRDefault="002F3979" w:rsidP="00E036AA">
            <w:r>
              <w:rPr>
                <w:sz w:val="16"/>
                <w:szCs w:val="16"/>
              </w:rPr>
              <w:t>(NR_HST_FR1_enh-Perf) CR on Test cases for NR FR1 HST R18</w:t>
            </w:r>
          </w:p>
        </w:tc>
        <w:tc>
          <w:tcPr>
            <w:tcW w:w="517" w:type="dxa"/>
          </w:tcPr>
          <w:p w14:paraId="3C69C487" w14:textId="77777777" w:rsidR="002F3979" w:rsidRDefault="002F3979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A55073" w14:textId="77777777" w:rsidR="002F3979" w:rsidRDefault="002F3979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10C2AB7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ACF6746" w14:textId="77777777" w:rsidR="002F3979" w:rsidRDefault="002F3979" w:rsidP="00E036AA">
            <w:r>
              <w:rPr>
                <w:sz w:val="16"/>
                <w:szCs w:val="16"/>
              </w:rPr>
              <w:t>R4-2409390</w:t>
            </w:r>
          </w:p>
        </w:tc>
        <w:tc>
          <w:tcPr>
            <w:tcW w:w="1597" w:type="dxa"/>
          </w:tcPr>
          <w:p w14:paraId="31B9DC7F" w14:textId="77777777" w:rsidR="002F3979" w:rsidRDefault="002F3979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24CB58D" w14:textId="77777777" w:rsidR="002F3979" w:rsidRDefault="002F3979" w:rsidP="00E036AA">
            <w:r>
              <w:rPr>
                <w:sz w:val="16"/>
                <w:szCs w:val="16"/>
              </w:rPr>
              <w:t>NR_HST_FR1_enh-Perf</w:t>
            </w:r>
          </w:p>
        </w:tc>
        <w:tc>
          <w:tcPr>
            <w:tcW w:w="2323" w:type="dxa"/>
          </w:tcPr>
          <w:p w14:paraId="13DDABA8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0EFFCF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4A265AEE" w14:textId="77777777" w:rsidTr="00E036AA">
        <w:tc>
          <w:tcPr>
            <w:tcW w:w="879" w:type="dxa"/>
          </w:tcPr>
          <w:p w14:paraId="6355CB81" w14:textId="77777777" w:rsidR="002F3979" w:rsidRDefault="002F3979" w:rsidP="00E036AA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D6D0A06" w14:textId="77777777" w:rsidR="002F3979" w:rsidRDefault="002F3979" w:rsidP="00E036AA">
            <w:r>
              <w:rPr>
                <w:sz w:val="16"/>
                <w:szCs w:val="16"/>
              </w:rPr>
              <w:t>0445</w:t>
            </w:r>
          </w:p>
        </w:tc>
        <w:tc>
          <w:tcPr>
            <w:tcW w:w="517" w:type="dxa"/>
          </w:tcPr>
          <w:p w14:paraId="0B26732E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1D6DDF" w14:textId="77777777" w:rsidR="002F3979" w:rsidRDefault="002F3979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0CECC3" w14:textId="77777777" w:rsidR="002F3979" w:rsidRDefault="002F3979" w:rsidP="00E036AA">
            <w:r>
              <w:rPr>
                <w:sz w:val="16"/>
                <w:szCs w:val="16"/>
              </w:rPr>
              <w:t>(NR_IIoT_URLLC_enh-Perf) CR to 38.141-1: PUCCH format 0 demod AWGN level correction</w:t>
            </w:r>
          </w:p>
        </w:tc>
        <w:tc>
          <w:tcPr>
            <w:tcW w:w="517" w:type="dxa"/>
          </w:tcPr>
          <w:p w14:paraId="03E3CC23" w14:textId="77777777" w:rsidR="002F3979" w:rsidRDefault="002F3979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1AFF47" w14:textId="77777777" w:rsidR="002F3979" w:rsidRDefault="002F3979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07C03936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45F8E1A" w14:textId="77777777" w:rsidR="002F3979" w:rsidRDefault="002F3979" w:rsidP="00E036AA">
            <w:r>
              <w:rPr>
                <w:sz w:val="16"/>
                <w:szCs w:val="16"/>
              </w:rPr>
              <w:t>R4-2409438</w:t>
            </w:r>
          </w:p>
        </w:tc>
        <w:tc>
          <w:tcPr>
            <w:tcW w:w="1597" w:type="dxa"/>
          </w:tcPr>
          <w:p w14:paraId="10DB7236" w14:textId="77777777" w:rsidR="002F3979" w:rsidRDefault="002F3979" w:rsidP="00E036A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DB93159" w14:textId="77777777" w:rsidR="002F3979" w:rsidRDefault="002F3979" w:rsidP="00E036AA">
            <w:r>
              <w:rPr>
                <w:sz w:val="16"/>
                <w:szCs w:val="16"/>
              </w:rPr>
              <w:t>NR_IIOT_URLLC_enh-Perf</w:t>
            </w:r>
          </w:p>
        </w:tc>
        <w:tc>
          <w:tcPr>
            <w:tcW w:w="2323" w:type="dxa"/>
          </w:tcPr>
          <w:p w14:paraId="54A6F1DB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994630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36088496" w14:textId="77777777" w:rsidTr="00E036AA">
        <w:tc>
          <w:tcPr>
            <w:tcW w:w="879" w:type="dxa"/>
          </w:tcPr>
          <w:p w14:paraId="3C7B3ED8" w14:textId="77777777" w:rsidR="002F3979" w:rsidRDefault="002F3979" w:rsidP="00E036AA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F26AAE6" w14:textId="77777777" w:rsidR="002F3979" w:rsidRDefault="002F3979" w:rsidP="00E036AA">
            <w:r>
              <w:rPr>
                <w:sz w:val="16"/>
                <w:szCs w:val="16"/>
              </w:rPr>
              <w:t>0446</w:t>
            </w:r>
          </w:p>
        </w:tc>
        <w:tc>
          <w:tcPr>
            <w:tcW w:w="517" w:type="dxa"/>
          </w:tcPr>
          <w:p w14:paraId="69772FDD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742A39" w14:textId="77777777" w:rsidR="002F3979" w:rsidRDefault="002F3979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8486A1" w14:textId="77777777" w:rsidR="002F3979" w:rsidRDefault="002F3979" w:rsidP="00E036AA">
            <w:r>
              <w:rPr>
                <w:sz w:val="16"/>
                <w:szCs w:val="16"/>
              </w:rPr>
              <w:t>(NR_IIoT_URLLC_enh-Perf) CR to 38.141-1: PUCCH format 0 demod AWGN level correction</w:t>
            </w:r>
          </w:p>
        </w:tc>
        <w:tc>
          <w:tcPr>
            <w:tcW w:w="517" w:type="dxa"/>
          </w:tcPr>
          <w:p w14:paraId="0A2D91A1" w14:textId="77777777" w:rsidR="002F3979" w:rsidRDefault="002F3979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387760" w14:textId="77777777" w:rsidR="002F3979" w:rsidRDefault="002F3979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E4865F5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A7C37CD" w14:textId="77777777" w:rsidR="002F3979" w:rsidRDefault="002F3979" w:rsidP="00E036AA">
            <w:r>
              <w:rPr>
                <w:sz w:val="16"/>
                <w:szCs w:val="16"/>
              </w:rPr>
              <w:t>R4-2409439</w:t>
            </w:r>
          </w:p>
        </w:tc>
        <w:tc>
          <w:tcPr>
            <w:tcW w:w="1597" w:type="dxa"/>
          </w:tcPr>
          <w:p w14:paraId="0A759E79" w14:textId="77777777" w:rsidR="002F3979" w:rsidRDefault="002F3979" w:rsidP="00E036A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D4D4A1E" w14:textId="77777777" w:rsidR="002F3979" w:rsidRDefault="002F3979" w:rsidP="00E036AA">
            <w:r>
              <w:rPr>
                <w:sz w:val="16"/>
                <w:szCs w:val="16"/>
              </w:rPr>
              <w:t>NR_IIOT_URLLC_enh-Perf</w:t>
            </w:r>
          </w:p>
        </w:tc>
        <w:tc>
          <w:tcPr>
            <w:tcW w:w="2323" w:type="dxa"/>
          </w:tcPr>
          <w:p w14:paraId="792149A5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133C99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248697EB" w14:textId="77777777" w:rsidTr="00E036AA">
        <w:tc>
          <w:tcPr>
            <w:tcW w:w="879" w:type="dxa"/>
          </w:tcPr>
          <w:p w14:paraId="7FD34182" w14:textId="77777777" w:rsidR="002F3979" w:rsidRDefault="002F3979" w:rsidP="00E036AA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66852251" w14:textId="77777777" w:rsidR="002F3979" w:rsidRDefault="002F3979" w:rsidP="00E036AA"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</w:tcPr>
          <w:p w14:paraId="1C8274A4" w14:textId="77777777" w:rsidR="002F3979" w:rsidRDefault="002F3979" w:rsidP="00E036AA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3C16AAE" w14:textId="77777777" w:rsidR="002F3979" w:rsidRDefault="002F3979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E266A68" w14:textId="77777777" w:rsidR="002F3979" w:rsidRDefault="002F3979" w:rsidP="00E036AA">
            <w:r>
              <w:rPr>
                <w:sz w:val="16"/>
                <w:szCs w:val="16"/>
              </w:rPr>
              <w:t>[NR_IAB-Perf] CR on IAB-MT radiated CSI reporting requirement</w:t>
            </w:r>
          </w:p>
        </w:tc>
        <w:tc>
          <w:tcPr>
            <w:tcW w:w="517" w:type="dxa"/>
          </w:tcPr>
          <w:p w14:paraId="62CCDF69" w14:textId="77777777" w:rsidR="002F3979" w:rsidRDefault="002F3979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A3B1DC" w14:textId="77777777" w:rsidR="002F3979" w:rsidRDefault="002F3979" w:rsidP="00E036AA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6AEB2248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98F0A6F" w14:textId="77777777" w:rsidR="002F3979" w:rsidRDefault="002F3979" w:rsidP="00E036AA">
            <w:r>
              <w:rPr>
                <w:sz w:val="16"/>
                <w:szCs w:val="16"/>
              </w:rPr>
              <w:t>R4-2410027</w:t>
            </w:r>
          </w:p>
        </w:tc>
        <w:tc>
          <w:tcPr>
            <w:tcW w:w="1597" w:type="dxa"/>
          </w:tcPr>
          <w:p w14:paraId="5F901BEA" w14:textId="77777777" w:rsidR="002F3979" w:rsidRDefault="002F3979" w:rsidP="00E036AA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68BC6CF" w14:textId="77777777" w:rsidR="002F3979" w:rsidRDefault="002F3979" w:rsidP="00E036AA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2B56D522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3B3C57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03B343D0" w14:textId="77777777" w:rsidTr="00E036AA">
        <w:tc>
          <w:tcPr>
            <w:tcW w:w="879" w:type="dxa"/>
          </w:tcPr>
          <w:p w14:paraId="5A7EE2B1" w14:textId="77777777" w:rsidR="002F3979" w:rsidRDefault="002F3979" w:rsidP="00E036AA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50CB95B6" w14:textId="77777777" w:rsidR="002F3979" w:rsidRDefault="002F3979" w:rsidP="00E036AA"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</w:tcPr>
          <w:p w14:paraId="2D3B5929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D83EE7" w14:textId="77777777" w:rsidR="002F3979" w:rsidRDefault="002F3979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F208EB" w14:textId="77777777" w:rsidR="002F3979" w:rsidRDefault="002F3979" w:rsidP="00E036AA">
            <w:r>
              <w:rPr>
                <w:sz w:val="16"/>
                <w:szCs w:val="16"/>
              </w:rPr>
              <w:t>[NR_IAB-Perf] CR on IAB-MT radiated CSI reporting requirement</w:t>
            </w:r>
          </w:p>
        </w:tc>
        <w:tc>
          <w:tcPr>
            <w:tcW w:w="517" w:type="dxa"/>
          </w:tcPr>
          <w:p w14:paraId="324D19E1" w14:textId="77777777" w:rsidR="002F3979" w:rsidRDefault="002F3979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E6A5FA" w14:textId="77777777" w:rsidR="002F3979" w:rsidRDefault="002F3979" w:rsidP="00E036AA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57A4E78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0214BF3" w14:textId="77777777" w:rsidR="002F3979" w:rsidRDefault="002F3979" w:rsidP="00E036AA">
            <w:r>
              <w:rPr>
                <w:sz w:val="16"/>
                <w:szCs w:val="16"/>
              </w:rPr>
              <w:t>R4-2408985</w:t>
            </w:r>
          </w:p>
        </w:tc>
        <w:tc>
          <w:tcPr>
            <w:tcW w:w="1597" w:type="dxa"/>
          </w:tcPr>
          <w:p w14:paraId="486B9AF2" w14:textId="77777777" w:rsidR="002F3979" w:rsidRDefault="002F3979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23FE85" w14:textId="77777777" w:rsidR="002F3979" w:rsidRDefault="002F3979" w:rsidP="00E036AA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76E80E87" w14:textId="77777777" w:rsidR="002F3979" w:rsidRDefault="002F3979" w:rsidP="00E036AA">
            <w:r>
              <w:rPr>
                <w:sz w:val="16"/>
                <w:szCs w:val="16"/>
              </w:rPr>
              <w:t>11.2.3.1</w:t>
            </w:r>
          </w:p>
        </w:tc>
        <w:tc>
          <w:tcPr>
            <w:tcW w:w="998" w:type="dxa"/>
          </w:tcPr>
          <w:p w14:paraId="3F82458F" w14:textId="77777777" w:rsidR="002F3979" w:rsidRDefault="002F3979" w:rsidP="00E036A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F3979" w14:paraId="61A9D9F5" w14:textId="77777777" w:rsidTr="00E036AA">
        <w:tc>
          <w:tcPr>
            <w:tcW w:w="879" w:type="dxa"/>
          </w:tcPr>
          <w:p w14:paraId="0F3D3345" w14:textId="77777777" w:rsidR="002F3979" w:rsidRDefault="002F3979" w:rsidP="00E036AA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39E49417" w14:textId="77777777" w:rsidR="002F3979" w:rsidRDefault="002F3979" w:rsidP="00E036AA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 w14:paraId="11120EC6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CD824A" w14:textId="77777777" w:rsidR="002F3979" w:rsidRDefault="002F3979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0C5235" w14:textId="77777777" w:rsidR="002F3979" w:rsidRDefault="002F3979" w:rsidP="00E036AA">
            <w:r>
              <w:rPr>
                <w:sz w:val="16"/>
                <w:szCs w:val="16"/>
              </w:rPr>
              <w:t>[NR_IAB-Perf] CR on IAB-MT radiated CSI reporting requirement</w:t>
            </w:r>
          </w:p>
        </w:tc>
        <w:tc>
          <w:tcPr>
            <w:tcW w:w="517" w:type="dxa"/>
          </w:tcPr>
          <w:p w14:paraId="3ABAA8E0" w14:textId="77777777" w:rsidR="002F3979" w:rsidRDefault="002F3979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ED6953" w14:textId="77777777" w:rsidR="002F3979" w:rsidRDefault="002F3979" w:rsidP="00E036AA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FEE67BA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80E047E" w14:textId="77777777" w:rsidR="002F3979" w:rsidRDefault="002F3979" w:rsidP="00E036AA">
            <w:r>
              <w:rPr>
                <w:sz w:val="16"/>
                <w:szCs w:val="16"/>
              </w:rPr>
              <w:t>R4-2408986</w:t>
            </w:r>
          </w:p>
        </w:tc>
        <w:tc>
          <w:tcPr>
            <w:tcW w:w="1597" w:type="dxa"/>
          </w:tcPr>
          <w:p w14:paraId="6CCF18E8" w14:textId="77777777" w:rsidR="002F3979" w:rsidRDefault="002F3979" w:rsidP="00E036AA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5FFB72E4" w14:textId="77777777" w:rsidR="002F3979" w:rsidRDefault="002F3979" w:rsidP="00E036AA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4C738359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82C41A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766D4129" w14:textId="77777777" w:rsidTr="00E036AA">
        <w:tc>
          <w:tcPr>
            <w:tcW w:w="879" w:type="dxa"/>
          </w:tcPr>
          <w:p w14:paraId="4C1B74E7" w14:textId="77777777" w:rsidR="002F3979" w:rsidRDefault="002F3979" w:rsidP="00E036AA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5460A725" w14:textId="77777777" w:rsidR="002F3979" w:rsidRDefault="002F3979" w:rsidP="00E036AA"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 w14:paraId="1AF91F7E" w14:textId="77777777" w:rsidR="002F3979" w:rsidRDefault="002F3979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39F193" w14:textId="77777777" w:rsidR="002F3979" w:rsidRDefault="002F3979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3F57535" w14:textId="77777777" w:rsidR="002F3979" w:rsidRDefault="002F3979" w:rsidP="00E036AA">
            <w:r>
              <w:rPr>
                <w:sz w:val="16"/>
                <w:szCs w:val="16"/>
              </w:rPr>
              <w:t>(NR_IAB-Core) CR to TS 38.174: maintenance to IAB requirements</w:t>
            </w:r>
          </w:p>
        </w:tc>
        <w:tc>
          <w:tcPr>
            <w:tcW w:w="517" w:type="dxa"/>
          </w:tcPr>
          <w:p w14:paraId="5A9E662B" w14:textId="77777777" w:rsidR="002F3979" w:rsidRDefault="002F3979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C25964" w14:textId="77777777" w:rsidR="002F3979" w:rsidRDefault="002F3979" w:rsidP="00E036AA"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 w14:paraId="7FEBF5AA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A3C7EA2" w14:textId="77777777" w:rsidR="002F3979" w:rsidRDefault="002F3979" w:rsidP="00E036AA">
            <w:r>
              <w:rPr>
                <w:sz w:val="16"/>
                <w:szCs w:val="16"/>
              </w:rPr>
              <w:t>R4-2409943</w:t>
            </w:r>
          </w:p>
        </w:tc>
        <w:tc>
          <w:tcPr>
            <w:tcW w:w="1597" w:type="dxa"/>
          </w:tcPr>
          <w:p w14:paraId="1DD2DAB4" w14:textId="77777777" w:rsidR="002F3979" w:rsidRDefault="002F3979" w:rsidP="00E036AA">
            <w:r>
              <w:rPr>
                <w:sz w:val="16"/>
                <w:szCs w:val="16"/>
              </w:rPr>
              <w:t>Nokia, Qualcomm Inc.</w:t>
            </w:r>
          </w:p>
        </w:tc>
        <w:tc>
          <w:tcPr>
            <w:tcW w:w="1122" w:type="dxa"/>
          </w:tcPr>
          <w:p w14:paraId="3D1CFAAA" w14:textId="77777777" w:rsidR="002F3979" w:rsidRDefault="002F3979" w:rsidP="00E036AA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1BC92C58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B6E49E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524CFAD2" w14:textId="77777777" w:rsidTr="00E036AA">
        <w:tc>
          <w:tcPr>
            <w:tcW w:w="879" w:type="dxa"/>
          </w:tcPr>
          <w:p w14:paraId="5869B1D6" w14:textId="77777777" w:rsidR="002F3979" w:rsidRDefault="002F3979" w:rsidP="00E036AA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69D846F7" w14:textId="77777777" w:rsidR="002F3979" w:rsidRDefault="002F3979" w:rsidP="00E036AA"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 w14:paraId="292764F9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5965DE" w14:textId="77777777" w:rsidR="002F3979" w:rsidRDefault="002F3979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A5E570" w14:textId="77777777" w:rsidR="002F3979" w:rsidRDefault="002F3979" w:rsidP="00E036AA">
            <w:r>
              <w:rPr>
                <w:sz w:val="16"/>
                <w:szCs w:val="16"/>
              </w:rPr>
              <w:t>(NR_IAB-Core) CR to TS 38.174: maintenance to IAB requirements</w:t>
            </w:r>
          </w:p>
        </w:tc>
        <w:tc>
          <w:tcPr>
            <w:tcW w:w="517" w:type="dxa"/>
          </w:tcPr>
          <w:p w14:paraId="565FFA30" w14:textId="77777777" w:rsidR="002F3979" w:rsidRDefault="002F3979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0DF10F" w14:textId="77777777" w:rsidR="002F3979" w:rsidRDefault="002F3979" w:rsidP="00E036AA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0E59C53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3AAE7C2" w14:textId="77777777" w:rsidR="002F3979" w:rsidRDefault="002F3979" w:rsidP="00E036AA">
            <w:r>
              <w:rPr>
                <w:sz w:val="16"/>
                <w:szCs w:val="16"/>
              </w:rPr>
              <w:t>R4-2409071</w:t>
            </w:r>
          </w:p>
        </w:tc>
        <w:tc>
          <w:tcPr>
            <w:tcW w:w="1597" w:type="dxa"/>
          </w:tcPr>
          <w:p w14:paraId="6E89BB84" w14:textId="77777777" w:rsidR="002F3979" w:rsidRDefault="002F3979" w:rsidP="00E036AA">
            <w:r>
              <w:rPr>
                <w:sz w:val="16"/>
                <w:szCs w:val="16"/>
              </w:rPr>
              <w:t>Nokia, Qualcomm Inc.</w:t>
            </w:r>
          </w:p>
        </w:tc>
        <w:tc>
          <w:tcPr>
            <w:tcW w:w="1122" w:type="dxa"/>
          </w:tcPr>
          <w:p w14:paraId="34EBA014" w14:textId="77777777" w:rsidR="002F3979" w:rsidRDefault="002F3979" w:rsidP="00E036AA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4E68F31C" w14:textId="77777777" w:rsidR="002F3979" w:rsidRDefault="002F3979" w:rsidP="00E036AA">
            <w:r>
              <w:rPr>
                <w:sz w:val="16"/>
                <w:szCs w:val="16"/>
              </w:rPr>
              <w:t>6.3.3, 9.4.3</w:t>
            </w:r>
          </w:p>
        </w:tc>
        <w:tc>
          <w:tcPr>
            <w:tcW w:w="998" w:type="dxa"/>
          </w:tcPr>
          <w:p w14:paraId="2B435CD4" w14:textId="77777777" w:rsidR="002F3979" w:rsidRDefault="002F3979" w:rsidP="00E036A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F3979" w14:paraId="12B16536" w14:textId="77777777" w:rsidTr="00E036AA">
        <w:tc>
          <w:tcPr>
            <w:tcW w:w="879" w:type="dxa"/>
          </w:tcPr>
          <w:p w14:paraId="6E3F20E7" w14:textId="77777777" w:rsidR="002F3979" w:rsidRDefault="002F3979" w:rsidP="00E036AA">
            <w:r>
              <w:rPr>
                <w:sz w:val="16"/>
                <w:szCs w:val="16"/>
              </w:rPr>
              <w:lastRenderedPageBreak/>
              <w:t>38.176-1</w:t>
            </w:r>
          </w:p>
        </w:tc>
        <w:tc>
          <w:tcPr>
            <w:tcW w:w="637" w:type="dxa"/>
          </w:tcPr>
          <w:p w14:paraId="06DE3D3A" w14:textId="77777777" w:rsidR="002F3979" w:rsidRDefault="002F3979" w:rsidP="00E036AA"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 w14:paraId="16DF7E90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071F66" w14:textId="77777777" w:rsidR="002F3979" w:rsidRDefault="002F3979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4C51AB" w14:textId="77777777" w:rsidR="002F3979" w:rsidRDefault="002F3979" w:rsidP="00E036AA">
            <w:r>
              <w:rPr>
                <w:sz w:val="16"/>
                <w:szCs w:val="16"/>
              </w:rPr>
              <w:t>CR to 38.176-1: Correction of test tolerance value for IAB-MT total power dynamic range (rel-16)</w:t>
            </w:r>
          </w:p>
        </w:tc>
        <w:tc>
          <w:tcPr>
            <w:tcW w:w="517" w:type="dxa"/>
          </w:tcPr>
          <w:p w14:paraId="15E5B6C9" w14:textId="77777777" w:rsidR="002F3979" w:rsidRDefault="002F3979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A1F033" w14:textId="77777777" w:rsidR="002F3979" w:rsidRDefault="002F3979" w:rsidP="00E036AA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67888A53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C2F7C06" w14:textId="77777777" w:rsidR="002F3979" w:rsidRDefault="002F3979" w:rsidP="00E036AA">
            <w:r>
              <w:rPr>
                <w:sz w:val="16"/>
                <w:szCs w:val="16"/>
              </w:rPr>
              <w:t>R4-2408203</w:t>
            </w:r>
          </w:p>
        </w:tc>
        <w:tc>
          <w:tcPr>
            <w:tcW w:w="1597" w:type="dxa"/>
          </w:tcPr>
          <w:p w14:paraId="44B5E545" w14:textId="77777777" w:rsidR="002F3979" w:rsidRDefault="002F3979" w:rsidP="00E036AA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112961E9" w14:textId="77777777" w:rsidR="002F3979" w:rsidRDefault="002F3979" w:rsidP="00E036AA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7B9DD2F3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B2B407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43B995C2" w14:textId="77777777" w:rsidTr="00E036AA">
        <w:tc>
          <w:tcPr>
            <w:tcW w:w="879" w:type="dxa"/>
          </w:tcPr>
          <w:p w14:paraId="3A84750D" w14:textId="77777777" w:rsidR="002F3979" w:rsidRDefault="002F3979" w:rsidP="00E036AA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068B428D" w14:textId="77777777" w:rsidR="002F3979" w:rsidRDefault="002F3979" w:rsidP="00E036AA"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 w14:paraId="2784D1FF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78F503" w14:textId="77777777" w:rsidR="002F3979" w:rsidRDefault="002F3979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5C319C" w14:textId="77777777" w:rsidR="002F3979" w:rsidRDefault="002F3979" w:rsidP="00E036AA">
            <w:r>
              <w:rPr>
                <w:sz w:val="16"/>
                <w:szCs w:val="16"/>
              </w:rPr>
              <w:t>CR to 38.176-1: Correction of test tolerance value for IAB-MT total power dynamic range (rel-17)</w:t>
            </w:r>
          </w:p>
        </w:tc>
        <w:tc>
          <w:tcPr>
            <w:tcW w:w="517" w:type="dxa"/>
          </w:tcPr>
          <w:p w14:paraId="2FE7E605" w14:textId="77777777" w:rsidR="002F3979" w:rsidRDefault="002F3979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701811" w14:textId="77777777" w:rsidR="002F3979" w:rsidRDefault="002F3979" w:rsidP="00E036A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D58449A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E4CAEAD" w14:textId="77777777" w:rsidR="002F3979" w:rsidRDefault="002F3979" w:rsidP="00E036AA">
            <w:r>
              <w:rPr>
                <w:sz w:val="16"/>
                <w:szCs w:val="16"/>
              </w:rPr>
              <w:t>R4-2408204</w:t>
            </w:r>
          </w:p>
        </w:tc>
        <w:tc>
          <w:tcPr>
            <w:tcW w:w="1597" w:type="dxa"/>
          </w:tcPr>
          <w:p w14:paraId="7ED5D772" w14:textId="77777777" w:rsidR="002F3979" w:rsidRDefault="002F3979" w:rsidP="00E036AA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6CB71DE2" w14:textId="77777777" w:rsidR="002F3979" w:rsidRDefault="002F3979" w:rsidP="00E036AA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48024F7A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AFD636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099863D4" w14:textId="77777777" w:rsidTr="00E036AA">
        <w:tc>
          <w:tcPr>
            <w:tcW w:w="879" w:type="dxa"/>
          </w:tcPr>
          <w:p w14:paraId="41B2F989" w14:textId="77777777" w:rsidR="002F3979" w:rsidRDefault="002F3979" w:rsidP="00E036AA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0A1BD03E" w14:textId="77777777" w:rsidR="002F3979" w:rsidRDefault="002F3979" w:rsidP="00E036AA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68109B56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2410A6" w14:textId="77777777" w:rsidR="002F3979" w:rsidRDefault="002F3979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9FAB69" w14:textId="77777777" w:rsidR="002F3979" w:rsidRDefault="002F3979" w:rsidP="00E036AA">
            <w:r>
              <w:rPr>
                <w:sz w:val="16"/>
                <w:szCs w:val="16"/>
              </w:rPr>
              <w:t>CR to 38.176-1: Correction of test tolerance value for IAB-MT total power dynamic range (rel-18)</w:t>
            </w:r>
          </w:p>
        </w:tc>
        <w:tc>
          <w:tcPr>
            <w:tcW w:w="517" w:type="dxa"/>
          </w:tcPr>
          <w:p w14:paraId="227FC5B2" w14:textId="77777777" w:rsidR="002F3979" w:rsidRDefault="002F3979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CFFC62" w14:textId="77777777" w:rsidR="002F3979" w:rsidRDefault="002F3979" w:rsidP="00E036AA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811F05A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33E81BE" w14:textId="77777777" w:rsidR="002F3979" w:rsidRDefault="002F3979" w:rsidP="00E036AA">
            <w:r>
              <w:rPr>
                <w:sz w:val="16"/>
                <w:szCs w:val="16"/>
              </w:rPr>
              <w:t>R4-2408205</w:t>
            </w:r>
          </w:p>
        </w:tc>
        <w:tc>
          <w:tcPr>
            <w:tcW w:w="1597" w:type="dxa"/>
          </w:tcPr>
          <w:p w14:paraId="30040FB8" w14:textId="77777777" w:rsidR="002F3979" w:rsidRDefault="002F3979" w:rsidP="00E036AA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26DBDA71" w14:textId="77777777" w:rsidR="002F3979" w:rsidRDefault="002F3979" w:rsidP="00E036AA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5B57D74C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EB6BEE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32C64FC8" w14:textId="77777777" w:rsidTr="00E036AA">
        <w:tc>
          <w:tcPr>
            <w:tcW w:w="879" w:type="dxa"/>
          </w:tcPr>
          <w:p w14:paraId="363A71BD" w14:textId="77777777" w:rsidR="002F3979" w:rsidRDefault="002F3979" w:rsidP="00E036AA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7B2A4290" w14:textId="77777777" w:rsidR="002F3979" w:rsidRDefault="002F3979" w:rsidP="00E036AA"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 w14:paraId="1F488587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373F38" w14:textId="77777777" w:rsidR="002F3979" w:rsidRDefault="002F3979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E812382" w14:textId="77777777" w:rsidR="002F3979" w:rsidRDefault="002F3979" w:rsidP="00E036AA">
            <w:r>
              <w:rPr>
                <w:sz w:val="16"/>
                <w:szCs w:val="16"/>
              </w:rPr>
              <w:t>(NR_IAB-Perf) CR for TS 38.176-2, Correction on notes for scaling factor for IAB-MT type 1-O</w:t>
            </w:r>
          </w:p>
        </w:tc>
        <w:tc>
          <w:tcPr>
            <w:tcW w:w="517" w:type="dxa"/>
          </w:tcPr>
          <w:p w14:paraId="2B3BF5BD" w14:textId="77777777" w:rsidR="002F3979" w:rsidRDefault="002F3979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4F2063" w14:textId="77777777" w:rsidR="002F3979" w:rsidRDefault="002F3979" w:rsidP="00E036AA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149A4FCF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EF46381" w14:textId="77777777" w:rsidR="002F3979" w:rsidRDefault="002F3979" w:rsidP="00E036AA">
            <w:r>
              <w:rPr>
                <w:sz w:val="16"/>
                <w:szCs w:val="16"/>
              </w:rPr>
              <w:t>R4-2407463</w:t>
            </w:r>
          </w:p>
        </w:tc>
        <w:tc>
          <w:tcPr>
            <w:tcW w:w="1597" w:type="dxa"/>
          </w:tcPr>
          <w:p w14:paraId="009A4B9F" w14:textId="77777777" w:rsidR="002F3979" w:rsidRDefault="002F3979" w:rsidP="00E036A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A53BAB3" w14:textId="77777777" w:rsidR="002F3979" w:rsidRDefault="002F3979" w:rsidP="00E036AA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392E37C0" w14:textId="77777777" w:rsidR="002F3979" w:rsidRDefault="002F3979" w:rsidP="00E036AA">
            <w:r>
              <w:rPr>
                <w:sz w:val="16"/>
                <w:szCs w:val="16"/>
              </w:rPr>
              <w:t>6.7.3.5.1, 6.7.5.5.5.1</w:t>
            </w:r>
          </w:p>
        </w:tc>
        <w:tc>
          <w:tcPr>
            <w:tcW w:w="998" w:type="dxa"/>
          </w:tcPr>
          <w:p w14:paraId="3D1D9412" w14:textId="77777777" w:rsidR="002F3979" w:rsidRDefault="002F3979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F3979" w14:paraId="6EE57698" w14:textId="77777777" w:rsidTr="00E036AA">
        <w:tc>
          <w:tcPr>
            <w:tcW w:w="879" w:type="dxa"/>
          </w:tcPr>
          <w:p w14:paraId="7CEF6BF1" w14:textId="77777777" w:rsidR="002F3979" w:rsidRDefault="002F3979" w:rsidP="00E036AA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080CF6EA" w14:textId="77777777" w:rsidR="002F3979" w:rsidRDefault="002F3979" w:rsidP="00E036AA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746913F2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2F19CE" w14:textId="77777777" w:rsidR="002F3979" w:rsidRDefault="002F3979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FDED71" w14:textId="77777777" w:rsidR="002F3979" w:rsidRDefault="002F3979" w:rsidP="00E036AA">
            <w:r>
              <w:rPr>
                <w:sz w:val="16"/>
                <w:szCs w:val="16"/>
              </w:rPr>
              <w:t>(NR_IAB-Perf) CR for TS 38.176-2, Correction on notes for scaling factor for IAB-MT type 1-O</w:t>
            </w:r>
          </w:p>
        </w:tc>
        <w:tc>
          <w:tcPr>
            <w:tcW w:w="517" w:type="dxa"/>
          </w:tcPr>
          <w:p w14:paraId="7B8B00C2" w14:textId="77777777" w:rsidR="002F3979" w:rsidRDefault="002F3979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A9044C" w14:textId="77777777" w:rsidR="002F3979" w:rsidRDefault="002F3979" w:rsidP="00E036A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51687CA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C64225A" w14:textId="77777777" w:rsidR="002F3979" w:rsidRDefault="002F3979" w:rsidP="00E036AA">
            <w:r>
              <w:rPr>
                <w:sz w:val="16"/>
                <w:szCs w:val="16"/>
              </w:rPr>
              <w:t>R4-2407464</w:t>
            </w:r>
          </w:p>
        </w:tc>
        <w:tc>
          <w:tcPr>
            <w:tcW w:w="1597" w:type="dxa"/>
          </w:tcPr>
          <w:p w14:paraId="0886CBF6" w14:textId="77777777" w:rsidR="002F3979" w:rsidRDefault="002F3979" w:rsidP="00E036A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64B5A1C" w14:textId="77777777" w:rsidR="002F3979" w:rsidRDefault="002F3979" w:rsidP="00E036AA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03CCB16D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BF607D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  <w:tr w:rsidR="002F3979" w14:paraId="69763062" w14:textId="77777777" w:rsidTr="00E036AA">
        <w:tc>
          <w:tcPr>
            <w:tcW w:w="879" w:type="dxa"/>
          </w:tcPr>
          <w:p w14:paraId="7403A797" w14:textId="77777777" w:rsidR="002F3979" w:rsidRDefault="002F3979" w:rsidP="00E036AA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4B414E28" w14:textId="77777777" w:rsidR="002F3979" w:rsidRDefault="002F3979" w:rsidP="00E036AA"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 w14:paraId="23602994" w14:textId="77777777" w:rsidR="002F3979" w:rsidRDefault="002F3979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27CC76" w14:textId="77777777" w:rsidR="002F3979" w:rsidRDefault="002F3979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DB9F77" w14:textId="77777777" w:rsidR="002F3979" w:rsidRDefault="002F3979" w:rsidP="00E036AA">
            <w:r>
              <w:rPr>
                <w:sz w:val="16"/>
                <w:szCs w:val="16"/>
              </w:rPr>
              <w:t>(NR_IAB-Perf) CR for TS 38.176-2, Correction on notes for scaling factor for IAB-MT type 1-O</w:t>
            </w:r>
          </w:p>
        </w:tc>
        <w:tc>
          <w:tcPr>
            <w:tcW w:w="517" w:type="dxa"/>
          </w:tcPr>
          <w:p w14:paraId="04814E7C" w14:textId="77777777" w:rsidR="002F3979" w:rsidRDefault="002F3979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AC8BA4" w14:textId="77777777" w:rsidR="002F3979" w:rsidRDefault="002F3979" w:rsidP="00E036AA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975F870" w14:textId="77777777" w:rsidR="002F3979" w:rsidRDefault="002F3979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DC8C3D1" w14:textId="77777777" w:rsidR="002F3979" w:rsidRDefault="002F3979" w:rsidP="00E036AA">
            <w:r>
              <w:rPr>
                <w:sz w:val="16"/>
                <w:szCs w:val="16"/>
              </w:rPr>
              <w:t>R4-2407465</w:t>
            </w:r>
          </w:p>
        </w:tc>
        <w:tc>
          <w:tcPr>
            <w:tcW w:w="1597" w:type="dxa"/>
          </w:tcPr>
          <w:p w14:paraId="2A0D0EAE" w14:textId="77777777" w:rsidR="002F3979" w:rsidRDefault="002F3979" w:rsidP="00E036A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1F8F650" w14:textId="77777777" w:rsidR="002F3979" w:rsidRDefault="002F3979" w:rsidP="00E036AA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570E3161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8939AB" w14:textId="77777777" w:rsidR="002F3979" w:rsidRDefault="002F3979" w:rsidP="00E036AA">
            <w:pPr>
              <w:rPr>
                <w:sz w:val="16"/>
                <w:szCs w:val="16"/>
              </w:rPr>
            </w:pPr>
          </w:p>
        </w:tc>
      </w:tr>
    </w:tbl>
    <w:p w14:paraId="0EBCB786" w14:textId="77777777" w:rsidR="00480259" w:rsidRDefault="00480259" w:rsidP="00480259"/>
    <w:p w14:paraId="78D95968" w14:textId="77777777" w:rsidR="00480259" w:rsidRDefault="00480259" w:rsidP="00480259"/>
    <w:p w14:paraId="7C66B778" w14:textId="254C065D" w:rsidR="00480259" w:rsidRDefault="005D0CA0" w:rsidP="00512C52">
      <w:pPr>
        <w:pStyle w:val="Heading2"/>
        <w:rPr>
          <w:rFonts w:cs="Arial"/>
          <w:noProof/>
        </w:rPr>
      </w:pPr>
      <w:r w:rsidRPr="005D0CA0">
        <w:rPr>
          <w:noProof/>
        </w:rPr>
        <w:t>RP-241398</w:t>
      </w:r>
    </w:p>
    <w:p w14:paraId="0B9980FD" w14:textId="554C0261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18</w:t>
      </w:r>
    </w:p>
    <w:p w14:paraId="1AF63045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68E4" w:rsidRPr="004E535C" w14:paraId="37B2D322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49D262" w14:textId="77777777" w:rsidR="006B68E4" w:rsidRPr="00BF1EB6" w:rsidRDefault="006B68E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18C523" w14:textId="77777777" w:rsidR="006B68E4" w:rsidRPr="00BF1EB6" w:rsidRDefault="006B68E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4F776E" w14:textId="77777777" w:rsidR="006B68E4" w:rsidRPr="00BF1EB6" w:rsidRDefault="006B68E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A574C8" w14:textId="77777777" w:rsidR="006B68E4" w:rsidRPr="00BF1EB6" w:rsidRDefault="006B68E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7DCA83" w14:textId="77777777" w:rsidR="006B68E4" w:rsidRPr="00BF1EB6" w:rsidRDefault="006B68E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CEE3BA" w14:textId="77777777" w:rsidR="006B68E4" w:rsidRPr="00BF1EB6" w:rsidRDefault="006B68E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03173B" w14:textId="77777777" w:rsidR="006B68E4" w:rsidRPr="00BF1EB6" w:rsidRDefault="006B68E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F9F2946" w14:textId="77777777" w:rsidR="006B68E4" w:rsidRPr="00BF1EB6" w:rsidRDefault="006B68E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7FF300F" w14:textId="77777777" w:rsidR="006B68E4" w:rsidRPr="00BF1EB6" w:rsidRDefault="006B68E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3E369D3" w14:textId="77777777" w:rsidR="006B68E4" w:rsidRPr="00BF1EB6" w:rsidRDefault="006B68E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5F63DF" w14:textId="77777777" w:rsidR="006B68E4" w:rsidRPr="00BF1EB6" w:rsidRDefault="006B68E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873FE5" w14:textId="77777777" w:rsidR="006B68E4" w:rsidRPr="00BF1EB6" w:rsidRDefault="006B68E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3AB24E2" w14:textId="77777777" w:rsidR="006B68E4" w:rsidRPr="00BF1EB6" w:rsidRDefault="006B68E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68E4" w14:paraId="029D4514" w14:textId="77777777" w:rsidTr="00E036AA">
        <w:tc>
          <w:tcPr>
            <w:tcW w:w="879" w:type="dxa"/>
          </w:tcPr>
          <w:p w14:paraId="625AA1CE" w14:textId="77777777" w:rsidR="006B68E4" w:rsidRDefault="006B68E4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9FE4F9A" w14:textId="77777777" w:rsidR="006B68E4" w:rsidRDefault="006B68E4" w:rsidP="00E036AA">
            <w:r>
              <w:rPr>
                <w:sz w:val="16"/>
                <w:szCs w:val="16"/>
              </w:rPr>
              <w:t>2350</w:t>
            </w:r>
          </w:p>
        </w:tc>
        <w:tc>
          <w:tcPr>
            <w:tcW w:w="517" w:type="dxa"/>
          </w:tcPr>
          <w:p w14:paraId="3C4092C6" w14:textId="77777777" w:rsidR="006B68E4" w:rsidRDefault="006B68E4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4B88E1" w14:textId="77777777" w:rsidR="006B68E4" w:rsidRDefault="006B68E4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CED623" w14:textId="77777777" w:rsidR="006B68E4" w:rsidRDefault="006B68E4" w:rsidP="00E036AA">
            <w:r>
              <w:rPr>
                <w:sz w:val="16"/>
                <w:szCs w:val="16"/>
              </w:rPr>
              <w:t>CR to TS 38.101-1: Clarification on band-specific post antenna gain values for the FRMCS operation</w:t>
            </w:r>
          </w:p>
        </w:tc>
        <w:tc>
          <w:tcPr>
            <w:tcW w:w="517" w:type="dxa"/>
          </w:tcPr>
          <w:p w14:paraId="09F9D19D" w14:textId="77777777" w:rsidR="006B68E4" w:rsidRDefault="006B68E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EB1FCB" w14:textId="77777777" w:rsidR="006B68E4" w:rsidRDefault="006B68E4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0A2F8B96" w14:textId="77777777" w:rsidR="006B68E4" w:rsidRDefault="006B68E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D0AAEFD" w14:textId="77777777" w:rsidR="006B68E4" w:rsidRDefault="006B68E4" w:rsidP="00E036AA">
            <w:r>
              <w:rPr>
                <w:sz w:val="16"/>
                <w:szCs w:val="16"/>
              </w:rPr>
              <w:t>R4-2410752</w:t>
            </w:r>
          </w:p>
        </w:tc>
        <w:tc>
          <w:tcPr>
            <w:tcW w:w="1597" w:type="dxa"/>
          </w:tcPr>
          <w:p w14:paraId="7DE81445" w14:textId="77777777" w:rsidR="006B68E4" w:rsidRDefault="006B68E4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5E9EA4" w14:textId="77777777" w:rsidR="006B68E4" w:rsidRDefault="006B68E4" w:rsidP="00E036AA">
            <w:r>
              <w:rPr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2323" w:type="dxa"/>
          </w:tcPr>
          <w:p w14:paraId="07F8D1EC" w14:textId="77777777" w:rsidR="006B68E4" w:rsidRDefault="006B68E4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9A0420" w14:textId="77777777" w:rsidR="006B68E4" w:rsidRDefault="006B68E4" w:rsidP="00E036AA">
            <w:pPr>
              <w:rPr>
                <w:sz w:val="16"/>
                <w:szCs w:val="16"/>
              </w:rPr>
            </w:pPr>
          </w:p>
        </w:tc>
      </w:tr>
      <w:tr w:rsidR="006B68E4" w14:paraId="4400A699" w14:textId="77777777" w:rsidTr="00E036AA">
        <w:tc>
          <w:tcPr>
            <w:tcW w:w="879" w:type="dxa"/>
          </w:tcPr>
          <w:p w14:paraId="666FB0B5" w14:textId="77777777" w:rsidR="006B68E4" w:rsidRDefault="006B68E4" w:rsidP="00E036AA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65DB028B" w14:textId="77777777" w:rsidR="006B68E4" w:rsidRDefault="006B68E4" w:rsidP="00E036AA">
            <w:r>
              <w:rPr>
                <w:sz w:val="16"/>
                <w:szCs w:val="16"/>
              </w:rPr>
              <w:t>2351</w:t>
            </w:r>
          </w:p>
        </w:tc>
        <w:tc>
          <w:tcPr>
            <w:tcW w:w="517" w:type="dxa"/>
          </w:tcPr>
          <w:p w14:paraId="1DFD89D5" w14:textId="77777777" w:rsidR="006B68E4" w:rsidRDefault="006B68E4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9D631C" w14:textId="77777777" w:rsidR="006B68E4" w:rsidRDefault="006B68E4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EFDB87" w14:textId="77777777" w:rsidR="006B68E4" w:rsidRDefault="006B68E4" w:rsidP="00E036AA">
            <w:r>
              <w:rPr>
                <w:sz w:val="16"/>
                <w:szCs w:val="16"/>
              </w:rPr>
              <w:t>CR to TS 38.101-1: Clarification on band-specific post antenna gain values for the FRMCS operation</w:t>
            </w:r>
          </w:p>
        </w:tc>
        <w:tc>
          <w:tcPr>
            <w:tcW w:w="517" w:type="dxa"/>
          </w:tcPr>
          <w:p w14:paraId="2EC57FEB" w14:textId="77777777" w:rsidR="006B68E4" w:rsidRDefault="006B68E4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9C924D9" w14:textId="77777777" w:rsidR="006B68E4" w:rsidRDefault="006B68E4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49787CD" w14:textId="77777777" w:rsidR="006B68E4" w:rsidRDefault="006B68E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4419DB0" w14:textId="77777777" w:rsidR="006B68E4" w:rsidRDefault="006B68E4" w:rsidP="00E036AA">
            <w:r>
              <w:rPr>
                <w:sz w:val="16"/>
                <w:szCs w:val="16"/>
              </w:rPr>
              <w:t>R4-2409524</w:t>
            </w:r>
          </w:p>
        </w:tc>
        <w:tc>
          <w:tcPr>
            <w:tcW w:w="1597" w:type="dxa"/>
          </w:tcPr>
          <w:p w14:paraId="044B3717" w14:textId="77777777" w:rsidR="006B68E4" w:rsidRDefault="006B68E4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48D3224" w14:textId="77777777" w:rsidR="006B68E4" w:rsidRDefault="006B68E4" w:rsidP="00E036AA">
            <w:r>
              <w:rPr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2323" w:type="dxa"/>
          </w:tcPr>
          <w:p w14:paraId="47C95F2D" w14:textId="77777777" w:rsidR="006B68E4" w:rsidRDefault="006B68E4" w:rsidP="00E036AA">
            <w:r>
              <w:rPr>
                <w:sz w:val="16"/>
                <w:szCs w:val="16"/>
              </w:rPr>
              <w:t>3.2, 6.1, M</w:t>
            </w:r>
          </w:p>
        </w:tc>
        <w:tc>
          <w:tcPr>
            <w:tcW w:w="998" w:type="dxa"/>
          </w:tcPr>
          <w:p w14:paraId="135521DC" w14:textId="77777777" w:rsidR="006B68E4" w:rsidRDefault="006B68E4" w:rsidP="00E036AA">
            <w:pPr>
              <w:rPr>
                <w:sz w:val="16"/>
                <w:szCs w:val="16"/>
              </w:rPr>
            </w:pPr>
          </w:p>
        </w:tc>
      </w:tr>
      <w:tr w:rsidR="006B68E4" w14:paraId="526FBD2C" w14:textId="77777777" w:rsidTr="00E036AA">
        <w:tc>
          <w:tcPr>
            <w:tcW w:w="879" w:type="dxa"/>
          </w:tcPr>
          <w:p w14:paraId="680425D4" w14:textId="77777777" w:rsidR="006B68E4" w:rsidRDefault="006B68E4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22C2597" w14:textId="77777777" w:rsidR="006B68E4" w:rsidRDefault="006B68E4" w:rsidP="00E036AA">
            <w:r>
              <w:rPr>
                <w:sz w:val="16"/>
                <w:szCs w:val="16"/>
              </w:rPr>
              <w:t>2352</w:t>
            </w:r>
          </w:p>
        </w:tc>
        <w:tc>
          <w:tcPr>
            <w:tcW w:w="517" w:type="dxa"/>
          </w:tcPr>
          <w:p w14:paraId="72AAB0B9" w14:textId="77777777" w:rsidR="006B68E4" w:rsidRDefault="006B68E4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4AA31F" w14:textId="77777777" w:rsidR="006B68E4" w:rsidRDefault="006B68E4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6094AE" w14:textId="77777777" w:rsidR="006B68E4" w:rsidRDefault="006B68E4" w:rsidP="00E036AA">
            <w:r>
              <w:rPr>
                <w:sz w:val="16"/>
                <w:szCs w:val="16"/>
              </w:rPr>
              <w:t>CR to TS 38.104: clarifications on RMR terminology and related operating bands</w:t>
            </w:r>
          </w:p>
        </w:tc>
        <w:tc>
          <w:tcPr>
            <w:tcW w:w="517" w:type="dxa"/>
          </w:tcPr>
          <w:p w14:paraId="1734CECD" w14:textId="77777777" w:rsidR="006B68E4" w:rsidRDefault="006B68E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EE3E0D" w14:textId="77777777" w:rsidR="006B68E4" w:rsidRDefault="006B68E4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1CF5FAC" w14:textId="77777777" w:rsidR="006B68E4" w:rsidRDefault="006B68E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B96395B" w14:textId="77777777" w:rsidR="006B68E4" w:rsidRDefault="006B68E4" w:rsidP="00E036AA">
            <w:r>
              <w:rPr>
                <w:sz w:val="16"/>
                <w:szCs w:val="16"/>
              </w:rPr>
              <w:t>R4-2410753</w:t>
            </w:r>
          </w:p>
        </w:tc>
        <w:tc>
          <w:tcPr>
            <w:tcW w:w="1597" w:type="dxa"/>
          </w:tcPr>
          <w:p w14:paraId="6D2312CD" w14:textId="77777777" w:rsidR="006B68E4" w:rsidRDefault="006B68E4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5952BE5" w14:textId="77777777" w:rsidR="006B68E4" w:rsidRDefault="006B68E4" w:rsidP="00E036AA">
            <w:r>
              <w:rPr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2323" w:type="dxa"/>
          </w:tcPr>
          <w:p w14:paraId="76C1DFE8" w14:textId="77777777" w:rsidR="006B68E4" w:rsidRDefault="006B68E4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B7C0E5" w14:textId="77777777" w:rsidR="006B68E4" w:rsidRDefault="006B68E4" w:rsidP="00E036AA">
            <w:pPr>
              <w:rPr>
                <w:sz w:val="16"/>
                <w:szCs w:val="16"/>
              </w:rPr>
            </w:pPr>
          </w:p>
        </w:tc>
      </w:tr>
      <w:tr w:rsidR="006B68E4" w14:paraId="7881283D" w14:textId="77777777" w:rsidTr="00E036AA">
        <w:tc>
          <w:tcPr>
            <w:tcW w:w="879" w:type="dxa"/>
          </w:tcPr>
          <w:p w14:paraId="23B932BA" w14:textId="77777777" w:rsidR="006B68E4" w:rsidRDefault="006B68E4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2DBD913" w14:textId="77777777" w:rsidR="006B68E4" w:rsidRDefault="006B68E4" w:rsidP="00E036AA">
            <w:r>
              <w:rPr>
                <w:sz w:val="16"/>
                <w:szCs w:val="16"/>
              </w:rPr>
              <w:t>2353</w:t>
            </w:r>
          </w:p>
        </w:tc>
        <w:tc>
          <w:tcPr>
            <w:tcW w:w="517" w:type="dxa"/>
          </w:tcPr>
          <w:p w14:paraId="172356AB" w14:textId="77777777" w:rsidR="006B68E4" w:rsidRDefault="006B68E4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C08A67" w14:textId="77777777" w:rsidR="006B68E4" w:rsidRDefault="006B68E4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8A78AC" w14:textId="77777777" w:rsidR="006B68E4" w:rsidRDefault="006B68E4" w:rsidP="00E036AA">
            <w:r>
              <w:rPr>
                <w:sz w:val="16"/>
                <w:szCs w:val="16"/>
              </w:rPr>
              <w:t>CR to TS 38.104: clarifications on RMR terminology and related operating bands</w:t>
            </w:r>
          </w:p>
        </w:tc>
        <w:tc>
          <w:tcPr>
            <w:tcW w:w="517" w:type="dxa"/>
          </w:tcPr>
          <w:p w14:paraId="65441D7F" w14:textId="77777777" w:rsidR="006B68E4" w:rsidRDefault="006B68E4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2C8821" w14:textId="77777777" w:rsidR="006B68E4" w:rsidRDefault="006B68E4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46EF830" w14:textId="77777777" w:rsidR="006B68E4" w:rsidRDefault="006B68E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03404A2" w14:textId="77777777" w:rsidR="006B68E4" w:rsidRDefault="006B68E4" w:rsidP="00E036AA">
            <w:r>
              <w:rPr>
                <w:sz w:val="16"/>
                <w:szCs w:val="16"/>
              </w:rPr>
              <w:t>R4-2409526</w:t>
            </w:r>
          </w:p>
        </w:tc>
        <w:tc>
          <w:tcPr>
            <w:tcW w:w="1597" w:type="dxa"/>
          </w:tcPr>
          <w:p w14:paraId="76A28CDC" w14:textId="77777777" w:rsidR="006B68E4" w:rsidRDefault="006B68E4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502B986" w14:textId="77777777" w:rsidR="006B68E4" w:rsidRDefault="006B68E4" w:rsidP="00E036AA">
            <w:r>
              <w:rPr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2323" w:type="dxa"/>
          </w:tcPr>
          <w:p w14:paraId="64942F35" w14:textId="77777777" w:rsidR="006B68E4" w:rsidRDefault="006B68E4" w:rsidP="00E036AA">
            <w:r>
              <w:rPr>
                <w:sz w:val="16"/>
                <w:szCs w:val="16"/>
              </w:rPr>
              <w:t>2, 3.1, 3.3, 5.2</w:t>
            </w:r>
          </w:p>
        </w:tc>
        <w:tc>
          <w:tcPr>
            <w:tcW w:w="998" w:type="dxa"/>
          </w:tcPr>
          <w:p w14:paraId="23E3E2D1" w14:textId="77777777" w:rsidR="006B68E4" w:rsidRDefault="006B68E4" w:rsidP="00E036AA">
            <w:r>
              <w:rPr>
                <w:sz w:val="16"/>
                <w:szCs w:val="16"/>
              </w:rPr>
              <w:t>TS 38.104 CR#0636; TS 38.141-1 CR#0450</w:t>
            </w:r>
          </w:p>
        </w:tc>
      </w:tr>
      <w:tr w:rsidR="006B68E4" w14:paraId="6304DCA5" w14:textId="77777777" w:rsidTr="00E036AA">
        <w:tc>
          <w:tcPr>
            <w:tcW w:w="879" w:type="dxa"/>
          </w:tcPr>
          <w:p w14:paraId="0DF1B4D5" w14:textId="77777777" w:rsidR="006B68E4" w:rsidRDefault="006B68E4" w:rsidP="00E036A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CB30ED9" w14:textId="77777777" w:rsidR="006B68E4" w:rsidRDefault="006B68E4" w:rsidP="00E036AA">
            <w:r>
              <w:rPr>
                <w:sz w:val="16"/>
                <w:szCs w:val="16"/>
              </w:rPr>
              <w:t>0633</w:t>
            </w:r>
          </w:p>
        </w:tc>
        <w:tc>
          <w:tcPr>
            <w:tcW w:w="517" w:type="dxa"/>
          </w:tcPr>
          <w:p w14:paraId="4C4D488A" w14:textId="77777777" w:rsidR="006B68E4" w:rsidRDefault="006B68E4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E4A854" w14:textId="77777777" w:rsidR="006B68E4" w:rsidRDefault="006B68E4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1A8253" w14:textId="77777777" w:rsidR="006B68E4" w:rsidRDefault="006B68E4" w:rsidP="00E036AA">
            <w:r>
              <w:rPr>
                <w:sz w:val="16"/>
                <w:szCs w:val="16"/>
              </w:rPr>
              <w:t>CR to TS 38.104: Clarification on multiple carrier operation for n100/n101, Rel 17</w:t>
            </w:r>
          </w:p>
        </w:tc>
        <w:tc>
          <w:tcPr>
            <w:tcW w:w="517" w:type="dxa"/>
          </w:tcPr>
          <w:p w14:paraId="7A065B87" w14:textId="77777777" w:rsidR="006B68E4" w:rsidRDefault="006B68E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F23EC8" w14:textId="77777777" w:rsidR="006B68E4" w:rsidRDefault="006B68E4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85F587F" w14:textId="77777777" w:rsidR="006B68E4" w:rsidRDefault="006B68E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CD2D1D0" w14:textId="77777777" w:rsidR="006B68E4" w:rsidRDefault="006B68E4" w:rsidP="00E036AA">
            <w:r>
              <w:rPr>
                <w:sz w:val="16"/>
                <w:szCs w:val="16"/>
              </w:rPr>
              <w:t>R4-2409944</w:t>
            </w:r>
          </w:p>
        </w:tc>
        <w:tc>
          <w:tcPr>
            <w:tcW w:w="1597" w:type="dxa"/>
          </w:tcPr>
          <w:p w14:paraId="0EC7CB98" w14:textId="77777777" w:rsidR="006B68E4" w:rsidRDefault="006B68E4" w:rsidP="00E036AA">
            <w:r>
              <w:rPr>
                <w:sz w:val="16"/>
                <w:szCs w:val="16"/>
              </w:rPr>
              <w:t>Vodafone,Orange, Telecom Italia, Deutsche Telekom</w:t>
            </w:r>
          </w:p>
        </w:tc>
        <w:tc>
          <w:tcPr>
            <w:tcW w:w="1122" w:type="dxa"/>
          </w:tcPr>
          <w:p w14:paraId="21DA2E15" w14:textId="77777777" w:rsidR="006B68E4" w:rsidRDefault="006B68E4" w:rsidP="00E036AA">
            <w:r>
              <w:rPr>
                <w:sz w:val="16"/>
                <w:szCs w:val="16"/>
              </w:rPr>
              <w:t>NR_RAIL_EU_900MHz-Core, NR_RAIL_EU_1900MHz_TDD-Core, NR_FR1_lessthan_5MHz_BW-Core</w:t>
            </w:r>
          </w:p>
        </w:tc>
        <w:tc>
          <w:tcPr>
            <w:tcW w:w="2323" w:type="dxa"/>
          </w:tcPr>
          <w:p w14:paraId="4A26A762" w14:textId="77777777" w:rsidR="006B68E4" w:rsidRDefault="006B68E4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F02694" w14:textId="77777777" w:rsidR="006B68E4" w:rsidRDefault="006B68E4" w:rsidP="00E036AA">
            <w:pPr>
              <w:rPr>
                <w:sz w:val="16"/>
                <w:szCs w:val="16"/>
              </w:rPr>
            </w:pPr>
          </w:p>
        </w:tc>
      </w:tr>
      <w:tr w:rsidR="006B68E4" w14:paraId="11F1C8E0" w14:textId="77777777" w:rsidTr="00E036AA">
        <w:tc>
          <w:tcPr>
            <w:tcW w:w="879" w:type="dxa"/>
          </w:tcPr>
          <w:p w14:paraId="4C91A0D3" w14:textId="77777777" w:rsidR="006B68E4" w:rsidRDefault="006B68E4" w:rsidP="00E036A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9D3944D" w14:textId="77777777" w:rsidR="006B68E4" w:rsidRDefault="006B68E4" w:rsidP="00E036AA">
            <w:r>
              <w:rPr>
                <w:sz w:val="16"/>
                <w:szCs w:val="16"/>
              </w:rPr>
              <w:t>0636</w:t>
            </w:r>
          </w:p>
        </w:tc>
        <w:tc>
          <w:tcPr>
            <w:tcW w:w="517" w:type="dxa"/>
          </w:tcPr>
          <w:p w14:paraId="14ECF2B1" w14:textId="77777777" w:rsidR="006B68E4" w:rsidRDefault="006B68E4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2723ED" w14:textId="77777777" w:rsidR="006B68E4" w:rsidRDefault="006B68E4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9A1AB5" w14:textId="77777777" w:rsidR="006B68E4" w:rsidRDefault="006B68E4" w:rsidP="00E036AA">
            <w:r>
              <w:rPr>
                <w:sz w:val="16"/>
                <w:szCs w:val="16"/>
              </w:rPr>
              <w:t>CR to TS 38.104: Clarifications on RMR terminology and related operating bands</w:t>
            </w:r>
          </w:p>
        </w:tc>
        <w:tc>
          <w:tcPr>
            <w:tcW w:w="517" w:type="dxa"/>
          </w:tcPr>
          <w:p w14:paraId="73FF62E6" w14:textId="77777777" w:rsidR="006B68E4" w:rsidRDefault="006B68E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8206E5" w14:textId="77777777" w:rsidR="006B68E4" w:rsidRDefault="006B68E4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24F440D" w14:textId="77777777" w:rsidR="006B68E4" w:rsidRDefault="006B68E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5F27DC9" w14:textId="77777777" w:rsidR="006B68E4" w:rsidRDefault="006B68E4" w:rsidP="00E036AA">
            <w:r>
              <w:rPr>
                <w:sz w:val="16"/>
                <w:szCs w:val="16"/>
              </w:rPr>
              <w:t>R4-2409946</w:t>
            </w:r>
          </w:p>
        </w:tc>
        <w:tc>
          <w:tcPr>
            <w:tcW w:w="1597" w:type="dxa"/>
          </w:tcPr>
          <w:p w14:paraId="72D08AC4" w14:textId="77777777" w:rsidR="006B68E4" w:rsidRDefault="006B68E4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568800F" w14:textId="77777777" w:rsidR="006B68E4" w:rsidRDefault="006B68E4" w:rsidP="00E036AA">
            <w:r>
              <w:rPr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2323" w:type="dxa"/>
          </w:tcPr>
          <w:p w14:paraId="550586DB" w14:textId="77777777" w:rsidR="006B68E4" w:rsidRDefault="006B68E4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135D5E" w14:textId="77777777" w:rsidR="006B68E4" w:rsidRDefault="006B68E4" w:rsidP="00E036AA">
            <w:pPr>
              <w:rPr>
                <w:sz w:val="16"/>
                <w:szCs w:val="16"/>
              </w:rPr>
            </w:pPr>
          </w:p>
        </w:tc>
      </w:tr>
      <w:tr w:rsidR="006B68E4" w14:paraId="6A195E26" w14:textId="77777777" w:rsidTr="00E036AA">
        <w:tc>
          <w:tcPr>
            <w:tcW w:w="879" w:type="dxa"/>
          </w:tcPr>
          <w:p w14:paraId="03B3F82B" w14:textId="77777777" w:rsidR="006B68E4" w:rsidRDefault="006B68E4" w:rsidP="00E036A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A444557" w14:textId="77777777" w:rsidR="006B68E4" w:rsidRDefault="006B68E4" w:rsidP="00E036AA">
            <w:r>
              <w:rPr>
                <w:sz w:val="16"/>
                <w:szCs w:val="16"/>
              </w:rPr>
              <w:t>0637</w:t>
            </w:r>
          </w:p>
        </w:tc>
        <w:tc>
          <w:tcPr>
            <w:tcW w:w="517" w:type="dxa"/>
          </w:tcPr>
          <w:p w14:paraId="1824EB88" w14:textId="77777777" w:rsidR="006B68E4" w:rsidRDefault="006B68E4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6C7A79" w14:textId="77777777" w:rsidR="006B68E4" w:rsidRDefault="006B68E4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A36B64" w14:textId="77777777" w:rsidR="006B68E4" w:rsidRDefault="006B68E4" w:rsidP="00E036AA">
            <w:r>
              <w:rPr>
                <w:sz w:val="16"/>
                <w:szCs w:val="16"/>
              </w:rPr>
              <w:t>CR to TS 38.104: Clarifications on RMR terminology and related operating bands</w:t>
            </w:r>
          </w:p>
        </w:tc>
        <w:tc>
          <w:tcPr>
            <w:tcW w:w="517" w:type="dxa"/>
          </w:tcPr>
          <w:p w14:paraId="775BC9B2" w14:textId="77777777" w:rsidR="006B68E4" w:rsidRDefault="006B68E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55A0EF" w14:textId="77777777" w:rsidR="006B68E4" w:rsidRDefault="006B68E4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B0BC09F" w14:textId="77777777" w:rsidR="006B68E4" w:rsidRDefault="006B68E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CE97EC3" w14:textId="77777777" w:rsidR="006B68E4" w:rsidRDefault="006B68E4" w:rsidP="00E036AA">
            <w:r>
              <w:rPr>
                <w:sz w:val="16"/>
                <w:szCs w:val="16"/>
              </w:rPr>
              <w:t>R4-2409520</w:t>
            </w:r>
          </w:p>
        </w:tc>
        <w:tc>
          <w:tcPr>
            <w:tcW w:w="1597" w:type="dxa"/>
          </w:tcPr>
          <w:p w14:paraId="44B0C100" w14:textId="77777777" w:rsidR="006B68E4" w:rsidRDefault="006B68E4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E905C0" w14:textId="77777777" w:rsidR="006B68E4" w:rsidRDefault="006B68E4" w:rsidP="00E036AA">
            <w:r>
              <w:rPr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2323" w:type="dxa"/>
          </w:tcPr>
          <w:p w14:paraId="458E6E0B" w14:textId="77777777" w:rsidR="006B68E4" w:rsidRDefault="006B68E4" w:rsidP="00E036AA">
            <w:r>
              <w:rPr>
                <w:sz w:val="16"/>
                <w:szCs w:val="16"/>
              </w:rPr>
              <w:t>3.1, 3.3, 5.2</w:t>
            </w:r>
          </w:p>
        </w:tc>
        <w:tc>
          <w:tcPr>
            <w:tcW w:w="998" w:type="dxa"/>
          </w:tcPr>
          <w:p w14:paraId="042066EE" w14:textId="77777777" w:rsidR="006B68E4" w:rsidRDefault="006B68E4" w:rsidP="00E036AA">
            <w:r>
              <w:rPr>
                <w:sz w:val="16"/>
                <w:szCs w:val="16"/>
              </w:rPr>
              <w:t>TS 38.101-1 CR#2352; TS 38.141-1 CR#0450</w:t>
            </w:r>
          </w:p>
        </w:tc>
      </w:tr>
      <w:tr w:rsidR="006B68E4" w14:paraId="28180DCD" w14:textId="77777777" w:rsidTr="00E036AA">
        <w:tc>
          <w:tcPr>
            <w:tcW w:w="879" w:type="dxa"/>
          </w:tcPr>
          <w:p w14:paraId="6A3DBFA7" w14:textId="77777777" w:rsidR="006B68E4" w:rsidRDefault="006B68E4" w:rsidP="00E036AA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DEE606E" w14:textId="77777777" w:rsidR="006B68E4" w:rsidRDefault="006B68E4" w:rsidP="00E036AA">
            <w:r>
              <w:rPr>
                <w:sz w:val="16"/>
                <w:szCs w:val="16"/>
              </w:rPr>
              <w:t>0447</w:t>
            </w:r>
          </w:p>
        </w:tc>
        <w:tc>
          <w:tcPr>
            <w:tcW w:w="517" w:type="dxa"/>
          </w:tcPr>
          <w:p w14:paraId="1CF631FB" w14:textId="77777777" w:rsidR="006B68E4" w:rsidRDefault="006B68E4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E831BE" w14:textId="77777777" w:rsidR="006B68E4" w:rsidRDefault="006B68E4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C90B69" w14:textId="77777777" w:rsidR="006B68E4" w:rsidRDefault="006B68E4" w:rsidP="00E036AA">
            <w:r>
              <w:rPr>
                <w:sz w:val="16"/>
                <w:szCs w:val="16"/>
              </w:rPr>
              <w:t>CR to TS 38.141-1: Clarification on multiple carrier operation for n100/n101, Rel 17</w:t>
            </w:r>
          </w:p>
        </w:tc>
        <w:tc>
          <w:tcPr>
            <w:tcW w:w="517" w:type="dxa"/>
          </w:tcPr>
          <w:p w14:paraId="0CC77644" w14:textId="77777777" w:rsidR="006B68E4" w:rsidRDefault="006B68E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10CE3E" w14:textId="77777777" w:rsidR="006B68E4" w:rsidRDefault="006B68E4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2EC4FB90" w14:textId="77777777" w:rsidR="006B68E4" w:rsidRDefault="006B68E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5F39163" w14:textId="77777777" w:rsidR="006B68E4" w:rsidRDefault="006B68E4" w:rsidP="00E036AA">
            <w:r>
              <w:rPr>
                <w:sz w:val="16"/>
                <w:szCs w:val="16"/>
              </w:rPr>
              <w:t>R4-2409945</w:t>
            </w:r>
          </w:p>
        </w:tc>
        <w:tc>
          <w:tcPr>
            <w:tcW w:w="1597" w:type="dxa"/>
          </w:tcPr>
          <w:p w14:paraId="7C1D6724" w14:textId="77777777" w:rsidR="006B68E4" w:rsidRDefault="006B68E4" w:rsidP="00E036AA">
            <w:r>
              <w:rPr>
                <w:sz w:val="16"/>
                <w:szCs w:val="16"/>
              </w:rPr>
              <w:t>Vodafone, Orange, Telecom Italia, Deutsche Telekom</w:t>
            </w:r>
          </w:p>
        </w:tc>
        <w:tc>
          <w:tcPr>
            <w:tcW w:w="1122" w:type="dxa"/>
          </w:tcPr>
          <w:p w14:paraId="0F0ACAAA" w14:textId="77777777" w:rsidR="006B68E4" w:rsidRDefault="006B68E4" w:rsidP="00E036AA">
            <w:r>
              <w:rPr>
                <w:sz w:val="16"/>
                <w:szCs w:val="16"/>
              </w:rPr>
              <w:t>NR_RAIL_EU_900MHz-Perf, NR_RAIL_E</w:t>
            </w:r>
            <w:r>
              <w:rPr>
                <w:sz w:val="16"/>
                <w:szCs w:val="16"/>
              </w:rPr>
              <w:lastRenderedPageBreak/>
              <w:t>U_1900MHz_TDD-Perf, NR_FR1_lessthan_5MHz_BW-Perf</w:t>
            </w:r>
          </w:p>
        </w:tc>
        <w:tc>
          <w:tcPr>
            <w:tcW w:w="2323" w:type="dxa"/>
          </w:tcPr>
          <w:p w14:paraId="2C0D9587" w14:textId="77777777" w:rsidR="006B68E4" w:rsidRDefault="006B68E4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2E379C" w14:textId="77777777" w:rsidR="006B68E4" w:rsidRDefault="006B68E4" w:rsidP="00E036AA">
            <w:pPr>
              <w:rPr>
                <w:sz w:val="16"/>
                <w:szCs w:val="16"/>
              </w:rPr>
            </w:pPr>
          </w:p>
        </w:tc>
      </w:tr>
      <w:tr w:rsidR="006B68E4" w14:paraId="69B49E02" w14:textId="77777777" w:rsidTr="00E036AA">
        <w:tc>
          <w:tcPr>
            <w:tcW w:w="879" w:type="dxa"/>
          </w:tcPr>
          <w:p w14:paraId="3DD638CE" w14:textId="77777777" w:rsidR="006B68E4" w:rsidRDefault="006B68E4" w:rsidP="00E036AA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E4E0DAD" w14:textId="77777777" w:rsidR="006B68E4" w:rsidRDefault="006B68E4" w:rsidP="00E036AA">
            <w:r>
              <w:rPr>
                <w:sz w:val="16"/>
                <w:szCs w:val="16"/>
              </w:rPr>
              <w:t>0456</w:t>
            </w:r>
          </w:p>
        </w:tc>
        <w:tc>
          <w:tcPr>
            <w:tcW w:w="517" w:type="dxa"/>
          </w:tcPr>
          <w:p w14:paraId="736F93B1" w14:textId="77777777" w:rsidR="006B68E4" w:rsidRDefault="006B68E4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81D215" w14:textId="77777777" w:rsidR="006B68E4" w:rsidRDefault="006B68E4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652EF3" w14:textId="77777777" w:rsidR="006B68E4" w:rsidRDefault="006B68E4" w:rsidP="00E036AA">
            <w:r>
              <w:rPr>
                <w:sz w:val="16"/>
                <w:szCs w:val="16"/>
              </w:rPr>
              <w:t>CR to TS 38.141-1: Clarification on RMR terminology</w:t>
            </w:r>
          </w:p>
        </w:tc>
        <w:tc>
          <w:tcPr>
            <w:tcW w:w="517" w:type="dxa"/>
          </w:tcPr>
          <w:p w14:paraId="21C6C00D" w14:textId="77777777" w:rsidR="006B68E4" w:rsidRDefault="006B68E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C266CC" w14:textId="77777777" w:rsidR="006B68E4" w:rsidRDefault="006B68E4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CEE8EAB" w14:textId="77777777" w:rsidR="006B68E4" w:rsidRDefault="006B68E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6E3FD28" w14:textId="77777777" w:rsidR="006B68E4" w:rsidRDefault="006B68E4" w:rsidP="00E036AA">
            <w:r>
              <w:rPr>
                <w:sz w:val="16"/>
                <w:szCs w:val="16"/>
              </w:rPr>
              <w:t>R4-2409966</w:t>
            </w:r>
          </w:p>
        </w:tc>
        <w:tc>
          <w:tcPr>
            <w:tcW w:w="1597" w:type="dxa"/>
          </w:tcPr>
          <w:p w14:paraId="7373A27F" w14:textId="77777777" w:rsidR="006B68E4" w:rsidRDefault="006B68E4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2DE077" w14:textId="77777777" w:rsidR="006B68E4" w:rsidRDefault="006B68E4" w:rsidP="00E036AA">
            <w:r>
              <w:rPr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2323" w:type="dxa"/>
          </w:tcPr>
          <w:p w14:paraId="190918AA" w14:textId="77777777" w:rsidR="006B68E4" w:rsidRDefault="006B68E4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03E6A9" w14:textId="77777777" w:rsidR="006B68E4" w:rsidRDefault="006B68E4" w:rsidP="00E036AA">
            <w:pPr>
              <w:rPr>
                <w:sz w:val="16"/>
                <w:szCs w:val="16"/>
              </w:rPr>
            </w:pPr>
          </w:p>
        </w:tc>
      </w:tr>
    </w:tbl>
    <w:p w14:paraId="71A6900B" w14:textId="77777777" w:rsidR="00480259" w:rsidRDefault="00480259" w:rsidP="00480259"/>
    <w:p w14:paraId="1DF0F30E" w14:textId="77777777" w:rsidR="00480259" w:rsidRDefault="00480259" w:rsidP="00480259"/>
    <w:p w14:paraId="600423F8" w14:textId="309EC998" w:rsidR="00480259" w:rsidRDefault="000C6B1F" w:rsidP="00512C52">
      <w:pPr>
        <w:pStyle w:val="Heading2"/>
        <w:rPr>
          <w:rFonts w:cs="Arial"/>
          <w:noProof/>
        </w:rPr>
      </w:pPr>
      <w:r w:rsidRPr="000C6B1F">
        <w:rPr>
          <w:noProof/>
        </w:rPr>
        <w:t>RP-241399</w:t>
      </w:r>
    </w:p>
    <w:p w14:paraId="19E4CE0B" w14:textId="2AB32D69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19</w:t>
      </w:r>
    </w:p>
    <w:p w14:paraId="79C13384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F306E" w:rsidRPr="004E535C" w14:paraId="315F1CBA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94D1B0" w14:textId="77777777" w:rsidR="001F306E" w:rsidRPr="00BF1EB6" w:rsidRDefault="001F306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3D32B0" w14:textId="77777777" w:rsidR="001F306E" w:rsidRPr="00BF1EB6" w:rsidRDefault="001F306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CE7D66" w14:textId="77777777" w:rsidR="001F306E" w:rsidRPr="00BF1EB6" w:rsidRDefault="001F306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ADAEBC" w14:textId="77777777" w:rsidR="001F306E" w:rsidRPr="00BF1EB6" w:rsidRDefault="001F306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E1545BA" w14:textId="77777777" w:rsidR="001F306E" w:rsidRPr="00BF1EB6" w:rsidRDefault="001F306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20CBE8" w14:textId="77777777" w:rsidR="001F306E" w:rsidRPr="00BF1EB6" w:rsidRDefault="001F306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3B6D3C" w14:textId="77777777" w:rsidR="001F306E" w:rsidRPr="00BF1EB6" w:rsidRDefault="001F306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CDA4448" w14:textId="77777777" w:rsidR="001F306E" w:rsidRPr="00BF1EB6" w:rsidRDefault="001F306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C7A3B73" w14:textId="77777777" w:rsidR="001F306E" w:rsidRPr="00BF1EB6" w:rsidRDefault="001F306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8477494" w14:textId="77777777" w:rsidR="001F306E" w:rsidRPr="00BF1EB6" w:rsidRDefault="001F306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8504EC0" w14:textId="77777777" w:rsidR="001F306E" w:rsidRPr="00BF1EB6" w:rsidRDefault="001F306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E9CE53" w14:textId="77777777" w:rsidR="001F306E" w:rsidRPr="00BF1EB6" w:rsidRDefault="001F306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39D374C" w14:textId="77777777" w:rsidR="001F306E" w:rsidRPr="00BF1EB6" w:rsidRDefault="001F306E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F306E" w14:paraId="4AAB6388" w14:textId="77777777" w:rsidTr="00E036AA">
        <w:tc>
          <w:tcPr>
            <w:tcW w:w="879" w:type="dxa"/>
          </w:tcPr>
          <w:p w14:paraId="28DDD54D" w14:textId="77777777" w:rsidR="001F306E" w:rsidRDefault="001F306E" w:rsidP="00E036A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14CBA9F" w14:textId="77777777" w:rsidR="001F306E" w:rsidRDefault="001F306E" w:rsidP="00E036AA"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 w14:paraId="57A042D2" w14:textId="77777777" w:rsidR="001F306E" w:rsidRDefault="001F306E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30630F" w14:textId="77777777" w:rsidR="001F306E" w:rsidRDefault="001F306E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D54F815" w14:textId="77777777" w:rsidR="001F306E" w:rsidRDefault="001F306E" w:rsidP="00E036AA">
            <w:r>
              <w:rPr>
                <w:sz w:val="16"/>
                <w:szCs w:val="16"/>
              </w:rPr>
              <w:t>(NR_perf_enh-Perf) Editorial CR change to combine tables for requirements applicability for optional UE features</w:t>
            </w:r>
          </w:p>
        </w:tc>
        <w:tc>
          <w:tcPr>
            <w:tcW w:w="517" w:type="dxa"/>
          </w:tcPr>
          <w:p w14:paraId="6FBE4253" w14:textId="77777777" w:rsidR="001F306E" w:rsidRDefault="001F306E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035E5D" w14:textId="77777777" w:rsidR="001F306E" w:rsidRDefault="001F306E" w:rsidP="00E036AA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29480B80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BEDEEC3" w14:textId="77777777" w:rsidR="001F306E" w:rsidRDefault="001F306E" w:rsidP="00E036AA">
            <w:r>
              <w:rPr>
                <w:sz w:val="16"/>
                <w:szCs w:val="16"/>
              </w:rPr>
              <w:t>R4-2409933</w:t>
            </w:r>
          </w:p>
        </w:tc>
        <w:tc>
          <w:tcPr>
            <w:tcW w:w="1597" w:type="dxa"/>
          </w:tcPr>
          <w:p w14:paraId="01ED90B3" w14:textId="77777777" w:rsidR="001F306E" w:rsidRDefault="001F306E" w:rsidP="00E036A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1D4DF0C" w14:textId="77777777" w:rsidR="001F306E" w:rsidRDefault="001F306E" w:rsidP="00E036AA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2E7D95CC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E873B3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</w:tr>
      <w:tr w:rsidR="001F306E" w14:paraId="28A81FFF" w14:textId="77777777" w:rsidTr="00E036AA">
        <w:tc>
          <w:tcPr>
            <w:tcW w:w="879" w:type="dxa"/>
          </w:tcPr>
          <w:p w14:paraId="2C163984" w14:textId="77777777" w:rsidR="001F306E" w:rsidRDefault="001F306E" w:rsidP="00E036A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BA94003" w14:textId="77777777" w:rsidR="001F306E" w:rsidRDefault="001F306E" w:rsidP="00E036AA"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</w:tcPr>
          <w:p w14:paraId="5709A2BB" w14:textId="77777777" w:rsidR="001F306E" w:rsidRDefault="001F306E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B4D2A7" w14:textId="77777777" w:rsidR="001F306E" w:rsidRDefault="001F306E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0207AA" w14:textId="77777777" w:rsidR="001F306E" w:rsidRDefault="001F306E" w:rsidP="00E036AA">
            <w:r>
              <w:rPr>
                <w:sz w:val="16"/>
                <w:szCs w:val="16"/>
              </w:rPr>
              <w:t>(NR_perf_enh-Perf) Editorial CR change to combine tables for requirements applicability for optional UE features</w:t>
            </w:r>
          </w:p>
        </w:tc>
        <w:tc>
          <w:tcPr>
            <w:tcW w:w="517" w:type="dxa"/>
          </w:tcPr>
          <w:p w14:paraId="6BECEB08" w14:textId="77777777" w:rsidR="001F306E" w:rsidRDefault="001F306E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018FC8" w14:textId="77777777" w:rsidR="001F306E" w:rsidRDefault="001F306E" w:rsidP="00E036AA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5F5F1DB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74C1E53" w14:textId="77777777" w:rsidR="001F306E" w:rsidRDefault="001F306E" w:rsidP="00E036AA">
            <w:r>
              <w:rPr>
                <w:sz w:val="16"/>
                <w:szCs w:val="16"/>
              </w:rPr>
              <w:t>R4-2409934</w:t>
            </w:r>
          </w:p>
        </w:tc>
        <w:tc>
          <w:tcPr>
            <w:tcW w:w="1597" w:type="dxa"/>
          </w:tcPr>
          <w:p w14:paraId="4E341FBB" w14:textId="77777777" w:rsidR="001F306E" w:rsidRDefault="001F306E" w:rsidP="00E036A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0B23102" w14:textId="77777777" w:rsidR="001F306E" w:rsidRDefault="001F306E" w:rsidP="00E036AA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0F0EFF08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5A9F8F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</w:tr>
      <w:tr w:rsidR="001F306E" w14:paraId="6F9B6C14" w14:textId="77777777" w:rsidTr="00E036AA">
        <w:tc>
          <w:tcPr>
            <w:tcW w:w="879" w:type="dxa"/>
          </w:tcPr>
          <w:p w14:paraId="54E03474" w14:textId="77777777" w:rsidR="001F306E" w:rsidRDefault="001F306E" w:rsidP="00E036A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8493689" w14:textId="77777777" w:rsidR="001F306E" w:rsidRDefault="001F306E" w:rsidP="00E036AA">
            <w:r>
              <w:rPr>
                <w:sz w:val="16"/>
                <w:szCs w:val="16"/>
              </w:rPr>
              <w:t>0519</w:t>
            </w:r>
          </w:p>
        </w:tc>
        <w:tc>
          <w:tcPr>
            <w:tcW w:w="517" w:type="dxa"/>
          </w:tcPr>
          <w:p w14:paraId="6BBDEAED" w14:textId="77777777" w:rsidR="001F306E" w:rsidRDefault="001F306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EA7909" w14:textId="77777777" w:rsidR="001F306E" w:rsidRDefault="001F306E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3240B0" w14:textId="77777777" w:rsidR="001F306E" w:rsidRDefault="001F306E" w:rsidP="00E036AA">
            <w:r>
              <w:rPr>
                <w:sz w:val="16"/>
                <w:szCs w:val="16"/>
              </w:rPr>
              <w:t>(NR_perf_enh-Perf) Editorial CR change to combine tables for requirements applicability for optional UE features</w:t>
            </w:r>
          </w:p>
        </w:tc>
        <w:tc>
          <w:tcPr>
            <w:tcW w:w="517" w:type="dxa"/>
          </w:tcPr>
          <w:p w14:paraId="4FE86180" w14:textId="77777777" w:rsidR="001F306E" w:rsidRDefault="001F306E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F142DE" w14:textId="77777777" w:rsidR="001F306E" w:rsidRDefault="001F306E" w:rsidP="00E036AA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29F108B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B4A92CB" w14:textId="77777777" w:rsidR="001F306E" w:rsidRDefault="001F306E" w:rsidP="00E036AA">
            <w:r>
              <w:rPr>
                <w:sz w:val="16"/>
                <w:szCs w:val="16"/>
              </w:rPr>
              <w:t>R4-2407239</w:t>
            </w:r>
          </w:p>
        </w:tc>
        <w:tc>
          <w:tcPr>
            <w:tcW w:w="1597" w:type="dxa"/>
          </w:tcPr>
          <w:p w14:paraId="46EE379C" w14:textId="77777777" w:rsidR="001F306E" w:rsidRDefault="001F306E" w:rsidP="00E036A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BD8288D" w14:textId="77777777" w:rsidR="001F306E" w:rsidRDefault="001F306E" w:rsidP="00E036AA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6E986AA2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3FB8A4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</w:tr>
      <w:tr w:rsidR="001F306E" w14:paraId="67E19947" w14:textId="77777777" w:rsidTr="00E036AA">
        <w:tc>
          <w:tcPr>
            <w:tcW w:w="879" w:type="dxa"/>
          </w:tcPr>
          <w:p w14:paraId="388E28D0" w14:textId="77777777" w:rsidR="001F306E" w:rsidRDefault="001F306E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C07C9E" w14:textId="77777777" w:rsidR="001F306E" w:rsidRDefault="001F306E" w:rsidP="00E036AA">
            <w:r>
              <w:rPr>
                <w:sz w:val="16"/>
                <w:szCs w:val="16"/>
              </w:rPr>
              <w:t>4319</w:t>
            </w:r>
          </w:p>
        </w:tc>
        <w:tc>
          <w:tcPr>
            <w:tcW w:w="517" w:type="dxa"/>
          </w:tcPr>
          <w:p w14:paraId="3379970F" w14:textId="77777777" w:rsidR="001F306E" w:rsidRDefault="001F306E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A4F63C" w14:textId="77777777" w:rsidR="001F306E" w:rsidRDefault="001F306E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874932" w14:textId="77777777" w:rsidR="001F306E" w:rsidRDefault="001F306E" w:rsidP="00E036AA">
            <w:r>
              <w:rPr>
                <w:sz w:val="16"/>
                <w:szCs w:val="16"/>
              </w:rPr>
              <w:t>(NR_MG_enh-Perf)   Correction to A.7.6.15.3 Event triggered reporting test for FR2 concurrent gap</w:t>
            </w:r>
          </w:p>
        </w:tc>
        <w:tc>
          <w:tcPr>
            <w:tcW w:w="517" w:type="dxa"/>
          </w:tcPr>
          <w:p w14:paraId="320FBE22" w14:textId="77777777" w:rsidR="001F306E" w:rsidRDefault="001F306E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FDF652" w14:textId="77777777" w:rsidR="001F306E" w:rsidRDefault="001F306E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9DF64B5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A274115" w14:textId="77777777" w:rsidR="001F306E" w:rsidRDefault="001F306E" w:rsidP="00E036AA">
            <w:r>
              <w:rPr>
                <w:sz w:val="16"/>
                <w:szCs w:val="16"/>
              </w:rPr>
              <w:t>R4-2410235</w:t>
            </w:r>
          </w:p>
        </w:tc>
        <w:tc>
          <w:tcPr>
            <w:tcW w:w="1597" w:type="dxa"/>
          </w:tcPr>
          <w:p w14:paraId="6EF8877C" w14:textId="77777777" w:rsidR="001F306E" w:rsidRDefault="001F306E" w:rsidP="00E036AA">
            <w:r>
              <w:rPr>
                <w:sz w:val="16"/>
                <w:szCs w:val="16"/>
              </w:rPr>
              <w:t>Anritsu Corporation, MediaTek inc.</w:t>
            </w:r>
          </w:p>
        </w:tc>
        <w:tc>
          <w:tcPr>
            <w:tcW w:w="1122" w:type="dxa"/>
          </w:tcPr>
          <w:p w14:paraId="4F729D7A" w14:textId="77777777" w:rsidR="001F306E" w:rsidRDefault="001F306E" w:rsidP="00E036AA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7B102DDA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BC10E9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</w:tr>
      <w:tr w:rsidR="001F306E" w14:paraId="31BDC742" w14:textId="77777777" w:rsidTr="00E036AA">
        <w:tc>
          <w:tcPr>
            <w:tcW w:w="879" w:type="dxa"/>
          </w:tcPr>
          <w:p w14:paraId="54C22271" w14:textId="77777777" w:rsidR="001F306E" w:rsidRDefault="001F306E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6B0273D" w14:textId="77777777" w:rsidR="001F306E" w:rsidRDefault="001F306E" w:rsidP="00E036AA">
            <w:r>
              <w:rPr>
                <w:sz w:val="16"/>
                <w:szCs w:val="16"/>
              </w:rPr>
              <w:t>4320</w:t>
            </w:r>
          </w:p>
        </w:tc>
        <w:tc>
          <w:tcPr>
            <w:tcW w:w="517" w:type="dxa"/>
          </w:tcPr>
          <w:p w14:paraId="1EDE0F00" w14:textId="77777777" w:rsidR="001F306E" w:rsidRDefault="001F306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F2438C" w14:textId="77777777" w:rsidR="001F306E" w:rsidRDefault="001F306E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1635D1" w14:textId="77777777" w:rsidR="001F306E" w:rsidRDefault="001F306E" w:rsidP="00E036AA">
            <w:r>
              <w:rPr>
                <w:sz w:val="16"/>
                <w:szCs w:val="16"/>
              </w:rPr>
              <w:t>(NR_MG_enh-Perf) Correction to A.7.6.15.3 Event triggered reporting test for FR2 concurrent gap</w:t>
            </w:r>
          </w:p>
        </w:tc>
        <w:tc>
          <w:tcPr>
            <w:tcW w:w="517" w:type="dxa"/>
          </w:tcPr>
          <w:p w14:paraId="531B523D" w14:textId="77777777" w:rsidR="001F306E" w:rsidRDefault="001F306E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2EDAA8" w14:textId="77777777" w:rsidR="001F306E" w:rsidRDefault="001F306E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2873978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8B493A7" w14:textId="77777777" w:rsidR="001F306E" w:rsidRDefault="001F306E" w:rsidP="00E036AA">
            <w:r>
              <w:rPr>
                <w:sz w:val="16"/>
                <w:szCs w:val="16"/>
              </w:rPr>
              <w:t>R4-2407176</w:t>
            </w:r>
          </w:p>
        </w:tc>
        <w:tc>
          <w:tcPr>
            <w:tcW w:w="1597" w:type="dxa"/>
          </w:tcPr>
          <w:p w14:paraId="32912617" w14:textId="77777777" w:rsidR="001F306E" w:rsidRDefault="001F306E" w:rsidP="00E036AA">
            <w:r>
              <w:rPr>
                <w:sz w:val="16"/>
                <w:szCs w:val="16"/>
              </w:rPr>
              <w:t>Anritsu Corporation, MediaTek inc.</w:t>
            </w:r>
          </w:p>
        </w:tc>
        <w:tc>
          <w:tcPr>
            <w:tcW w:w="1122" w:type="dxa"/>
          </w:tcPr>
          <w:p w14:paraId="056F1195" w14:textId="77777777" w:rsidR="001F306E" w:rsidRDefault="001F306E" w:rsidP="00E036AA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110230B6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1376B5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</w:tr>
      <w:tr w:rsidR="001F306E" w14:paraId="1B1E3F04" w14:textId="77777777" w:rsidTr="00E036AA">
        <w:tc>
          <w:tcPr>
            <w:tcW w:w="879" w:type="dxa"/>
          </w:tcPr>
          <w:p w14:paraId="58921015" w14:textId="77777777" w:rsidR="001F306E" w:rsidRDefault="001F306E" w:rsidP="00E036A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67FDF0D" w14:textId="77777777" w:rsidR="001F306E" w:rsidRDefault="001F306E" w:rsidP="00E036AA">
            <w:r>
              <w:rPr>
                <w:sz w:val="16"/>
                <w:szCs w:val="16"/>
              </w:rPr>
              <w:t>4321</w:t>
            </w:r>
          </w:p>
        </w:tc>
        <w:tc>
          <w:tcPr>
            <w:tcW w:w="517" w:type="dxa"/>
          </w:tcPr>
          <w:p w14:paraId="229CE55E" w14:textId="77777777" w:rsidR="001F306E" w:rsidRDefault="001F306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18137F" w14:textId="77777777" w:rsidR="001F306E" w:rsidRDefault="001F306E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B0F2DC" w14:textId="77777777" w:rsidR="001F306E" w:rsidRDefault="001F306E" w:rsidP="00E036AA">
            <w:r>
              <w:rPr>
                <w:sz w:val="16"/>
                <w:szCs w:val="16"/>
              </w:rPr>
              <w:t>(NR_MG_enh-Perf)   Correction to A.7.6.16.2 Event triggered reporting test with NCSG for FR2</w:t>
            </w:r>
          </w:p>
        </w:tc>
        <w:tc>
          <w:tcPr>
            <w:tcW w:w="517" w:type="dxa"/>
          </w:tcPr>
          <w:p w14:paraId="7561C859" w14:textId="77777777" w:rsidR="001F306E" w:rsidRDefault="001F306E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4FE3C9" w14:textId="77777777" w:rsidR="001F306E" w:rsidRDefault="001F306E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AE26DC2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B99A038" w14:textId="77777777" w:rsidR="001F306E" w:rsidRDefault="001F306E" w:rsidP="00E036AA">
            <w:r>
              <w:rPr>
                <w:sz w:val="16"/>
                <w:szCs w:val="16"/>
              </w:rPr>
              <w:t>R4-2407177</w:t>
            </w:r>
          </w:p>
        </w:tc>
        <w:tc>
          <w:tcPr>
            <w:tcW w:w="1597" w:type="dxa"/>
          </w:tcPr>
          <w:p w14:paraId="1FA437D2" w14:textId="77777777" w:rsidR="001F306E" w:rsidRDefault="001F306E" w:rsidP="00E036AA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79FE44F5" w14:textId="77777777" w:rsidR="001F306E" w:rsidRDefault="001F306E" w:rsidP="00E036AA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2AA86AC2" w14:textId="77777777" w:rsidR="001F306E" w:rsidRDefault="001F306E" w:rsidP="00E036AA">
            <w:r>
              <w:rPr>
                <w:sz w:val="16"/>
                <w:szCs w:val="16"/>
              </w:rPr>
              <w:t>A.7.6.16.2.1</w:t>
            </w:r>
          </w:p>
        </w:tc>
        <w:tc>
          <w:tcPr>
            <w:tcW w:w="998" w:type="dxa"/>
          </w:tcPr>
          <w:p w14:paraId="1A1462C7" w14:textId="77777777" w:rsidR="001F306E" w:rsidRDefault="001F306E" w:rsidP="00E036AA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1F306E" w14:paraId="772FB914" w14:textId="77777777" w:rsidTr="00E036AA">
        <w:tc>
          <w:tcPr>
            <w:tcW w:w="879" w:type="dxa"/>
          </w:tcPr>
          <w:p w14:paraId="7264444E" w14:textId="77777777" w:rsidR="001F306E" w:rsidRDefault="001F306E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9D6BF6" w14:textId="77777777" w:rsidR="001F306E" w:rsidRDefault="001F306E" w:rsidP="00E036AA">
            <w:r>
              <w:rPr>
                <w:sz w:val="16"/>
                <w:szCs w:val="16"/>
              </w:rPr>
              <w:t>4322</w:t>
            </w:r>
          </w:p>
        </w:tc>
        <w:tc>
          <w:tcPr>
            <w:tcW w:w="517" w:type="dxa"/>
          </w:tcPr>
          <w:p w14:paraId="31436727" w14:textId="77777777" w:rsidR="001F306E" w:rsidRDefault="001F306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D91226" w14:textId="77777777" w:rsidR="001F306E" w:rsidRDefault="001F306E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99DA26" w14:textId="77777777" w:rsidR="001F306E" w:rsidRDefault="001F306E" w:rsidP="00E036AA">
            <w:r>
              <w:rPr>
                <w:sz w:val="16"/>
                <w:szCs w:val="16"/>
              </w:rPr>
              <w:t>(NR_MG_enh-Perf)   Correction to A.7.6.16.2 Event triggered reporting test with NCSG for FR2</w:t>
            </w:r>
          </w:p>
        </w:tc>
        <w:tc>
          <w:tcPr>
            <w:tcW w:w="517" w:type="dxa"/>
          </w:tcPr>
          <w:p w14:paraId="4C52D34D" w14:textId="77777777" w:rsidR="001F306E" w:rsidRDefault="001F306E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810651" w14:textId="77777777" w:rsidR="001F306E" w:rsidRDefault="001F306E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0DC26FF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8D0C8BF" w14:textId="77777777" w:rsidR="001F306E" w:rsidRDefault="001F306E" w:rsidP="00E036AA">
            <w:r>
              <w:rPr>
                <w:sz w:val="16"/>
                <w:szCs w:val="16"/>
              </w:rPr>
              <w:t>R4-2407178</w:t>
            </w:r>
          </w:p>
        </w:tc>
        <w:tc>
          <w:tcPr>
            <w:tcW w:w="1597" w:type="dxa"/>
          </w:tcPr>
          <w:p w14:paraId="2CB22580" w14:textId="77777777" w:rsidR="001F306E" w:rsidRDefault="001F306E" w:rsidP="00E036AA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955585F" w14:textId="77777777" w:rsidR="001F306E" w:rsidRDefault="001F306E" w:rsidP="00E036AA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6A2C092E" w14:textId="77777777" w:rsidR="001F306E" w:rsidRDefault="001F306E" w:rsidP="00E036AA">
            <w:r>
              <w:rPr>
                <w:sz w:val="16"/>
                <w:szCs w:val="16"/>
              </w:rPr>
              <w:t>A.7.6.16.2.1</w:t>
            </w:r>
          </w:p>
        </w:tc>
        <w:tc>
          <w:tcPr>
            <w:tcW w:w="998" w:type="dxa"/>
          </w:tcPr>
          <w:p w14:paraId="36690D4B" w14:textId="77777777" w:rsidR="001F306E" w:rsidRDefault="001F306E" w:rsidP="00E036AA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1F306E" w14:paraId="1512B18E" w14:textId="77777777" w:rsidTr="00E036AA">
        <w:tc>
          <w:tcPr>
            <w:tcW w:w="879" w:type="dxa"/>
          </w:tcPr>
          <w:p w14:paraId="7CDC355D" w14:textId="77777777" w:rsidR="001F306E" w:rsidRDefault="001F306E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F82FCA" w14:textId="77777777" w:rsidR="001F306E" w:rsidRDefault="001F306E" w:rsidP="00E036AA">
            <w:r>
              <w:rPr>
                <w:sz w:val="16"/>
                <w:szCs w:val="16"/>
              </w:rPr>
              <w:t>4394</w:t>
            </w:r>
          </w:p>
        </w:tc>
        <w:tc>
          <w:tcPr>
            <w:tcW w:w="517" w:type="dxa"/>
          </w:tcPr>
          <w:p w14:paraId="1A4E2DBB" w14:textId="77777777" w:rsidR="001F306E" w:rsidRDefault="001F306E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3D0E23" w14:textId="77777777" w:rsidR="001F306E" w:rsidRDefault="001F306E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543F2F" w14:textId="77777777" w:rsidR="001F306E" w:rsidRDefault="001F306E" w:rsidP="00E036AA">
            <w:r>
              <w:rPr>
                <w:sz w:val="16"/>
                <w:szCs w:val="16"/>
              </w:rPr>
              <w:t>(NR_MG_enh-Perf) Maintenance CR for MGE perf part R17</w:t>
            </w:r>
          </w:p>
        </w:tc>
        <w:tc>
          <w:tcPr>
            <w:tcW w:w="517" w:type="dxa"/>
          </w:tcPr>
          <w:p w14:paraId="3C08F28C" w14:textId="77777777" w:rsidR="001F306E" w:rsidRDefault="001F306E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4DC418" w14:textId="77777777" w:rsidR="001F306E" w:rsidRDefault="001F306E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868A163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104368B" w14:textId="77777777" w:rsidR="001F306E" w:rsidRDefault="001F306E" w:rsidP="00E036AA">
            <w:r>
              <w:rPr>
                <w:sz w:val="16"/>
                <w:szCs w:val="16"/>
              </w:rPr>
              <w:t>R4-2410379</w:t>
            </w:r>
          </w:p>
        </w:tc>
        <w:tc>
          <w:tcPr>
            <w:tcW w:w="1597" w:type="dxa"/>
          </w:tcPr>
          <w:p w14:paraId="49AD5BB2" w14:textId="77777777" w:rsidR="001F306E" w:rsidRDefault="001F306E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AA39668" w14:textId="77777777" w:rsidR="001F306E" w:rsidRDefault="001F306E" w:rsidP="00E036AA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10CDC5FD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3122D9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</w:tr>
      <w:tr w:rsidR="001F306E" w14:paraId="6AA1056D" w14:textId="77777777" w:rsidTr="00E036AA">
        <w:tc>
          <w:tcPr>
            <w:tcW w:w="879" w:type="dxa"/>
          </w:tcPr>
          <w:p w14:paraId="09325C72" w14:textId="77777777" w:rsidR="001F306E" w:rsidRDefault="001F306E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113C4E" w14:textId="77777777" w:rsidR="001F306E" w:rsidRDefault="001F306E" w:rsidP="00E036AA">
            <w:r>
              <w:rPr>
                <w:sz w:val="16"/>
                <w:szCs w:val="16"/>
              </w:rPr>
              <w:t>4395</w:t>
            </w:r>
          </w:p>
        </w:tc>
        <w:tc>
          <w:tcPr>
            <w:tcW w:w="517" w:type="dxa"/>
          </w:tcPr>
          <w:p w14:paraId="6C4373B2" w14:textId="77777777" w:rsidR="001F306E" w:rsidRDefault="001F306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BA5B23" w14:textId="77777777" w:rsidR="001F306E" w:rsidRDefault="001F306E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474812" w14:textId="77777777" w:rsidR="001F306E" w:rsidRDefault="001F306E" w:rsidP="00E036AA">
            <w:r>
              <w:rPr>
                <w:sz w:val="16"/>
                <w:szCs w:val="16"/>
              </w:rPr>
              <w:t>(NR_MG_enh-Perf) Maintenance CR for MGE perf part R18</w:t>
            </w:r>
          </w:p>
        </w:tc>
        <w:tc>
          <w:tcPr>
            <w:tcW w:w="517" w:type="dxa"/>
          </w:tcPr>
          <w:p w14:paraId="33A4CC35" w14:textId="77777777" w:rsidR="001F306E" w:rsidRDefault="001F306E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3AD5DC" w14:textId="77777777" w:rsidR="001F306E" w:rsidRDefault="001F306E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02B3322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45593DD" w14:textId="77777777" w:rsidR="001F306E" w:rsidRDefault="001F306E" w:rsidP="00E036AA">
            <w:r>
              <w:rPr>
                <w:sz w:val="16"/>
                <w:szCs w:val="16"/>
              </w:rPr>
              <w:t>R4-2407694</w:t>
            </w:r>
          </w:p>
        </w:tc>
        <w:tc>
          <w:tcPr>
            <w:tcW w:w="1597" w:type="dxa"/>
          </w:tcPr>
          <w:p w14:paraId="22167082" w14:textId="77777777" w:rsidR="001F306E" w:rsidRDefault="001F306E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1E7024B" w14:textId="77777777" w:rsidR="001F306E" w:rsidRDefault="001F306E" w:rsidP="00E036AA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264FD3A2" w14:textId="77777777" w:rsidR="001F306E" w:rsidRDefault="001F306E" w:rsidP="00E036AA">
            <w:r>
              <w:rPr>
                <w:sz w:val="16"/>
                <w:szCs w:val="16"/>
              </w:rPr>
              <w:t>A.6.6.18.3, A.6.6.18.4</w:t>
            </w:r>
          </w:p>
        </w:tc>
        <w:tc>
          <w:tcPr>
            <w:tcW w:w="998" w:type="dxa"/>
          </w:tcPr>
          <w:p w14:paraId="5F76C644" w14:textId="77777777" w:rsidR="001F306E" w:rsidRDefault="001F306E" w:rsidP="00E036AA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1F306E" w14:paraId="29BBC7D1" w14:textId="77777777" w:rsidTr="00E036AA">
        <w:tc>
          <w:tcPr>
            <w:tcW w:w="879" w:type="dxa"/>
          </w:tcPr>
          <w:p w14:paraId="3E5A27ED" w14:textId="77777777" w:rsidR="001F306E" w:rsidRDefault="001F306E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BA7635" w14:textId="77777777" w:rsidR="001F306E" w:rsidRDefault="001F306E" w:rsidP="00E036AA">
            <w:r>
              <w:rPr>
                <w:sz w:val="16"/>
                <w:szCs w:val="16"/>
              </w:rPr>
              <w:t>4419</w:t>
            </w:r>
          </w:p>
        </w:tc>
        <w:tc>
          <w:tcPr>
            <w:tcW w:w="517" w:type="dxa"/>
          </w:tcPr>
          <w:p w14:paraId="43559131" w14:textId="77777777" w:rsidR="001F306E" w:rsidRDefault="001F306E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AFD8A5" w14:textId="77777777" w:rsidR="001F306E" w:rsidRDefault="001F306E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171599" w14:textId="77777777" w:rsidR="001F306E" w:rsidRDefault="001F306E" w:rsidP="00E036AA">
            <w:r>
              <w:rPr>
                <w:sz w:val="16"/>
                <w:szCs w:val="16"/>
              </w:rPr>
              <w:t>CR on Rel-17 NCSG requirements (Rel-17 spec)</w:t>
            </w:r>
          </w:p>
        </w:tc>
        <w:tc>
          <w:tcPr>
            <w:tcW w:w="517" w:type="dxa"/>
          </w:tcPr>
          <w:p w14:paraId="75A45862" w14:textId="77777777" w:rsidR="001F306E" w:rsidRDefault="001F306E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DFA495" w14:textId="77777777" w:rsidR="001F306E" w:rsidRDefault="001F306E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AB9C111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3309A51" w14:textId="77777777" w:rsidR="001F306E" w:rsidRDefault="001F306E" w:rsidP="00E036AA">
            <w:r>
              <w:rPr>
                <w:sz w:val="16"/>
                <w:szCs w:val="16"/>
              </w:rPr>
              <w:t>R4-2410236</w:t>
            </w:r>
          </w:p>
        </w:tc>
        <w:tc>
          <w:tcPr>
            <w:tcW w:w="1597" w:type="dxa"/>
          </w:tcPr>
          <w:p w14:paraId="2A9CF9E8" w14:textId="77777777" w:rsidR="001F306E" w:rsidRDefault="001F306E" w:rsidP="00E036AA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32C0315" w14:textId="77777777" w:rsidR="001F306E" w:rsidRDefault="001F306E" w:rsidP="00E036AA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2A7F399C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D1EE9C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</w:tr>
      <w:tr w:rsidR="001F306E" w14:paraId="157D4749" w14:textId="77777777" w:rsidTr="00E036AA">
        <w:tc>
          <w:tcPr>
            <w:tcW w:w="879" w:type="dxa"/>
          </w:tcPr>
          <w:p w14:paraId="23ED5B31" w14:textId="77777777" w:rsidR="001F306E" w:rsidRDefault="001F306E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D03E77" w14:textId="77777777" w:rsidR="001F306E" w:rsidRDefault="001F306E" w:rsidP="00E036AA">
            <w:r>
              <w:rPr>
                <w:sz w:val="16"/>
                <w:szCs w:val="16"/>
              </w:rPr>
              <w:t>4420</w:t>
            </w:r>
          </w:p>
        </w:tc>
        <w:tc>
          <w:tcPr>
            <w:tcW w:w="517" w:type="dxa"/>
          </w:tcPr>
          <w:p w14:paraId="46F94900" w14:textId="77777777" w:rsidR="001F306E" w:rsidRDefault="001F306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7262CF" w14:textId="77777777" w:rsidR="001F306E" w:rsidRDefault="001F306E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4588ED" w14:textId="77777777" w:rsidR="001F306E" w:rsidRDefault="001F306E" w:rsidP="00E036AA">
            <w:r>
              <w:rPr>
                <w:sz w:val="16"/>
                <w:szCs w:val="16"/>
              </w:rPr>
              <w:t>CR on Rel-17 NCSG requirements (Rel-18 spec)</w:t>
            </w:r>
          </w:p>
        </w:tc>
        <w:tc>
          <w:tcPr>
            <w:tcW w:w="517" w:type="dxa"/>
          </w:tcPr>
          <w:p w14:paraId="6DA2AAE3" w14:textId="77777777" w:rsidR="001F306E" w:rsidRDefault="001F306E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82A88D" w14:textId="77777777" w:rsidR="001F306E" w:rsidRDefault="001F306E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388D3DB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3345FF5" w14:textId="77777777" w:rsidR="001F306E" w:rsidRDefault="001F306E" w:rsidP="00E036AA">
            <w:r>
              <w:rPr>
                <w:sz w:val="16"/>
                <w:szCs w:val="16"/>
              </w:rPr>
              <w:t>R4-2407875</w:t>
            </w:r>
          </w:p>
        </w:tc>
        <w:tc>
          <w:tcPr>
            <w:tcW w:w="1597" w:type="dxa"/>
          </w:tcPr>
          <w:p w14:paraId="6B522D51" w14:textId="77777777" w:rsidR="001F306E" w:rsidRDefault="001F306E" w:rsidP="00E036AA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AA16B2B" w14:textId="77777777" w:rsidR="001F306E" w:rsidRDefault="001F306E" w:rsidP="00E036AA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2D993C72" w14:textId="77777777" w:rsidR="001F306E" w:rsidRDefault="001F306E" w:rsidP="00E036AA">
            <w:r>
              <w:rPr>
                <w:sz w:val="16"/>
                <w:szCs w:val="16"/>
              </w:rPr>
              <w:t>9.1.9.2  9.1.9.3</w:t>
            </w:r>
          </w:p>
        </w:tc>
        <w:tc>
          <w:tcPr>
            <w:tcW w:w="998" w:type="dxa"/>
          </w:tcPr>
          <w:p w14:paraId="6AB0A380" w14:textId="77777777" w:rsidR="001F306E" w:rsidRDefault="001F306E" w:rsidP="00E036AA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1F306E" w14:paraId="60552B17" w14:textId="77777777" w:rsidTr="00E036AA">
        <w:tc>
          <w:tcPr>
            <w:tcW w:w="879" w:type="dxa"/>
          </w:tcPr>
          <w:p w14:paraId="02247093" w14:textId="77777777" w:rsidR="001F306E" w:rsidRDefault="001F306E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FF5B98" w14:textId="77777777" w:rsidR="001F306E" w:rsidRDefault="001F306E" w:rsidP="00E036AA">
            <w:r>
              <w:rPr>
                <w:sz w:val="16"/>
                <w:szCs w:val="16"/>
              </w:rPr>
              <w:t>4559</w:t>
            </w:r>
          </w:p>
        </w:tc>
        <w:tc>
          <w:tcPr>
            <w:tcW w:w="517" w:type="dxa"/>
          </w:tcPr>
          <w:p w14:paraId="4169A5CC" w14:textId="77777777" w:rsidR="001F306E" w:rsidRDefault="001F306E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0A49D8" w14:textId="77777777" w:rsidR="001F306E" w:rsidRDefault="001F306E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EBFA8ED" w14:textId="77777777" w:rsidR="001F306E" w:rsidRDefault="001F306E" w:rsidP="00E036AA">
            <w:r>
              <w:rPr>
                <w:sz w:val="16"/>
                <w:szCs w:val="16"/>
              </w:rPr>
              <w:t>(NR_pos-Core) CR on measurement requirements for R16 positioning</w:t>
            </w:r>
          </w:p>
        </w:tc>
        <w:tc>
          <w:tcPr>
            <w:tcW w:w="517" w:type="dxa"/>
          </w:tcPr>
          <w:p w14:paraId="79C0748B" w14:textId="77777777" w:rsidR="001F306E" w:rsidRDefault="001F306E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4400A4" w14:textId="77777777" w:rsidR="001F306E" w:rsidRDefault="001F306E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36D96F11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E86B0B2" w14:textId="77777777" w:rsidR="001F306E" w:rsidRDefault="001F306E" w:rsidP="00E036AA">
            <w:r>
              <w:rPr>
                <w:sz w:val="16"/>
                <w:szCs w:val="16"/>
              </w:rPr>
              <w:t>R4-2410222</w:t>
            </w:r>
          </w:p>
        </w:tc>
        <w:tc>
          <w:tcPr>
            <w:tcW w:w="1597" w:type="dxa"/>
          </w:tcPr>
          <w:p w14:paraId="20358E7B" w14:textId="77777777" w:rsidR="001F306E" w:rsidRDefault="001F306E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1A7DB27" w14:textId="77777777" w:rsidR="001F306E" w:rsidRDefault="001F306E" w:rsidP="00E036AA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5F8F322B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849502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</w:tr>
      <w:tr w:rsidR="001F306E" w14:paraId="7BDE7FCF" w14:textId="77777777" w:rsidTr="00E036AA">
        <w:tc>
          <w:tcPr>
            <w:tcW w:w="879" w:type="dxa"/>
          </w:tcPr>
          <w:p w14:paraId="3E63087E" w14:textId="77777777" w:rsidR="001F306E" w:rsidRDefault="001F306E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499C44" w14:textId="77777777" w:rsidR="001F306E" w:rsidRDefault="001F306E" w:rsidP="00E036AA">
            <w:r>
              <w:rPr>
                <w:sz w:val="16"/>
                <w:szCs w:val="16"/>
              </w:rPr>
              <w:t>4560</w:t>
            </w:r>
          </w:p>
        </w:tc>
        <w:tc>
          <w:tcPr>
            <w:tcW w:w="517" w:type="dxa"/>
          </w:tcPr>
          <w:p w14:paraId="3AFCDC62" w14:textId="77777777" w:rsidR="001F306E" w:rsidRDefault="001F306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9F62DD" w14:textId="77777777" w:rsidR="001F306E" w:rsidRDefault="001F306E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A061CC" w14:textId="77777777" w:rsidR="001F306E" w:rsidRDefault="001F306E" w:rsidP="00E036AA">
            <w:r>
              <w:rPr>
                <w:sz w:val="16"/>
                <w:szCs w:val="16"/>
              </w:rPr>
              <w:t>(NR_pos-Core) CR on measurement requirements for R16 positioning R17</w:t>
            </w:r>
          </w:p>
        </w:tc>
        <w:tc>
          <w:tcPr>
            <w:tcW w:w="517" w:type="dxa"/>
          </w:tcPr>
          <w:p w14:paraId="65D49AB6" w14:textId="77777777" w:rsidR="001F306E" w:rsidRDefault="001F306E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401C86" w14:textId="77777777" w:rsidR="001F306E" w:rsidRDefault="001F306E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E930371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8F7D9D3" w14:textId="77777777" w:rsidR="001F306E" w:rsidRDefault="001F306E" w:rsidP="00E036AA">
            <w:r>
              <w:rPr>
                <w:sz w:val="16"/>
                <w:szCs w:val="16"/>
              </w:rPr>
              <w:t>R4-2409242</w:t>
            </w:r>
          </w:p>
        </w:tc>
        <w:tc>
          <w:tcPr>
            <w:tcW w:w="1597" w:type="dxa"/>
          </w:tcPr>
          <w:p w14:paraId="476C29FA" w14:textId="77777777" w:rsidR="001F306E" w:rsidRDefault="001F306E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B9329C0" w14:textId="77777777" w:rsidR="001F306E" w:rsidRDefault="001F306E" w:rsidP="00E036AA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77B55AA0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62AEF4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</w:tr>
      <w:tr w:rsidR="001F306E" w14:paraId="0E103F50" w14:textId="77777777" w:rsidTr="00E036AA">
        <w:tc>
          <w:tcPr>
            <w:tcW w:w="879" w:type="dxa"/>
          </w:tcPr>
          <w:p w14:paraId="21DA18BE" w14:textId="77777777" w:rsidR="001F306E" w:rsidRDefault="001F306E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F40445" w14:textId="77777777" w:rsidR="001F306E" w:rsidRDefault="001F306E" w:rsidP="00E036AA">
            <w:r>
              <w:rPr>
                <w:sz w:val="16"/>
                <w:szCs w:val="16"/>
              </w:rPr>
              <w:t>4561</w:t>
            </w:r>
          </w:p>
        </w:tc>
        <w:tc>
          <w:tcPr>
            <w:tcW w:w="517" w:type="dxa"/>
          </w:tcPr>
          <w:p w14:paraId="1A549D57" w14:textId="77777777" w:rsidR="001F306E" w:rsidRDefault="001F306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24D704" w14:textId="77777777" w:rsidR="001F306E" w:rsidRDefault="001F306E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598814" w14:textId="77777777" w:rsidR="001F306E" w:rsidRDefault="001F306E" w:rsidP="00E036AA">
            <w:r>
              <w:rPr>
                <w:sz w:val="16"/>
                <w:szCs w:val="16"/>
              </w:rPr>
              <w:t>(NR_pos-Core) CR on measurement requirements for R16 positioning R18</w:t>
            </w:r>
          </w:p>
        </w:tc>
        <w:tc>
          <w:tcPr>
            <w:tcW w:w="517" w:type="dxa"/>
          </w:tcPr>
          <w:p w14:paraId="78C60FA6" w14:textId="77777777" w:rsidR="001F306E" w:rsidRDefault="001F306E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534FD5" w14:textId="77777777" w:rsidR="001F306E" w:rsidRDefault="001F306E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42A9A62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171930C" w14:textId="77777777" w:rsidR="001F306E" w:rsidRDefault="001F306E" w:rsidP="00E036AA">
            <w:r>
              <w:rPr>
                <w:sz w:val="16"/>
                <w:szCs w:val="16"/>
              </w:rPr>
              <w:t>R4-2409243</w:t>
            </w:r>
          </w:p>
        </w:tc>
        <w:tc>
          <w:tcPr>
            <w:tcW w:w="1597" w:type="dxa"/>
          </w:tcPr>
          <w:p w14:paraId="7D22E6FB" w14:textId="77777777" w:rsidR="001F306E" w:rsidRDefault="001F306E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F043128" w14:textId="77777777" w:rsidR="001F306E" w:rsidRDefault="001F306E" w:rsidP="00E036AA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1EDEA838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E83A45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</w:tr>
      <w:tr w:rsidR="001F306E" w14:paraId="6E39797A" w14:textId="77777777" w:rsidTr="00E036AA">
        <w:tc>
          <w:tcPr>
            <w:tcW w:w="879" w:type="dxa"/>
          </w:tcPr>
          <w:p w14:paraId="2059962A" w14:textId="77777777" w:rsidR="001F306E" w:rsidRDefault="001F306E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E28248" w14:textId="77777777" w:rsidR="001F306E" w:rsidRDefault="001F306E" w:rsidP="00E036AA">
            <w:r>
              <w:rPr>
                <w:sz w:val="16"/>
                <w:szCs w:val="16"/>
              </w:rPr>
              <w:t>4562</w:t>
            </w:r>
          </w:p>
        </w:tc>
        <w:tc>
          <w:tcPr>
            <w:tcW w:w="517" w:type="dxa"/>
          </w:tcPr>
          <w:p w14:paraId="37ACC066" w14:textId="77777777" w:rsidR="001F306E" w:rsidRDefault="001F306E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5DE464" w14:textId="77777777" w:rsidR="001F306E" w:rsidRDefault="001F306E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0FBA47" w14:textId="77777777" w:rsidR="001F306E" w:rsidRDefault="001F306E" w:rsidP="00E036AA">
            <w:r>
              <w:rPr>
                <w:sz w:val="16"/>
                <w:szCs w:val="16"/>
              </w:rPr>
              <w:t>(NR_MG_enh-Core) CR on Rel-17 MGE core requirements</w:t>
            </w:r>
          </w:p>
        </w:tc>
        <w:tc>
          <w:tcPr>
            <w:tcW w:w="517" w:type="dxa"/>
          </w:tcPr>
          <w:p w14:paraId="506A09A3" w14:textId="77777777" w:rsidR="001F306E" w:rsidRDefault="001F306E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0095DF" w14:textId="77777777" w:rsidR="001F306E" w:rsidRDefault="001F306E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248255D1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723098B" w14:textId="77777777" w:rsidR="001F306E" w:rsidRDefault="001F306E" w:rsidP="00E036AA">
            <w:r>
              <w:rPr>
                <w:sz w:val="16"/>
                <w:szCs w:val="16"/>
              </w:rPr>
              <w:t>R4-2410390</w:t>
            </w:r>
          </w:p>
        </w:tc>
        <w:tc>
          <w:tcPr>
            <w:tcW w:w="1597" w:type="dxa"/>
          </w:tcPr>
          <w:p w14:paraId="5631F26F" w14:textId="77777777" w:rsidR="001F306E" w:rsidRDefault="001F306E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52E7D77" w14:textId="77777777" w:rsidR="001F306E" w:rsidRDefault="001F306E" w:rsidP="00E036AA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739022B5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9069D8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</w:tr>
      <w:tr w:rsidR="001F306E" w14:paraId="1AC8736F" w14:textId="77777777" w:rsidTr="00E036AA">
        <w:tc>
          <w:tcPr>
            <w:tcW w:w="879" w:type="dxa"/>
          </w:tcPr>
          <w:p w14:paraId="2DF640D2" w14:textId="77777777" w:rsidR="001F306E" w:rsidRDefault="001F306E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2189BC" w14:textId="77777777" w:rsidR="001F306E" w:rsidRDefault="001F306E" w:rsidP="00E036AA">
            <w:r>
              <w:rPr>
                <w:sz w:val="16"/>
                <w:szCs w:val="16"/>
              </w:rPr>
              <w:t>4563</w:t>
            </w:r>
          </w:p>
        </w:tc>
        <w:tc>
          <w:tcPr>
            <w:tcW w:w="517" w:type="dxa"/>
          </w:tcPr>
          <w:p w14:paraId="30ADDC25" w14:textId="77777777" w:rsidR="001F306E" w:rsidRDefault="001F306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E35208" w14:textId="77777777" w:rsidR="001F306E" w:rsidRDefault="001F306E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CEC788" w14:textId="77777777" w:rsidR="001F306E" w:rsidRDefault="001F306E" w:rsidP="00E036AA">
            <w:r>
              <w:rPr>
                <w:sz w:val="16"/>
                <w:szCs w:val="16"/>
              </w:rPr>
              <w:t>(NR_MG_enh-Core) CR on Rel-17 MGE core requirements R18</w:t>
            </w:r>
          </w:p>
        </w:tc>
        <w:tc>
          <w:tcPr>
            <w:tcW w:w="517" w:type="dxa"/>
          </w:tcPr>
          <w:p w14:paraId="0EC9A951" w14:textId="77777777" w:rsidR="001F306E" w:rsidRDefault="001F306E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9713408" w14:textId="77777777" w:rsidR="001F306E" w:rsidRDefault="001F306E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6E60C2B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26DB1BA" w14:textId="77777777" w:rsidR="001F306E" w:rsidRDefault="001F306E" w:rsidP="00E036AA">
            <w:r>
              <w:rPr>
                <w:sz w:val="16"/>
                <w:szCs w:val="16"/>
              </w:rPr>
              <w:t>R4-2409245</w:t>
            </w:r>
          </w:p>
        </w:tc>
        <w:tc>
          <w:tcPr>
            <w:tcW w:w="1597" w:type="dxa"/>
          </w:tcPr>
          <w:p w14:paraId="3547F9D3" w14:textId="77777777" w:rsidR="001F306E" w:rsidRDefault="001F306E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547D18C" w14:textId="77777777" w:rsidR="001F306E" w:rsidRDefault="001F306E" w:rsidP="00E036AA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4F3E9CAF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0DC196" w14:textId="77777777" w:rsidR="001F306E" w:rsidRDefault="001F306E" w:rsidP="00E036AA">
            <w:pPr>
              <w:rPr>
                <w:sz w:val="16"/>
                <w:szCs w:val="16"/>
              </w:rPr>
            </w:pPr>
          </w:p>
        </w:tc>
      </w:tr>
      <w:tr w:rsidR="001F306E" w14:paraId="497980FF" w14:textId="77777777" w:rsidTr="00E036AA">
        <w:tc>
          <w:tcPr>
            <w:tcW w:w="879" w:type="dxa"/>
          </w:tcPr>
          <w:p w14:paraId="170117EF" w14:textId="77777777" w:rsidR="001F306E" w:rsidRDefault="001F306E" w:rsidP="00E036AA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1FFFDE8E" w14:textId="77777777" w:rsidR="001F306E" w:rsidRDefault="001F306E" w:rsidP="00E036AA"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 w14:paraId="36099FF0" w14:textId="77777777" w:rsidR="001F306E" w:rsidRDefault="001F306E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49966D" w14:textId="77777777" w:rsidR="001F306E" w:rsidRDefault="001F306E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1C9E13" w14:textId="77777777" w:rsidR="001F306E" w:rsidRDefault="001F306E" w:rsidP="00E036AA">
            <w:r>
              <w:rPr>
                <w:sz w:val="16"/>
                <w:szCs w:val="16"/>
              </w:rPr>
              <w:t>CR for 38151 on UE positioning for FR1 MIMO OTA</w:t>
            </w:r>
          </w:p>
        </w:tc>
        <w:tc>
          <w:tcPr>
            <w:tcW w:w="517" w:type="dxa"/>
          </w:tcPr>
          <w:p w14:paraId="38E92DDF" w14:textId="77777777" w:rsidR="001F306E" w:rsidRDefault="001F306E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919E39" w14:textId="77777777" w:rsidR="001F306E" w:rsidRDefault="001F306E" w:rsidP="00E036AA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16FE539" w14:textId="77777777" w:rsidR="001F306E" w:rsidRDefault="001F306E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CB9807D" w14:textId="77777777" w:rsidR="001F306E" w:rsidRDefault="001F306E" w:rsidP="00E036AA">
            <w:r>
              <w:rPr>
                <w:sz w:val="16"/>
                <w:szCs w:val="16"/>
              </w:rPr>
              <w:t>R4-2409123</w:t>
            </w:r>
          </w:p>
        </w:tc>
        <w:tc>
          <w:tcPr>
            <w:tcW w:w="1597" w:type="dxa"/>
          </w:tcPr>
          <w:p w14:paraId="738331DE" w14:textId="77777777" w:rsidR="001F306E" w:rsidRDefault="001F306E" w:rsidP="00E036AA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0B1D1899" w14:textId="77777777" w:rsidR="001F306E" w:rsidRDefault="001F306E" w:rsidP="00E036AA">
            <w:r>
              <w:rPr>
                <w:sz w:val="16"/>
                <w:szCs w:val="16"/>
              </w:rPr>
              <w:t>NR_MIMO_OTA-Core</w:t>
            </w:r>
          </w:p>
        </w:tc>
        <w:tc>
          <w:tcPr>
            <w:tcW w:w="2323" w:type="dxa"/>
          </w:tcPr>
          <w:p w14:paraId="76455E4D" w14:textId="77777777" w:rsidR="001F306E" w:rsidRDefault="001F306E" w:rsidP="00E036AA"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 w14:paraId="5E3F9D11" w14:textId="77777777" w:rsidR="001F306E" w:rsidRDefault="001F306E" w:rsidP="00E036AA">
            <w:r>
              <w:rPr>
                <w:sz w:val="16"/>
                <w:szCs w:val="16"/>
              </w:rPr>
              <w:t xml:space="preserve">TS/TR ... CR ... 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03E23FA6" w14:textId="77777777" w:rsidR="00480259" w:rsidRDefault="00480259" w:rsidP="00480259"/>
    <w:p w14:paraId="19B07DFA" w14:textId="77777777" w:rsidR="00480259" w:rsidRDefault="00480259" w:rsidP="00480259"/>
    <w:p w14:paraId="36E1E0F9" w14:textId="7E67C9AC" w:rsidR="00480259" w:rsidRDefault="000C6B1F" w:rsidP="00512C52">
      <w:pPr>
        <w:pStyle w:val="Heading2"/>
        <w:rPr>
          <w:rFonts w:cs="Arial"/>
          <w:noProof/>
        </w:rPr>
      </w:pPr>
      <w:r w:rsidRPr="000C6B1F">
        <w:rPr>
          <w:noProof/>
        </w:rPr>
        <w:t>RP-241400</w:t>
      </w:r>
    </w:p>
    <w:p w14:paraId="12808368" w14:textId="4FCD3E9B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20</w:t>
      </w:r>
    </w:p>
    <w:p w14:paraId="673DE32D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81964" w:rsidRPr="004E535C" w14:paraId="0A5AC04D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8C60216" w14:textId="77777777" w:rsidR="00981964" w:rsidRPr="00BF1EB6" w:rsidRDefault="0098196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4ACE13" w14:textId="77777777" w:rsidR="00981964" w:rsidRPr="00BF1EB6" w:rsidRDefault="0098196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D07EB3" w14:textId="77777777" w:rsidR="00981964" w:rsidRPr="00BF1EB6" w:rsidRDefault="0098196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998406" w14:textId="77777777" w:rsidR="00981964" w:rsidRPr="00BF1EB6" w:rsidRDefault="0098196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C6AC2B5" w14:textId="77777777" w:rsidR="00981964" w:rsidRPr="00BF1EB6" w:rsidRDefault="0098196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BC5C25" w14:textId="77777777" w:rsidR="00981964" w:rsidRPr="00BF1EB6" w:rsidRDefault="0098196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27A85E" w14:textId="77777777" w:rsidR="00981964" w:rsidRPr="00BF1EB6" w:rsidRDefault="0098196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3730F71" w14:textId="77777777" w:rsidR="00981964" w:rsidRPr="00BF1EB6" w:rsidRDefault="0098196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0242E1A" w14:textId="77777777" w:rsidR="00981964" w:rsidRPr="00BF1EB6" w:rsidRDefault="0098196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09834B" w14:textId="77777777" w:rsidR="00981964" w:rsidRPr="00BF1EB6" w:rsidRDefault="0098196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2FECB01" w14:textId="77777777" w:rsidR="00981964" w:rsidRPr="00BF1EB6" w:rsidRDefault="0098196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3BEE1BF" w14:textId="77777777" w:rsidR="00981964" w:rsidRPr="00BF1EB6" w:rsidRDefault="0098196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CE723F2" w14:textId="77777777" w:rsidR="00981964" w:rsidRPr="00BF1EB6" w:rsidRDefault="0098196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81964" w14:paraId="1B8756EB" w14:textId="77777777" w:rsidTr="00E036AA">
        <w:tc>
          <w:tcPr>
            <w:tcW w:w="879" w:type="dxa"/>
          </w:tcPr>
          <w:p w14:paraId="56900517" w14:textId="77777777" w:rsidR="00981964" w:rsidRDefault="00981964" w:rsidP="00E036AA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6E202941" w14:textId="77777777" w:rsidR="00981964" w:rsidRDefault="00981964" w:rsidP="00E036AA">
            <w:r>
              <w:rPr>
                <w:sz w:val="16"/>
                <w:szCs w:val="16"/>
              </w:rPr>
              <w:t>0739</w:t>
            </w:r>
          </w:p>
        </w:tc>
        <w:tc>
          <w:tcPr>
            <w:tcW w:w="517" w:type="dxa"/>
          </w:tcPr>
          <w:p w14:paraId="62DBA403" w14:textId="77777777" w:rsidR="00981964" w:rsidRDefault="00981964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2FFB9B" w14:textId="77777777" w:rsidR="00981964" w:rsidRDefault="00981964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D42E19" w14:textId="77777777" w:rsidR="00981964" w:rsidRDefault="00981964" w:rsidP="00E036AA">
            <w:r>
              <w:rPr>
                <w:sz w:val="16"/>
                <w:szCs w:val="16"/>
              </w:rPr>
              <w:t>CR for TS 38.101-2 Rel-17 clarification on Redcap Applicability in FR2 power classes</w:t>
            </w:r>
          </w:p>
        </w:tc>
        <w:tc>
          <w:tcPr>
            <w:tcW w:w="517" w:type="dxa"/>
          </w:tcPr>
          <w:p w14:paraId="7CF91ED0" w14:textId="77777777" w:rsidR="00981964" w:rsidRDefault="0098196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20186E" w14:textId="77777777" w:rsidR="00981964" w:rsidRDefault="00981964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656325D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3D7041B" w14:textId="77777777" w:rsidR="00981964" w:rsidRDefault="00981964" w:rsidP="00E036AA">
            <w:r>
              <w:rPr>
                <w:sz w:val="16"/>
                <w:szCs w:val="16"/>
              </w:rPr>
              <w:t>R4-2410678</w:t>
            </w:r>
          </w:p>
        </w:tc>
        <w:tc>
          <w:tcPr>
            <w:tcW w:w="1597" w:type="dxa"/>
          </w:tcPr>
          <w:p w14:paraId="4AC5766B" w14:textId="77777777" w:rsidR="00981964" w:rsidRDefault="00981964" w:rsidP="00E036AA">
            <w:r>
              <w:rPr>
                <w:sz w:val="16"/>
                <w:szCs w:val="16"/>
              </w:rPr>
              <w:t>Sony, Qualcomm Incorporated</w:t>
            </w:r>
          </w:p>
        </w:tc>
        <w:tc>
          <w:tcPr>
            <w:tcW w:w="1122" w:type="dxa"/>
          </w:tcPr>
          <w:p w14:paraId="145CD552" w14:textId="77777777" w:rsidR="00981964" w:rsidRDefault="00981964" w:rsidP="00E036AA">
            <w:r>
              <w:rPr>
                <w:sz w:val="16"/>
                <w:szCs w:val="16"/>
              </w:rPr>
              <w:t>NR_redcap</w:t>
            </w:r>
          </w:p>
        </w:tc>
        <w:tc>
          <w:tcPr>
            <w:tcW w:w="2323" w:type="dxa"/>
          </w:tcPr>
          <w:p w14:paraId="48705439" w14:textId="77777777" w:rsidR="00981964" w:rsidRDefault="00981964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5BF9B5" w14:textId="77777777" w:rsidR="00981964" w:rsidRDefault="00981964" w:rsidP="00E036AA">
            <w:pPr>
              <w:rPr>
                <w:sz w:val="16"/>
                <w:szCs w:val="16"/>
              </w:rPr>
            </w:pPr>
          </w:p>
        </w:tc>
      </w:tr>
      <w:tr w:rsidR="00981964" w14:paraId="4276833F" w14:textId="77777777" w:rsidTr="00E036AA">
        <w:tc>
          <w:tcPr>
            <w:tcW w:w="879" w:type="dxa"/>
          </w:tcPr>
          <w:p w14:paraId="321E37C2" w14:textId="77777777" w:rsidR="00981964" w:rsidRDefault="00981964" w:rsidP="00E036AA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C4DE4C5" w14:textId="77777777" w:rsidR="00981964" w:rsidRDefault="00981964" w:rsidP="00E036AA">
            <w:r>
              <w:rPr>
                <w:sz w:val="16"/>
                <w:szCs w:val="16"/>
              </w:rPr>
              <w:t>0740</w:t>
            </w:r>
          </w:p>
        </w:tc>
        <w:tc>
          <w:tcPr>
            <w:tcW w:w="517" w:type="dxa"/>
          </w:tcPr>
          <w:p w14:paraId="634E247E" w14:textId="77777777" w:rsidR="00981964" w:rsidRDefault="00981964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DAE830" w14:textId="77777777" w:rsidR="00981964" w:rsidRDefault="00981964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0A614A" w14:textId="77777777" w:rsidR="00981964" w:rsidRDefault="00981964" w:rsidP="00E036AA">
            <w:r>
              <w:rPr>
                <w:sz w:val="16"/>
                <w:szCs w:val="16"/>
              </w:rPr>
              <w:t>CR for TS 38.101-2 Rel-18 clarification on Redcap Applicability in FR2 power classes</w:t>
            </w:r>
          </w:p>
        </w:tc>
        <w:tc>
          <w:tcPr>
            <w:tcW w:w="517" w:type="dxa"/>
          </w:tcPr>
          <w:p w14:paraId="0D432449" w14:textId="77777777" w:rsidR="00981964" w:rsidRDefault="00981964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D3B42C" w14:textId="77777777" w:rsidR="00981964" w:rsidRDefault="00981964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BB3E9E7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0212EAA" w14:textId="77777777" w:rsidR="00981964" w:rsidRDefault="00981964" w:rsidP="00E036AA">
            <w:r>
              <w:rPr>
                <w:sz w:val="16"/>
                <w:szCs w:val="16"/>
              </w:rPr>
              <w:t>R4-2408305</w:t>
            </w:r>
          </w:p>
        </w:tc>
        <w:tc>
          <w:tcPr>
            <w:tcW w:w="1597" w:type="dxa"/>
          </w:tcPr>
          <w:p w14:paraId="2408113E" w14:textId="77777777" w:rsidR="00981964" w:rsidRDefault="00981964" w:rsidP="00E036AA">
            <w:r>
              <w:rPr>
                <w:sz w:val="16"/>
                <w:szCs w:val="16"/>
              </w:rPr>
              <w:t>Sony, Qualcomm Incorporated</w:t>
            </w:r>
          </w:p>
        </w:tc>
        <w:tc>
          <w:tcPr>
            <w:tcW w:w="1122" w:type="dxa"/>
          </w:tcPr>
          <w:p w14:paraId="648A3710" w14:textId="77777777" w:rsidR="00981964" w:rsidRDefault="00981964" w:rsidP="00E036AA">
            <w:r>
              <w:rPr>
                <w:sz w:val="16"/>
                <w:szCs w:val="16"/>
              </w:rPr>
              <w:t>NR_redcap</w:t>
            </w:r>
          </w:p>
        </w:tc>
        <w:tc>
          <w:tcPr>
            <w:tcW w:w="2323" w:type="dxa"/>
          </w:tcPr>
          <w:p w14:paraId="256F3BDA" w14:textId="77777777" w:rsidR="00981964" w:rsidRDefault="00981964" w:rsidP="00E036AA">
            <w:r>
              <w:rPr>
                <w:sz w:val="16"/>
                <w:szCs w:val="16"/>
              </w:rPr>
              <w:t>6.2.1.0</w:t>
            </w:r>
          </w:p>
        </w:tc>
        <w:tc>
          <w:tcPr>
            <w:tcW w:w="998" w:type="dxa"/>
          </w:tcPr>
          <w:p w14:paraId="3757E845" w14:textId="77777777" w:rsidR="00981964" w:rsidRDefault="00981964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1964" w14:paraId="1A9A97F3" w14:textId="77777777" w:rsidTr="00E036AA">
        <w:tc>
          <w:tcPr>
            <w:tcW w:w="879" w:type="dxa"/>
          </w:tcPr>
          <w:p w14:paraId="5795DC1B" w14:textId="77777777" w:rsidR="00981964" w:rsidRDefault="00981964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B29D7F1" w14:textId="77777777" w:rsidR="00981964" w:rsidRDefault="00981964" w:rsidP="00E036AA">
            <w:r>
              <w:rPr>
                <w:sz w:val="16"/>
                <w:szCs w:val="16"/>
              </w:rPr>
              <w:t>4425</w:t>
            </w:r>
          </w:p>
        </w:tc>
        <w:tc>
          <w:tcPr>
            <w:tcW w:w="517" w:type="dxa"/>
          </w:tcPr>
          <w:p w14:paraId="7F4E141C" w14:textId="77777777" w:rsidR="00981964" w:rsidRDefault="00981964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667506" w14:textId="77777777" w:rsidR="00981964" w:rsidRDefault="00981964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A454F4" w14:textId="77777777" w:rsidR="00981964" w:rsidRDefault="00981964" w:rsidP="00E036AA">
            <w:r>
              <w:rPr>
                <w:sz w:val="16"/>
                <w:szCs w:val="16"/>
              </w:rPr>
              <w:t>(NR_redcap-Core) CR on high priority search with eDRX (R17)</w:t>
            </w:r>
          </w:p>
        </w:tc>
        <w:tc>
          <w:tcPr>
            <w:tcW w:w="517" w:type="dxa"/>
          </w:tcPr>
          <w:p w14:paraId="755BCC29" w14:textId="77777777" w:rsidR="00981964" w:rsidRDefault="0098196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B43196" w14:textId="77777777" w:rsidR="00981964" w:rsidRDefault="00981964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4DF3F9A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397D74D" w14:textId="77777777" w:rsidR="00981964" w:rsidRDefault="00981964" w:rsidP="00E036AA">
            <w:r>
              <w:rPr>
                <w:sz w:val="16"/>
                <w:szCs w:val="16"/>
              </w:rPr>
              <w:t>R4-2410142</w:t>
            </w:r>
          </w:p>
        </w:tc>
        <w:tc>
          <w:tcPr>
            <w:tcW w:w="1597" w:type="dxa"/>
          </w:tcPr>
          <w:p w14:paraId="532B9570" w14:textId="77777777" w:rsidR="00981964" w:rsidRDefault="00981964" w:rsidP="00E036AA">
            <w:r>
              <w:rPr>
                <w:sz w:val="16"/>
                <w:szCs w:val="16"/>
              </w:rPr>
              <w:t>Qualcomm, MediaTek inc., Nokia, Ericsson, Huawei</w:t>
            </w:r>
          </w:p>
        </w:tc>
        <w:tc>
          <w:tcPr>
            <w:tcW w:w="1122" w:type="dxa"/>
          </w:tcPr>
          <w:p w14:paraId="4A10DC2D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03DB992C" w14:textId="77777777" w:rsidR="00981964" w:rsidRDefault="00981964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8FD2E7" w14:textId="77777777" w:rsidR="00981964" w:rsidRDefault="00981964" w:rsidP="00E036AA">
            <w:pPr>
              <w:rPr>
                <w:sz w:val="16"/>
                <w:szCs w:val="16"/>
              </w:rPr>
            </w:pPr>
          </w:p>
        </w:tc>
      </w:tr>
      <w:tr w:rsidR="00981964" w14:paraId="6E26450F" w14:textId="77777777" w:rsidTr="00E036AA">
        <w:tc>
          <w:tcPr>
            <w:tcW w:w="879" w:type="dxa"/>
          </w:tcPr>
          <w:p w14:paraId="37C40950" w14:textId="77777777" w:rsidR="00981964" w:rsidRDefault="00981964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A61933" w14:textId="77777777" w:rsidR="00981964" w:rsidRDefault="00981964" w:rsidP="00E036AA">
            <w:r>
              <w:rPr>
                <w:sz w:val="16"/>
                <w:szCs w:val="16"/>
              </w:rPr>
              <w:t>4437</w:t>
            </w:r>
          </w:p>
        </w:tc>
        <w:tc>
          <w:tcPr>
            <w:tcW w:w="517" w:type="dxa"/>
          </w:tcPr>
          <w:p w14:paraId="5D21C33E" w14:textId="77777777" w:rsidR="00981964" w:rsidRDefault="00981964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4C1C54" w14:textId="77777777" w:rsidR="00981964" w:rsidRDefault="00981964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E7B78E" w14:textId="77777777" w:rsidR="00981964" w:rsidRDefault="00981964" w:rsidP="00E036AA">
            <w:r>
              <w:rPr>
                <w:sz w:val="16"/>
                <w:szCs w:val="16"/>
              </w:rPr>
              <w:t>[NR_Redcap-Core] Corrections and clarifications</w:t>
            </w:r>
          </w:p>
        </w:tc>
        <w:tc>
          <w:tcPr>
            <w:tcW w:w="517" w:type="dxa"/>
          </w:tcPr>
          <w:p w14:paraId="597991EF" w14:textId="77777777" w:rsidR="00981964" w:rsidRDefault="0098196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E06560" w14:textId="77777777" w:rsidR="00981964" w:rsidRDefault="00981964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69DEEC3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3DD9557" w14:textId="77777777" w:rsidR="00981964" w:rsidRDefault="00981964" w:rsidP="00E036AA">
            <w:r>
              <w:rPr>
                <w:sz w:val="16"/>
                <w:szCs w:val="16"/>
              </w:rPr>
              <w:t>R4-2408149</w:t>
            </w:r>
          </w:p>
        </w:tc>
        <w:tc>
          <w:tcPr>
            <w:tcW w:w="1597" w:type="dxa"/>
          </w:tcPr>
          <w:p w14:paraId="76B71706" w14:textId="77777777" w:rsidR="00981964" w:rsidRDefault="00981964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8FB3B03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0913C96B" w14:textId="77777777" w:rsidR="00981964" w:rsidRDefault="00981964" w:rsidP="00E036AA">
            <w:r>
              <w:rPr>
                <w:sz w:val="16"/>
                <w:szCs w:val="16"/>
              </w:rPr>
              <w:t>4.2B.2.9, 4.2B.2.10, 4.2B.2.11</w:t>
            </w:r>
          </w:p>
        </w:tc>
        <w:tc>
          <w:tcPr>
            <w:tcW w:w="998" w:type="dxa"/>
          </w:tcPr>
          <w:p w14:paraId="5722D3DA" w14:textId="77777777" w:rsidR="00981964" w:rsidRDefault="00981964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1964" w14:paraId="72C27036" w14:textId="77777777" w:rsidTr="00E036AA">
        <w:tc>
          <w:tcPr>
            <w:tcW w:w="879" w:type="dxa"/>
          </w:tcPr>
          <w:p w14:paraId="4D343BBF" w14:textId="77777777" w:rsidR="00981964" w:rsidRDefault="00981964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7E4EC6B" w14:textId="77777777" w:rsidR="00981964" w:rsidRDefault="00981964" w:rsidP="00E036AA">
            <w:r>
              <w:rPr>
                <w:sz w:val="16"/>
                <w:szCs w:val="16"/>
              </w:rPr>
              <w:t>4438</w:t>
            </w:r>
          </w:p>
        </w:tc>
        <w:tc>
          <w:tcPr>
            <w:tcW w:w="517" w:type="dxa"/>
          </w:tcPr>
          <w:p w14:paraId="544EC380" w14:textId="77777777" w:rsidR="00981964" w:rsidRDefault="00981964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AEDE4A" w14:textId="77777777" w:rsidR="00981964" w:rsidRDefault="00981964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92A017" w14:textId="77777777" w:rsidR="00981964" w:rsidRDefault="00981964" w:rsidP="00E036AA">
            <w:r>
              <w:rPr>
                <w:sz w:val="16"/>
                <w:szCs w:val="16"/>
              </w:rPr>
              <w:t>[NR_Redcap-Core] Corrections and clarifications</w:t>
            </w:r>
          </w:p>
        </w:tc>
        <w:tc>
          <w:tcPr>
            <w:tcW w:w="517" w:type="dxa"/>
          </w:tcPr>
          <w:p w14:paraId="131458B7" w14:textId="77777777" w:rsidR="00981964" w:rsidRDefault="00981964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9C2D77" w14:textId="77777777" w:rsidR="00981964" w:rsidRDefault="00981964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888DE90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5CEF3DB" w14:textId="77777777" w:rsidR="00981964" w:rsidRDefault="00981964" w:rsidP="00E036AA">
            <w:r>
              <w:rPr>
                <w:sz w:val="16"/>
                <w:szCs w:val="16"/>
              </w:rPr>
              <w:t>R4-2408150</w:t>
            </w:r>
          </w:p>
        </w:tc>
        <w:tc>
          <w:tcPr>
            <w:tcW w:w="1597" w:type="dxa"/>
          </w:tcPr>
          <w:p w14:paraId="7F6E0593" w14:textId="77777777" w:rsidR="00981964" w:rsidRDefault="00981964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AD8E39F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2DA1111F" w14:textId="77777777" w:rsidR="00981964" w:rsidRDefault="00981964" w:rsidP="00E036AA">
            <w:r>
              <w:rPr>
                <w:sz w:val="16"/>
                <w:szCs w:val="16"/>
              </w:rPr>
              <w:t>4.2B.2.9, 4.2B.2.10, 4.2B.2.11</w:t>
            </w:r>
          </w:p>
        </w:tc>
        <w:tc>
          <w:tcPr>
            <w:tcW w:w="998" w:type="dxa"/>
          </w:tcPr>
          <w:p w14:paraId="171A9B3F" w14:textId="77777777" w:rsidR="00981964" w:rsidRDefault="00981964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1964" w14:paraId="1B540F01" w14:textId="77777777" w:rsidTr="00E036AA">
        <w:tc>
          <w:tcPr>
            <w:tcW w:w="879" w:type="dxa"/>
          </w:tcPr>
          <w:p w14:paraId="2857CDE4" w14:textId="77777777" w:rsidR="00981964" w:rsidRDefault="00981964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826A7C" w14:textId="77777777" w:rsidR="00981964" w:rsidRDefault="00981964" w:rsidP="00E036AA">
            <w:r>
              <w:rPr>
                <w:sz w:val="16"/>
                <w:szCs w:val="16"/>
              </w:rPr>
              <w:t>4460</w:t>
            </w:r>
          </w:p>
        </w:tc>
        <w:tc>
          <w:tcPr>
            <w:tcW w:w="517" w:type="dxa"/>
          </w:tcPr>
          <w:p w14:paraId="653BFBE6" w14:textId="77777777" w:rsidR="00981964" w:rsidRDefault="00981964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3B9320" w14:textId="77777777" w:rsidR="00981964" w:rsidRDefault="00981964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881409" w14:textId="77777777" w:rsidR="00981964" w:rsidRDefault="00981964" w:rsidP="00E036AA">
            <w:r>
              <w:rPr>
                <w:sz w:val="16"/>
                <w:szCs w:val="16"/>
              </w:rPr>
              <w:t>[NR_redcap-Core] CR for the TCI state indication of R17 RedCap</w:t>
            </w:r>
          </w:p>
        </w:tc>
        <w:tc>
          <w:tcPr>
            <w:tcW w:w="517" w:type="dxa"/>
          </w:tcPr>
          <w:p w14:paraId="387555D7" w14:textId="77777777" w:rsidR="00981964" w:rsidRDefault="00981964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6AF845" w14:textId="77777777" w:rsidR="00981964" w:rsidRDefault="00981964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AC31668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93F551E" w14:textId="77777777" w:rsidR="00981964" w:rsidRDefault="00981964" w:rsidP="00E036AA">
            <w:r>
              <w:rPr>
                <w:sz w:val="16"/>
                <w:szCs w:val="16"/>
              </w:rPr>
              <w:t>R4-2408269</w:t>
            </w:r>
          </w:p>
        </w:tc>
        <w:tc>
          <w:tcPr>
            <w:tcW w:w="1597" w:type="dxa"/>
          </w:tcPr>
          <w:p w14:paraId="0DB148BA" w14:textId="77777777" w:rsidR="00981964" w:rsidRDefault="00981964" w:rsidP="00E036AA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53FBF8A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59A40545" w14:textId="77777777" w:rsidR="00981964" w:rsidRDefault="00981964" w:rsidP="00E036AA">
            <w:r>
              <w:rPr>
                <w:sz w:val="16"/>
                <w:szCs w:val="16"/>
              </w:rPr>
              <w:t>8.10B.3, 8.10B.6</w:t>
            </w:r>
          </w:p>
        </w:tc>
        <w:tc>
          <w:tcPr>
            <w:tcW w:w="998" w:type="dxa"/>
          </w:tcPr>
          <w:p w14:paraId="046B16BD" w14:textId="77777777" w:rsidR="00981964" w:rsidRDefault="00981964" w:rsidP="00E036AA">
            <w:r>
              <w:rPr>
                <w:sz w:val="16"/>
                <w:szCs w:val="16"/>
              </w:rPr>
              <w:t xml:space="preserve">TS/TR ... CR ... ; TS 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981964" w14:paraId="08F3F7E3" w14:textId="77777777" w:rsidTr="00E036AA">
        <w:tc>
          <w:tcPr>
            <w:tcW w:w="879" w:type="dxa"/>
          </w:tcPr>
          <w:p w14:paraId="02D051A3" w14:textId="77777777" w:rsidR="00981964" w:rsidRDefault="00981964" w:rsidP="00E036A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CD89D81" w14:textId="77777777" w:rsidR="00981964" w:rsidRDefault="00981964" w:rsidP="00E036AA">
            <w:r>
              <w:rPr>
                <w:sz w:val="16"/>
                <w:szCs w:val="16"/>
              </w:rPr>
              <w:t>4467</w:t>
            </w:r>
          </w:p>
        </w:tc>
        <w:tc>
          <w:tcPr>
            <w:tcW w:w="517" w:type="dxa"/>
          </w:tcPr>
          <w:p w14:paraId="6D1F15AF" w14:textId="77777777" w:rsidR="00981964" w:rsidRDefault="00981964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8FD7C5" w14:textId="77777777" w:rsidR="00981964" w:rsidRDefault="00981964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557F34" w14:textId="77777777" w:rsidR="00981964" w:rsidRDefault="00981964" w:rsidP="00E036AA">
            <w:r>
              <w:rPr>
                <w:sz w:val="16"/>
                <w:szCs w:val="16"/>
              </w:rPr>
              <w:t>(NR_redcap-Core) CR on handover requirements for RedCap</w:t>
            </w:r>
          </w:p>
        </w:tc>
        <w:tc>
          <w:tcPr>
            <w:tcW w:w="517" w:type="dxa"/>
          </w:tcPr>
          <w:p w14:paraId="0BFDB12E" w14:textId="77777777" w:rsidR="00981964" w:rsidRDefault="0098196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82E989" w14:textId="77777777" w:rsidR="00981964" w:rsidRDefault="00981964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F45EC9C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892ED38" w14:textId="77777777" w:rsidR="00981964" w:rsidRDefault="00981964" w:rsidP="00E036AA">
            <w:r>
              <w:rPr>
                <w:sz w:val="16"/>
                <w:szCs w:val="16"/>
              </w:rPr>
              <w:t>R4-2410403</w:t>
            </w:r>
          </w:p>
        </w:tc>
        <w:tc>
          <w:tcPr>
            <w:tcW w:w="1597" w:type="dxa"/>
          </w:tcPr>
          <w:p w14:paraId="17A3614D" w14:textId="77777777" w:rsidR="00981964" w:rsidRDefault="00981964" w:rsidP="00E036AA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1D88649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1AA48B05" w14:textId="77777777" w:rsidR="00981964" w:rsidRDefault="00981964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75F2E4" w14:textId="77777777" w:rsidR="00981964" w:rsidRDefault="00981964" w:rsidP="00E036AA">
            <w:pPr>
              <w:rPr>
                <w:sz w:val="16"/>
                <w:szCs w:val="16"/>
              </w:rPr>
            </w:pPr>
          </w:p>
        </w:tc>
      </w:tr>
      <w:tr w:rsidR="00981964" w14:paraId="18E943B1" w14:textId="77777777" w:rsidTr="00E036AA">
        <w:tc>
          <w:tcPr>
            <w:tcW w:w="879" w:type="dxa"/>
          </w:tcPr>
          <w:p w14:paraId="127977E4" w14:textId="77777777" w:rsidR="00981964" w:rsidRDefault="00981964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8F910B0" w14:textId="77777777" w:rsidR="00981964" w:rsidRDefault="00981964" w:rsidP="00E036AA">
            <w:r>
              <w:rPr>
                <w:sz w:val="16"/>
                <w:szCs w:val="16"/>
              </w:rPr>
              <w:t>4468</w:t>
            </w:r>
          </w:p>
        </w:tc>
        <w:tc>
          <w:tcPr>
            <w:tcW w:w="517" w:type="dxa"/>
          </w:tcPr>
          <w:p w14:paraId="660205E1" w14:textId="77777777" w:rsidR="00981964" w:rsidRDefault="00981964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A86FB0" w14:textId="77777777" w:rsidR="00981964" w:rsidRDefault="00981964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D1A2CE" w14:textId="77777777" w:rsidR="00981964" w:rsidRDefault="00981964" w:rsidP="00E036AA">
            <w:r>
              <w:rPr>
                <w:sz w:val="16"/>
                <w:szCs w:val="16"/>
              </w:rPr>
              <w:t>(NR_redcap-Core) CR on handover requirements for RedCap</w:t>
            </w:r>
          </w:p>
        </w:tc>
        <w:tc>
          <w:tcPr>
            <w:tcW w:w="517" w:type="dxa"/>
          </w:tcPr>
          <w:p w14:paraId="235F9A05" w14:textId="77777777" w:rsidR="00981964" w:rsidRDefault="00981964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A47BD9" w14:textId="77777777" w:rsidR="00981964" w:rsidRDefault="00981964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22FF8FE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56FF4D9" w14:textId="77777777" w:rsidR="00981964" w:rsidRDefault="00981964" w:rsidP="00E036AA">
            <w:r>
              <w:rPr>
                <w:sz w:val="16"/>
                <w:szCs w:val="16"/>
              </w:rPr>
              <w:t>R4-2410404</w:t>
            </w:r>
          </w:p>
        </w:tc>
        <w:tc>
          <w:tcPr>
            <w:tcW w:w="1597" w:type="dxa"/>
          </w:tcPr>
          <w:p w14:paraId="63111B19" w14:textId="77777777" w:rsidR="00981964" w:rsidRDefault="00981964" w:rsidP="00E036AA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22496813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752A5A25" w14:textId="77777777" w:rsidR="00981964" w:rsidRDefault="00981964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D134F3" w14:textId="77777777" w:rsidR="00981964" w:rsidRDefault="00981964" w:rsidP="00E036AA">
            <w:pPr>
              <w:rPr>
                <w:sz w:val="16"/>
                <w:szCs w:val="16"/>
              </w:rPr>
            </w:pPr>
          </w:p>
        </w:tc>
      </w:tr>
      <w:tr w:rsidR="00981964" w14:paraId="3A9D8B22" w14:textId="77777777" w:rsidTr="00E036AA">
        <w:tc>
          <w:tcPr>
            <w:tcW w:w="879" w:type="dxa"/>
          </w:tcPr>
          <w:p w14:paraId="47D6A90E" w14:textId="77777777" w:rsidR="00981964" w:rsidRDefault="00981964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204A11" w14:textId="77777777" w:rsidR="00981964" w:rsidRDefault="00981964" w:rsidP="00E036AA">
            <w:r>
              <w:rPr>
                <w:sz w:val="16"/>
                <w:szCs w:val="16"/>
              </w:rPr>
              <w:t>4516</w:t>
            </w:r>
          </w:p>
        </w:tc>
        <w:tc>
          <w:tcPr>
            <w:tcW w:w="517" w:type="dxa"/>
          </w:tcPr>
          <w:p w14:paraId="1EC628B2" w14:textId="77777777" w:rsidR="00981964" w:rsidRDefault="00981964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14092F" w14:textId="77777777" w:rsidR="00981964" w:rsidRDefault="00981964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B125B8" w14:textId="77777777" w:rsidR="00981964" w:rsidRDefault="00981964" w:rsidP="00E036AA">
            <w:r>
              <w:rPr>
                <w:sz w:val="16"/>
                <w:szCs w:val="16"/>
              </w:rPr>
              <w:t>(NR_redcap-Core) Correction to RedCap relaxed measurement requirements_R17</w:t>
            </w:r>
          </w:p>
        </w:tc>
        <w:tc>
          <w:tcPr>
            <w:tcW w:w="517" w:type="dxa"/>
          </w:tcPr>
          <w:p w14:paraId="0100CEED" w14:textId="77777777" w:rsidR="00981964" w:rsidRDefault="0098196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0F0DBA" w14:textId="77777777" w:rsidR="00981964" w:rsidRDefault="00981964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78E51D1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9E59B93" w14:textId="77777777" w:rsidR="00981964" w:rsidRDefault="00981964" w:rsidP="00E036AA">
            <w:r>
              <w:rPr>
                <w:sz w:val="16"/>
                <w:szCs w:val="16"/>
              </w:rPr>
              <w:t>R4-2410347</w:t>
            </w:r>
          </w:p>
        </w:tc>
        <w:tc>
          <w:tcPr>
            <w:tcW w:w="1597" w:type="dxa"/>
          </w:tcPr>
          <w:p w14:paraId="288E3411" w14:textId="77777777" w:rsidR="00981964" w:rsidRDefault="00981964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2702599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535F4BFA" w14:textId="77777777" w:rsidR="00981964" w:rsidRDefault="00981964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F29728" w14:textId="77777777" w:rsidR="00981964" w:rsidRDefault="00981964" w:rsidP="00E036AA">
            <w:pPr>
              <w:rPr>
                <w:sz w:val="16"/>
                <w:szCs w:val="16"/>
              </w:rPr>
            </w:pPr>
          </w:p>
        </w:tc>
      </w:tr>
      <w:tr w:rsidR="00981964" w14:paraId="6D3D19E4" w14:textId="77777777" w:rsidTr="00E036AA">
        <w:tc>
          <w:tcPr>
            <w:tcW w:w="879" w:type="dxa"/>
          </w:tcPr>
          <w:p w14:paraId="48EF7AA2" w14:textId="77777777" w:rsidR="00981964" w:rsidRDefault="00981964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40662E" w14:textId="77777777" w:rsidR="00981964" w:rsidRDefault="00981964" w:rsidP="00E036AA">
            <w:r>
              <w:rPr>
                <w:sz w:val="16"/>
                <w:szCs w:val="16"/>
              </w:rPr>
              <w:t>4517</w:t>
            </w:r>
          </w:p>
        </w:tc>
        <w:tc>
          <w:tcPr>
            <w:tcW w:w="517" w:type="dxa"/>
          </w:tcPr>
          <w:p w14:paraId="0F9CB793" w14:textId="77777777" w:rsidR="00981964" w:rsidRDefault="00981964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3B331C" w14:textId="77777777" w:rsidR="00981964" w:rsidRDefault="00981964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246F33" w14:textId="77777777" w:rsidR="00981964" w:rsidRDefault="00981964" w:rsidP="00E036AA">
            <w:r>
              <w:rPr>
                <w:sz w:val="16"/>
                <w:szCs w:val="16"/>
              </w:rPr>
              <w:t>(NR_redcap-Core) Correction to RedCap relaxed measurement requirements_R18</w:t>
            </w:r>
          </w:p>
        </w:tc>
        <w:tc>
          <w:tcPr>
            <w:tcW w:w="517" w:type="dxa"/>
          </w:tcPr>
          <w:p w14:paraId="3CCAA994" w14:textId="77777777" w:rsidR="00981964" w:rsidRDefault="0098196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D8797E" w14:textId="77777777" w:rsidR="00981964" w:rsidRDefault="00981964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CB9B1BD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AE466C5" w14:textId="77777777" w:rsidR="00981964" w:rsidRDefault="00981964" w:rsidP="00E036AA">
            <w:r>
              <w:rPr>
                <w:sz w:val="16"/>
                <w:szCs w:val="16"/>
              </w:rPr>
              <w:t>R4-2408602</w:t>
            </w:r>
          </w:p>
        </w:tc>
        <w:tc>
          <w:tcPr>
            <w:tcW w:w="1597" w:type="dxa"/>
          </w:tcPr>
          <w:p w14:paraId="47475581" w14:textId="77777777" w:rsidR="00981964" w:rsidRDefault="00981964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A809B6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47894869" w14:textId="77777777" w:rsidR="00981964" w:rsidRDefault="00981964" w:rsidP="00E036AA">
            <w:r>
              <w:rPr>
                <w:sz w:val="16"/>
                <w:szCs w:val="16"/>
              </w:rPr>
              <w:t>4.2B.2.10.2, 4.2B.2.11.2, 4.2B.2.11.9, 5.1B.2.9, 5.1B.2.10, 5.1B.2.11</w:t>
            </w:r>
          </w:p>
        </w:tc>
        <w:tc>
          <w:tcPr>
            <w:tcW w:w="998" w:type="dxa"/>
          </w:tcPr>
          <w:p w14:paraId="78ABADF2" w14:textId="77777777" w:rsidR="00981964" w:rsidRDefault="00981964" w:rsidP="00E036A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81964" w14:paraId="5A95D4E3" w14:textId="77777777" w:rsidTr="00E036AA">
        <w:tc>
          <w:tcPr>
            <w:tcW w:w="879" w:type="dxa"/>
          </w:tcPr>
          <w:p w14:paraId="5C173F21" w14:textId="77777777" w:rsidR="00981964" w:rsidRDefault="00981964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2DDC636" w14:textId="77777777" w:rsidR="00981964" w:rsidRDefault="00981964" w:rsidP="00E036AA">
            <w:r>
              <w:rPr>
                <w:sz w:val="16"/>
                <w:szCs w:val="16"/>
              </w:rPr>
              <w:t>4543</w:t>
            </w:r>
          </w:p>
        </w:tc>
        <w:tc>
          <w:tcPr>
            <w:tcW w:w="517" w:type="dxa"/>
          </w:tcPr>
          <w:p w14:paraId="1109A457" w14:textId="77777777" w:rsidR="00981964" w:rsidRDefault="00981964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F26338" w14:textId="77777777" w:rsidR="00981964" w:rsidRDefault="00981964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D51C02" w14:textId="77777777" w:rsidR="00981964" w:rsidRDefault="00981964" w:rsidP="00E036AA">
            <w:r>
              <w:rPr>
                <w:sz w:val="16"/>
                <w:szCs w:val="16"/>
              </w:rPr>
              <w:t>Correction on measurement requirements for RedCap UE</w:t>
            </w:r>
          </w:p>
        </w:tc>
        <w:tc>
          <w:tcPr>
            <w:tcW w:w="517" w:type="dxa"/>
          </w:tcPr>
          <w:p w14:paraId="64A04933" w14:textId="77777777" w:rsidR="00981964" w:rsidRDefault="0098196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250683" w14:textId="77777777" w:rsidR="00981964" w:rsidRDefault="00981964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B77B963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B0FF716" w14:textId="77777777" w:rsidR="00981964" w:rsidRDefault="00981964" w:rsidP="00E036AA">
            <w:r>
              <w:rPr>
                <w:sz w:val="16"/>
                <w:szCs w:val="16"/>
              </w:rPr>
              <w:t>R4-2409041</w:t>
            </w:r>
          </w:p>
        </w:tc>
        <w:tc>
          <w:tcPr>
            <w:tcW w:w="1597" w:type="dxa"/>
          </w:tcPr>
          <w:p w14:paraId="3E86E4F4" w14:textId="77777777" w:rsidR="00981964" w:rsidRDefault="00981964" w:rsidP="00E036AA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80A35F0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1AC4151A" w14:textId="77777777" w:rsidR="00981964" w:rsidRDefault="00981964" w:rsidP="00E036AA">
            <w:r>
              <w:rPr>
                <w:sz w:val="16"/>
                <w:szCs w:val="16"/>
              </w:rPr>
              <w:t>4.2.2.10.3, 4.2.2.11.3, 4.2B.2.9.9, 4.2B.2.9.10, 4.2B.2.10.10</w:t>
            </w:r>
          </w:p>
        </w:tc>
        <w:tc>
          <w:tcPr>
            <w:tcW w:w="998" w:type="dxa"/>
          </w:tcPr>
          <w:p w14:paraId="6F6A42E9" w14:textId="77777777" w:rsidR="00981964" w:rsidRDefault="00981964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1964" w14:paraId="16D70267" w14:textId="77777777" w:rsidTr="00E036AA">
        <w:tc>
          <w:tcPr>
            <w:tcW w:w="879" w:type="dxa"/>
          </w:tcPr>
          <w:p w14:paraId="4114E633" w14:textId="77777777" w:rsidR="00981964" w:rsidRDefault="00981964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9D01548" w14:textId="77777777" w:rsidR="00981964" w:rsidRDefault="00981964" w:rsidP="00E036AA">
            <w:r>
              <w:rPr>
                <w:sz w:val="16"/>
                <w:szCs w:val="16"/>
              </w:rPr>
              <w:t>4544</w:t>
            </w:r>
          </w:p>
        </w:tc>
        <w:tc>
          <w:tcPr>
            <w:tcW w:w="517" w:type="dxa"/>
          </w:tcPr>
          <w:p w14:paraId="1ECD546F" w14:textId="77777777" w:rsidR="00981964" w:rsidRDefault="00981964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2CE1AB" w14:textId="77777777" w:rsidR="00981964" w:rsidRDefault="00981964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DA3191" w14:textId="77777777" w:rsidR="00981964" w:rsidRDefault="00981964" w:rsidP="00E036AA">
            <w:r>
              <w:rPr>
                <w:sz w:val="16"/>
                <w:szCs w:val="16"/>
              </w:rPr>
              <w:t>(NR_redcap-Core)Correction on measurement requirements for RedCap UE</w:t>
            </w:r>
          </w:p>
        </w:tc>
        <w:tc>
          <w:tcPr>
            <w:tcW w:w="517" w:type="dxa"/>
          </w:tcPr>
          <w:p w14:paraId="47AC565A" w14:textId="77777777" w:rsidR="00981964" w:rsidRDefault="00981964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7989E5" w14:textId="77777777" w:rsidR="00981964" w:rsidRDefault="00981964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6ABEFCF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D1B94F8" w14:textId="77777777" w:rsidR="00981964" w:rsidRDefault="00981964" w:rsidP="00E036AA">
            <w:r>
              <w:rPr>
                <w:sz w:val="16"/>
                <w:szCs w:val="16"/>
              </w:rPr>
              <w:t>R4-2409042</w:t>
            </w:r>
          </w:p>
        </w:tc>
        <w:tc>
          <w:tcPr>
            <w:tcW w:w="1597" w:type="dxa"/>
          </w:tcPr>
          <w:p w14:paraId="762EAD7B" w14:textId="77777777" w:rsidR="00981964" w:rsidRDefault="00981964" w:rsidP="00E036AA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7C23B25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7163F732" w14:textId="77777777" w:rsidR="00981964" w:rsidRDefault="00981964" w:rsidP="00E036AA">
            <w:r>
              <w:rPr>
                <w:sz w:val="16"/>
                <w:szCs w:val="16"/>
              </w:rPr>
              <w:t>4.2.2.10.3, 4.2.2.11.3, 4.2B.2.10.10</w:t>
            </w:r>
          </w:p>
        </w:tc>
        <w:tc>
          <w:tcPr>
            <w:tcW w:w="998" w:type="dxa"/>
          </w:tcPr>
          <w:p w14:paraId="230F23A4" w14:textId="77777777" w:rsidR="00981964" w:rsidRDefault="00981964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81964" w14:paraId="26EBC669" w14:textId="77777777" w:rsidTr="00E036AA">
        <w:tc>
          <w:tcPr>
            <w:tcW w:w="879" w:type="dxa"/>
          </w:tcPr>
          <w:p w14:paraId="5183E942" w14:textId="77777777" w:rsidR="00981964" w:rsidRDefault="00981964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C985986" w14:textId="77777777" w:rsidR="00981964" w:rsidRDefault="00981964" w:rsidP="00E036AA">
            <w:r>
              <w:rPr>
                <w:sz w:val="16"/>
                <w:szCs w:val="16"/>
              </w:rPr>
              <w:t>4555</w:t>
            </w:r>
          </w:p>
        </w:tc>
        <w:tc>
          <w:tcPr>
            <w:tcW w:w="517" w:type="dxa"/>
          </w:tcPr>
          <w:p w14:paraId="0BAF4DA3" w14:textId="77777777" w:rsidR="00981964" w:rsidRDefault="00981964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422587" w14:textId="77777777" w:rsidR="00981964" w:rsidRDefault="00981964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A6988B" w14:textId="77777777" w:rsidR="00981964" w:rsidRDefault="00981964" w:rsidP="00E036AA">
            <w:r>
              <w:rPr>
                <w:sz w:val="16"/>
                <w:szCs w:val="16"/>
              </w:rPr>
              <w:t>(NR_redcap-Core) eDRX requirements for CG-SDT for non-RedCap UE</w:t>
            </w:r>
          </w:p>
        </w:tc>
        <w:tc>
          <w:tcPr>
            <w:tcW w:w="517" w:type="dxa"/>
          </w:tcPr>
          <w:p w14:paraId="1D36C093" w14:textId="77777777" w:rsidR="00981964" w:rsidRDefault="00981964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868418" w14:textId="77777777" w:rsidR="00981964" w:rsidRDefault="00981964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B866B81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ED70516" w14:textId="77777777" w:rsidR="00981964" w:rsidRDefault="00981964" w:rsidP="00E036AA">
            <w:r>
              <w:rPr>
                <w:sz w:val="16"/>
                <w:szCs w:val="16"/>
              </w:rPr>
              <w:t>R4-2409232</w:t>
            </w:r>
          </w:p>
        </w:tc>
        <w:tc>
          <w:tcPr>
            <w:tcW w:w="1597" w:type="dxa"/>
          </w:tcPr>
          <w:p w14:paraId="09EAF2F0" w14:textId="77777777" w:rsidR="00981964" w:rsidRDefault="00981964" w:rsidP="00E036A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576A1C7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032918CD" w14:textId="77777777" w:rsidR="00981964" w:rsidRDefault="00981964" w:rsidP="00E036AA">
            <w:r>
              <w:rPr>
                <w:sz w:val="16"/>
                <w:szCs w:val="16"/>
              </w:rPr>
              <w:t>5.5.3</w:t>
            </w:r>
          </w:p>
        </w:tc>
        <w:tc>
          <w:tcPr>
            <w:tcW w:w="998" w:type="dxa"/>
          </w:tcPr>
          <w:p w14:paraId="5AA92B37" w14:textId="77777777" w:rsidR="00981964" w:rsidRDefault="00981964" w:rsidP="00E036AA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981964" w14:paraId="15AFE221" w14:textId="77777777" w:rsidTr="00E036AA">
        <w:tc>
          <w:tcPr>
            <w:tcW w:w="879" w:type="dxa"/>
          </w:tcPr>
          <w:p w14:paraId="3E276411" w14:textId="77777777" w:rsidR="00981964" w:rsidRDefault="00981964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836A351" w14:textId="77777777" w:rsidR="00981964" w:rsidRDefault="00981964" w:rsidP="00E036AA">
            <w:r>
              <w:rPr>
                <w:sz w:val="16"/>
                <w:szCs w:val="16"/>
              </w:rPr>
              <w:t>4582</w:t>
            </w:r>
          </w:p>
        </w:tc>
        <w:tc>
          <w:tcPr>
            <w:tcW w:w="517" w:type="dxa"/>
          </w:tcPr>
          <w:p w14:paraId="33240450" w14:textId="77777777" w:rsidR="00981964" w:rsidRDefault="00981964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C63926" w14:textId="77777777" w:rsidR="00981964" w:rsidRDefault="00981964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8B103D" w14:textId="77777777" w:rsidR="00981964" w:rsidRDefault="00981964" w:rsidP="00E036AA">
            <w:r>
              <w:rPr>
                <w:sz w:val="16"/>
                <w:szCs w:val="16"/>
              </w:rPr>
              <w:t>[NR_redcap-Core] CR for the TCI state indication of R17 RedCap</w:t>
            </w:r>
          </w:p>
        </w:tc>
        <w:tc>
          <w:tcPr>
            <w:tcW w:w="517" w:type="dxa"/>
          </w:tcPr>
          <w:p w14:paraId="23FADF29" w14:textId="77777777" w:rsidR="00981964" w:rsidRDefault="0098196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4FEA0E" w14:textId="77777777" w:rsidR="00981964" w:rsidRDefault="00981964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6D303D7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8470009" w14:textId="77777777" w:rsidR="00981964" w:rsidRDefault="00981964" w:rsidP="00E036AA">
            <w:r>
              <w:rPr>
                <w:sz w:val="16"/>
                <w:szCs w:val="16"/>
              </w:rPr>
              <w:t>R4-2410232</w:t>
            </w:r>
          </w:p>
        </w:tc>
        <w:tc>
          <w:tcPr>
            <w:tcW w:w="1597" w:type="dxa"/>
          </w:tcPr>
          <w:p w14:paraId="16D92433" w14:textId="77777777" w:rsidR="00981964" w:rsidRDefault="00981964" w:rsidP="00E036AA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34E8495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1641099E" w14:textId="77777777" w:rsidR="00981964" w:rsidRDefault="00981964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1AC2CC" w14:textId="77777777" w:rsidR="00981964" w:rsidRDefault="00981964" w:rsidP="00E036AA">
            <w:pPr>
              <w:rPr>
                <w:sz w:val="16"/>
                <w:szCs w:val="16"/>
              </w:rPr>
            </w:pPr>
          </w:p>
        </w:tc>
      </w:tr>
      <w:tr w:rsidR="00981964" w14:paraId="2B636086" w14:textId="77777777" w:rsidTr="00E036AA">
        <w:tc>
          <w:tcPr>
            <w:tcW w:w="879" w:type="dxa"/>
          </w:tcPr>
          <w:p w14:paraId="1782D38C" w14:textId="77777777" w:rsidR="00981964" w:rsidRDefault="00981964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FA673F" w14:textId="77777777" w:rsidR="00981964" w:rsidRDefault="00981964" w:rsidP="00E036AA">
            <w:r>
              <w:rPr>
                <w:sz w:val="16"/>
                <w:szCs w:val="16"/>
              </w:rPr>
              <w:t>4587</w:t>
            </w:r>
          </w:p>
        </w:tc>
        <w:tc>
          <w:tcPr>
            <w:tcW w:w="517" w:type="dxa"/>
          </w:tcPr>
          <w:p w14:paraId="71579701" w14:textId="77777777" w:rsidR="00981964" w:rsidRDefault="00981964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48E744" w14:textId="77777777" w:rsidR="00981964" w:rsidRDefault="00981964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DCF6BE" w14:textId="77777777" w:rsidR="00981964" w:rsidRDefault="00981964" w:rsidP="00E036AA">
            <w:r>
              <w:rPr>
                <w:sz w:val="16"/>
                <w:szCs w:val="16"/>
              </w:rPr>
              <w:t>(NR_redcap-Core) eDRX requirements for CG-SDT for non-RedCap UE</w:t>
            </w:r>
          </w:p>
        </w:tc>
        <w:tc>
          <w:tcPr>
            <w:tcW w:w="517" w:type="dxa"/>
          </w:tcPr>
          <w:p w14:paraId="4AF2A519" w14:textId="77777777" w:rsidR="00981964" w:rsidRDefault="0098196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B49443" w14:textId="77777777" w:rsidR="00981964" w:rsidRDefault="00981964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FA8A28E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3712816" w14:textId="77777777" w:rsidR="00981964" w:rsidRDefault="00981964" w:rsidP="00E036AA">
            <w:r>
              <w:rPr>
                <w:sz w:val="16"/>
                <w:szCs w:val="16"/>
              </w:rPr>
              <w:t>R4-2409673</w:t>
            </w:r>
          </w:p>
        </w:tc>
        <w:tc>
          <w:tcPr>
            <w:tcW w:w="1597" w:type="dxa"/>
          </w:tcPr>
          <w:p w14:paraId="271B8945" w14:textId="77777777" w:rsidR="00981964" w:rsidRDefault="00981964" w:rsidP="00E036A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66DD529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1E976F79" w14:textId="77777777" w:rsidR="00981964" w:rsidRDefault="00981964" w:rsidP="00E036AA">
            <w:r>
              <w:rPr>
                <w:sz w:val="16"/>
                <w:szCs w:val="16"/>
              </w:rPr>
              <w:t>5.5.3</w:t>
            </w:r>
          </w:p>
        </w:tc>
        <w:tc>
          <w:tcPr>
            <w:tcW w:w="998" w:type="dxa"/>
          </w:tcPr>
          <w:p w14:paraId="329C25D0" w14:textId="77777777" w:rsidR="00981964" w:rsidRDefault="00981964" w:rsidP="00E036AA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981964" w14:paraId="7E2A3504" w14:textId="77777777" w:rsidTr="00E036AA">
        <w:tc>
          <w:tcPr>
            <w:tcW w:w="879" w:type="dxa"/>
          </w:tcPr>
          <w:p w14:paraId="1E7AC4DB" w14:textId="77777777" w:rsidR="00981964" w:rsidRDefault="00981964" w:rsidP="00E036A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6DEC6AB" w14:textId="77777777" w:rsidR="00981964" w:rsidRDefault="00981964" w:rsidP="00E036AA">
            <w:r>
              <w:rPr>
                <w:sz w:val="16"/>
                <w:szCs w:val="16"/>
              </w:rPr>
              <w:t>4599</w:t>
            </w:r>
          </w:p>
        </w:tc>
        <w:tc>
          <w:tcPr>
            <w:tcW w:w="517" w:type="dxa"/>
          </w:tcPr>
          <w:p w14:paraId="0B788868" w14:textId="77777777" w:rsidR="00981964" w:rsidRDefault="00981964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15C20B" w14:textId="77777777" w:rsidR="00981964" w:rsidRDefault="00981964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C1E5AF" w14:textId="77777777" w:rsidR="00981964" w:rsidRDefault="00981964" w:rsidP="00E036AA">
            <w:r>
              <w:rPr>
                <w:sz w:val="16"/>
                <w:szCs w:val="16"/>
              </w:rPr>
              <w:t>(NR_redcap-Core) Formal CR to Rel-18 TS 38.133: on RedCap Handover</w:t>
            </w:r>
          </w:p>
        </w:tc>
        <w:tc>
          <w:tcPr>
            <w:tcW w:w="517" w:type="dxa"/>
          </w:tcPr>
          <w:p w14:paraId="6C951B33" w14:textId="77777777" w:rsidR="00981964" w:rsidRDefault="00981964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416F4F" w14:textId="77777777" w:rsidR="00981964" w:rsidRDefault="00981964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C58063B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7F41226" w14:textId="77777777" w:rsidR="00981964" w:rsidRDefault="00981964" w:rsidP="00E036AA">
            <w:r>
              <w:rPr>
                <w:sz w:val="16"/>
                <w:szCs w:val="16"/>
              </w:rPr>
              <w:t>R4-2409753</w:t>
            </w:r>
          </w:p>
        </w:tc>
        <w:tc>
          <w:tcPr>
            <w:tcW w:w="1597" w:type="dxa"/>
          </w:tcPr>
          <w:p w14:paraId="49691A70" w14:textId="77777777" w:rsidR="00981964" w:rsidRDefault="00981964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0282456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7F06D56C" w14:textId="77777777" w:rsidR="00981964" w:rsidRDefault="00981964" w:rsidP="00E036AA">
            <w:r>
              <w:rPr>
                <w:sz w:val="16"/>
                <w:szCs w:val="16"/>
              </w:rPr>
              <w:t>6.1D.1.1</w:t>
            </w:r>
          </w:p>
        </w:tc>
        <w:tc>
          <w:tcPr>
            <w:tcW w:w="998" w:type="dxa"/>
          </w:tcPr>
          <w:p w14:paraId="44369CCD" w14:textId="77777777" w:rsidR="00981964" w:rsidRDefault="00981964" w:rsidP="00E036AA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981964" w14:paraId="60260493" w14:textId="77777777" w:rsidTr="00E036AA">
        <w:tc>
          <w:tcPr>
            <w:tcW w:w="879" w:type="dxa"/>
          </w:tcPr>
          <w:p w14:paraId="3440E4C6" w14:textId="77777777" w:rsidR="00981964" w:rsidRDefault="00981964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953F65" w14:textId="77777777" w:rsidR="00981964" w:rsidRDefault="00981964" w:rsidP="00E036AA">
            <w:r>
              <w:rPr>
                <w:sz w:val="16"/>
                <w:szCs w:val="16"/>
              </w:rPr>
              <w:t>4600</w:t>
            </w:r>
          </w:p>
        </w:tc>
        <w:tc>
          <w:tcPr>
            <w:tcW w:w="517" w:type="dxa"/>
          </w:tcPr>
          <w:p w14:paraId="50ADD9C3" w14:textId="77777777" w:rsidR="00981964" w:rsidRDefault="00981964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87E009" w14:textId="77777777" w:rsidR="00981964" w:rsidRDefault="00981964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AA9D13" w14:textId="77777777" w:rsidR="00981964" w:rsidRDefault="00981964" w:rsidP="00E036AA">
            <w:r>
              <w:rPr>
                <w:sz w:val="16"/>
                <w:szCs w:val="16"/>
              </w:rPr>
              <w:t>(NR_redcap-Core) Formal CR to Rel-17 TS 38.133: on eDRX non-RedCap for INACTIVE mode</w:t>
            </w:r>
          </w:p>
        </w:tc>
        <w:tc>
          <w:tcPr>
            <w:tcW w:w="517" w:type="dxa"/>
          </w:tcPr>
          <w:p w14:paraId="5F58B9A4" w14:textId="77777777" w:rsidR="00981964" w:rsidRDefault="0098196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D6BD50" w14:textId="77777777" w:rsidR="00981964" w:rsidRDefault="00981964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E29A61D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ED690A2" w14:textId="77777777" w:rsidR="00981964" w:rsidRDefault="00981964" w:rsidP="00E036AA">
            <w:r>
              <w:rPr>
                <w:sz w:val="16"/>
                <w:szCs w:val="16"/>
              </w:rPr>
              <w:t>R4-2409754</w:t>
            </w:r>
          </w:p>
        </w:tc>
        <w:tc>
          <w:tcPr>
            <w:tcW w:w="1597" w:type="dxa"/>
          </w:tcPr>
          <w:p w14:paraId="1877787C" w14:textId="77777777" w:rsidR="00981964" w:rsidRDefault="00981964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A55FA86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0F78B97B" w14:textId="77777777" w:rsidR="00981964" w:rsidRDefault="00981964" w:rsidP="00E036AA">
            <w:r>
              <w:rPr>
                <w:sz w:val="16"/>
                <w:szCs w:val="16"/>
              </w:rPr>
              <w:t>5.1.2.3, 5.1.2.4, 5.1.2.5, and new clauses 5.1.2.8, 5.1.2.9, 5.1.2.10, 5.1.2.11</w:t>
            </w:r>
          </w:p>
        </w:tc>
        <w:tc>
          <w:tcPr>
            <w:tcW w:w="998" w:type="dxa"/>
          </w:tcPr>
          <w:p w14:paraId="25704C26" w14:textId="77777777" w:rsidR="00981964" w:rsidRDefault="00981964" w:rsidP="00E036AA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981964" w14:paraId="590C0624" w14:textId="77777777" w:rsidTr="00E036AA">
        <w:tc>
          <w:tcPr>
            <w:tcW w:w="879" w:type="dxa"/>
          </w:tcPr>
          <w:p w14:paraId="2D8A7324" w14:textId="77777777" w:rsidR="00981964" w:rsidRDefault="00981964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36FE998" w14:textId="77777777" w:rsidR="00981964" w:rsidRDefault="00981964" w:rsidP="00E036AA">
            <w:r>
              <w:rPr>
                <w:sz w:val="16"/>
                <w:szCs w:val="16"/>
              </w:rPr>
              <w:t>4601</w:t>
            </w:r>
          </w:p>
        </w:tc>
        <w:tc>
          <w:tcPr>
            <w:tcW w:w="517" w:type="dxa"/>
          </w:tcPr>
          <w:p w14:paraId="67614AED" w14:textId="77777777" w:rsidR="00981964" w:rsidRDefault="00981964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8456B8" w14:textId="77777777" w:rsidR="00981964" w:rsidRDefault="00981964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FF848B" w14:textId="77777777" w:rsidR="00981964" w:rsidRDefault="00981964" w:rsidP="00E036AA">
            <w:r>
              <w:rPr>
                <w:sz w:val="16"/>
                <w:szCs w:val="16"/>
              </w:rPr>
              <w:t>(NR_redcap-Core) Formal CR to Rel-18 TS 38.133: on eDRX non-RedCap for INACTIVE mode</w:t>
            </w:r>
          </w:p>
        </w:tc>
        <w:tc>
          <w:tcPr>
            <w:tcW w:w="517" w:type="dxa"/>
          </w:tcPr>
          <w:p w14:paraId="228CAF13" w14:textId="77777777" w:rsidR="00981964" w:rsidRDefault="00981964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2538EF" w14:textId="77777777" w:rsidR="00981964" w:rsidRDefault="00981964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105D1CF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74ED9BF" w14:textId="77777777" w:rsidR="00981964" w:rsidRDefault="00981964" w:rsidP="00E036AA">
            <w:r>
              <w:rPr>
                <w:sz w:val="16"/>
                <w:szCs w:val="16"/>
              </w:rPr>
              <w:t>R4-2409755</w:t>
            </w:r>
          </w:p>
        </w:tc>
        <w:tc>
          <w:tcPr>
            <w:tcW w:w="1597" w:type="dxa"/>
          </w:tcPr>
          <w:p w14:paraId="570475A3" w14:textId="77777777" w:rsidR="00981964" w:rsidRDefault="00981964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121D4B7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69EA5CE6" w14:textId="77777777" w:rsidR="00981964" w:rsidRDefault="00981964" w:rsidP="00E036AA">
            <w:r>
              <w:rPr>
                <w:sz w:val="16"/>
                <w:szCs w:val="16"/>
              </w:rPr>
              <w:t>5.1.2.3, 5.1.2.4, 5.1.2.5, and new clauses 5.1.2.8, 5.1.2.9, 5.1.2.10, 5.1.2.11</w:t>
            </w:r>
          </w:p>
        </w:tc>
        <w:tc>
          <w:tcPr>
            <w:tcW w:w="998" w:type="dxa"/>
          </w:tcPr>
          <w:p w14:paraId="5EFADD63" w14:textId="77777777" w:rsidR="00981964" w:rsidRDefault="00981964" w:rsidP="00E036AA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981964" w14:paraId="255F053D" w14:textId="77777777" w:rsidTr="00E036AA">
        <w:tc>
          <w:tcPr>
            <w:tcW w:w="879" w:type="dxa"/>
          </w:tcPr>
          <w:p w14:paraId="3D54717D" w14:textId="77777777" w:rsidR="00981964" w:rsidRDefault="00981964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929D27" w14:textId="77777777" w:rsidR="00981964" w:rsidRDefault="00981964" w:rsidP="00E036AA">
            <w:r>
              <w:rPr>
                <w:sz w:val="16"/>
                <w:szCs w:val="16"/>
              </w:rPr>
              <w:t>4609</w:t>
            </w:r>
          </w:p>
        </w:tc>
        <w:tc>
          <w:tcPr>
            <w:tcW w:w="517" w:type="dxa"/>
          </w:tcPr>
          <w:p w14:paraId="72A3CBB7" w14:textId="77777777" w:rsidR="00981964" w:rsidRDefault="00981964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CB10B6" w14:textId="77777777" w:rsidR="00981964" w:rsidRDefault="00981964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4CD8E1" w14:textId="77777777" w:rsidR="00981964" w:rsidRDefault="00981964" w:rsidP="00E036AA">
            <w:r>
              <w:rPr>
                <w:sz w:val="16"/>
                <w:szCs w:val="16"/>
              </w:rPr>
              <w:t>(NR_redcap-Core) Formal CR to Rel-17 TS 38.133: on RedCap Handover</w:t>
            </w:r>
          </w:p>
        </w:tc>
        <w:tc>
          <w:tcPr>
            <w:tcW w:w="517" w:type="dxa"/>
          </w:tcPr>
          <w:p w14:paraId="74290381" w14:textId="77777777" w:rsidR="00981964" w:rsidRDefault="0098196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786EE9" w14:textId="77777777" w:rsidR="00981964" w:rsidRDefault="00981964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B43D501" w14:textId="77777777" w:rsidR="00981964" w:rsidRDefault="0098196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44F8AEF" w14:textId="77777777" w:rsidR="00981964" w:rsidRDefault="00981964" w:rsidP="00E036AA">
            <w:r>
              <w:rPr>
                <w:sz w:val="16"/>
                <w:szCs w:val="16"/>
              </w:rPr>
              <w:t>R4-2410234</w:t>
            </w:r>
          </w:p>
        </w:tc>
        <w:tc>
          <w:tcPr>
            <w:tcW w:w="1597" w:type="dxa"/>
          </w:tcPr>
          <w:p w14:paraId="2A91F188" w14:textId="77777777" w:rsidR="00981964" w:rsidRDefault="00981964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BEBA7E0" w14:textId="77777777" w:rsidR="00981964" w:rsidRDefault="00981964" w:rsidP="00E036AA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5A94226D" w14:textId="77777777" w:rsidR="00981964" w:rsidRDefault="00981964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F99892" w14:textId="77777777" w:rsidR="00981964" w:rsidRDefault="00981964" w:rsidP="00E036AA">
            <w:pPr>
              <w:rPr>
                <w:sz w:val="16"/>
                <w:szCs w:val="16"/>
              </w:rPr>
            </w:pPr>
          </w:p>
        </w:tc>
      </w:tr>
    </w:tbl>
    <w:p w14:paraId="4C41309B" w14:textId="77777777" w:rsidR="00480259" w:rsidRDefault="00480259" w:rsidP="00480259"/>
    <w:p w14:paraId="7BF27C6D" w14:textId="77777777" w:rsidR="00480259" w:rsidRDefault="00480259" w:rsidP="00480259"/>
    <w:p w14:paraId="0FE79907" w14:textId="08EE0E1B" w:rsidR="00480259" w:rsidRDefault="005A6E3D" w:rsidP="00512C52">
      <w:pPr>
        <w:pStyle w:val="Heading2"/>
        <w:rPr>
          <w:rFonts w:cs="Arial"/>
          <w:noProof/>
        </w:rPr>
      </w:pPr>
      <w:r w:rsidRPr="005A6E3D">
        <w:rPr>
          <w:noProof/>
        </w:rPr>
        <w:t>RP-241401</w:t>
      </w:r>
    </w:p>
    <w:p w14:paraId="42E6576B" w14:textId="1C874F5C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21</w:t>
      </w:r>
    </w:p>
    <w:p w14:paraId="19B46E5A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03058" w:rsidRPr="004E535C" w14:paraId="6CD0DB4C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0514637" w14:textId="77777777" w:rsidR="00803058" w:rsidRPr="00BF1EB6" w:rsidRDefault="0080305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FF71BE" w14:textId="77777777" w:rsidR="00803058" w:rsidRPr="00BF1EB6" w:rsidRDefault="0080305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BB3D9F" w14:textId="77777777" w:rsidR="00803058" w:rsidRPr="00BF1EB6" w:rsidRDefault="0080305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37CE10" w14:textId="77777777" w:rsidR="00803058" w:rsidRPr="00BF1EB6" w:rsidRDefault="0080305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3E8F25C" w14:textId="77777777" w:rsidR="00803058" w:rsidRPr="00BF1EB6" w:rsidRDefault="0080305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A69641" w14:textId="77777777" w:rsidR="00803058" w:rsidRPr="00BF1EB6" w:rsidRDefault="0080305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DF057E" w14:textId="77777777" w:rsidR="00803058" w:rsidRPr="00BF1EB6" w:rsidRDefault="0080305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DE2905C" w14:textId="77777777" w:rsidR="00803058" w:rsidRPr="00BF1EB6" w:rsidRDefault="0080305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7C8EE3D" w14:textId="77777777" w:rsidR="00803058" w:rsidRPr="00BF1EB6" w:rsidRDefault="0080305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2688BAE" w14:textId="77777777" w:rsidR="00803058" w:rsidRPr="00BF1EB6" w:rsidRDefault="0080305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C34CCF" w14:textId="77777777" w:rsidR="00803058" w:rsidRPr="00BF1EB6" w:rsidRDefault="0080305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665653" w14:textId="77777777" w:rsidR="00803058" w:rsidRPr="00BF1EB6" w:rsidRDefault="0080305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B0A7FAD" w14:textId="77777777" w:rsidR="00803058" w:rsidRPr="00BF1EB6" w:rsidRDefault="0080305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03058" w14:paraId="647B5DB2" w14:textId="77777777" w:rsidTr="00E036AA">
        <w:tc>
          <w:tcPr>
            <w:tcW w:w="879" w:type="dxa"/>
          </w:tcPr>
          <w:p w14:paraId="2379EF71" w14:textId="77777777" w:rsidR="00803058" w:rsidRDefault="0080305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E38D35" w14:textId="77777777" w:rsidR="00803058" w:rsidRDefault="00803058" w:rsidP="00E036AA">
            <w:r>
              <w:rPr>
                <w:sz w:val="16"/>
                <w:szCs w:val="16"/>
              </w:rPr>
              <w:t>4317</w:t>
            </w:r>
          </w:p>
        </w:tc>
        <w:tc>
          <w:tcPr>
            <w:tcW w:w="517" w:type="dxa"/>
          </w:tcPr>
          <w:p w14:paraId="0FACE4DA" w14:textId="77777777" w:rsidR="00803058" w:rsidRDefault="0080305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D43451" w14:textId="77777777" w:rsidR="00803058" w:rsidRDefault="0080305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E7FF50" w14:textId="77777777" w:rsidR="00803058" w:rsidRDefault="00803058" w:rsidP="00E036AA">
            <w:r>
              <w:rPr>
                <w:sz w:val="16"/>
                <w:szCs w:val="16"/>
              </w:rPr>
              <w:t>(NR_redcap-Perf)   CR to A.16.6.2.9 and A.16.6.2.10 SMTC settings</w:t>
            </w:r>
          </w:p>
        </w:tc>
        <w:tc>
          <w:tcPr>
            <w:tcW w:w="517" w:type="dxa"/>
          </w:tcPr>
          <w:p w14:paraId="703A6B83" w14:textId="77777777" w:rsidR="00803058" w:rsidRDefault="0080305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3B7D6D" w14:textId="77777777" w:rsidR="00803058" w:rsidRDefault="0080305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1476363" w14:textId="77777777" w:rsidR="00803058" w:rsidRDefault="0080305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ABCADED" w14:textId="77777777" w:rsidR="00803058" w:rsidRDefault="00803058" w:rsidP="00E036AA">
            <w:r>
              <w:rPr>
                <w:sz w:val="16"/>
                <w:szCs w:val="16"/>
              </w:rPr>
              <w:t>R4-2407173</w:t>
            </w:r>
          </w:p>
        </w:tc>
        <w:tc>
          <w:tcPr>
            <w:tcW w:w="1597" w:type="dxa"/>
          </w:tcPr>
          <w:p w14:paraId="0369123A" w14:textId="77777777" w:rsidR="00803058" w:rsidRDefault="00803058" w:rsidP="00E036AA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70ECE63A" w14:textId="77777777" w:rsidR="00803058" w:rsidRDefault="00803058" w:rsidP="00E036AA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4B4930E3" w14:textId="77777777" w:rsidR="00803058" w:rsidRDefault="00803058" w:rsidP="00E036AA">
            <w:r>
              <w:rPr>
                <w:sz w:val="16"/>
                <w:szCs w:val="16"/>
              </w:rPr>
              <w:t>A.16.6.2.9, A.16.6.2.10Isolated impact analysis:No change to UE requirements, changes test parameters only.</w:t>
            </w:r>
          </w:p>
        </w:tc>
        <w:tc>
          <w:tcPr>
            <w:tcW w:w="998" w:type="dxa"/>
          </w:tcPr>
          <w:p w14:paraId="51E54B02" w14:textId="77777777" w:rsidR="00803058" w:rsidRDefault="00803058" w:rsidP="00E036AA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803058" w14:paraId="407EC014" w14:textId="77777777" w:rsidTr="00E036AA">
        <w:tc>
          <w:tcPr>
            <w:tcW w:w="879" w:type="dxa"/>
          </w:tcPr>
          <w:p w14:paraId="6BC66AED" w14:textId="77777777" w:rsidR="00803058" w:rsidRDefault="0080305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600EA34" w14:textId="77777777" w:rsidR="00803058" w:rsidRDefault="00803058" w:rsidP="00E036AA">
            <w:r>
              <w:rPr>
                <w:sz w:val="16"/>
                <w:szCs w:val="16"/>
              </w:rPr>
              <w:t>4318</w:t>
            </w:r>
          </w:p>
        </w:tc>
        <w:tc>
          <w:tcPr>
            <w:tcW w:w="517" w:type="dxa"/>
          </w:tcPr>
          <w:p w14:paraId="5C259A24" w14:textId="77777777" w:rsidR="00803058" w:rsidRDefault="0080305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973B55" w14:textId="77777777" w:rsidR="00803058" w:rsidRDefault="0080305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CC0711" w14:textId="77777777" w:rsidR="00803058" w:rsidRDefault="00803058" w:rsidP="00E036AA">
            <w:r>
              <w:rPr>
                <w:sz w:val="16"/>
                <w:szCs w:val="16"/>
              </w:rPr>
              <w:t>(NR_redcap-Perf)   CR to A.16.6.2.9 and A.16.6.2.10 SMTC settings</w:t>
            </w:r>
          </w:p>
        </w:tc>
        <w:tc>
          <w:tcPr>
            <w:tcW w:w="517" w:type="dxa"/>
          </w:tcPr>
          <w:p w14:paraId="1337F331" w14:textId="77777777" w:rsidR="00803058" w:rsidRDefault="0080305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79545F" w14:textId="77777777" w:rsidR="00803058" w:rsidRDefault="0080305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DA6BBD9" w14:textId="77777777" w:rsidR="00803058" w:rsidRDefault="0080305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0812690" w14:textId="77777777" w:rsidR="00803058" w:rsidRDefault="00803058" w:rsidP="00E036AA">
            <w:r>
              <w:rPr>
                <w:sz w:val="16"/>
                <w:szCs w:val="16"/>
              </w:rPr>
              <w:t>R4-2407174</w:t>
            </w:r>
          </w:p>
        </w:tc>
        <w:tc>
          <w:tcPr>
            <w:tcW w:w="1597" w:type="dxa"/>
          </w:tcPr>
          <w:p w14:paraId="15B114AB" w14:textId="77777777" w:rsidR="00803058" w:rsidRDefault="00803058" w:rsidP="00E036AA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57299FF" w14:textId="77777777" w:rsidR="00803058" w:rsidRDefault="00803058" w:rsidP="00E036AA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588A961D" w14:textId="77777777" w:rsidR="00803058" w:rsidRDefault="00803058" w:rsidP="00E036AA">
            <w:r>
              <w:rPr>
                <w:sz w:val="16"/>
                <w:szCs w:val="16"/>
              </w:rPr>
              <w:t>A.16.6.2.9, A.16.6.2.10Isolated impact analysis:No change to UE requirements, changes test parameters only.</w:t>
            </w:r>
          </w:p>
        </w:tc>
        <w:tc>
          <w:tcPr>
            <w:tcW w:w="998" w:type="dxa"/>
          </w:tcPr>
          <w:p w14:paraId="57ADC581" w14:textId="77777777" w:rsidR="00803058" w:rsidRDefault="00803058" w:rsidP="00E036AA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803058" w14:paraId="6DA44955" w14:textId="77777777" w:rsidTr="00E036AA">
        <w:tc>
          <w:tcPr>
            <w:tcW w:w="879" w:type="dxa"/>
          </w:tcPr>
          <w:p w14:paraId="599B8D6A" w14:textId="77777777" w:rsidR="00803058" w:rsidRDefault="00803058" w:rsidP="00E036A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F8D06A8" w14:textId="77777777" w:rsidR="00803058" w:rsidRDefault="00803058" w:rsidP="00E036AA">
            <w:r>
              <w:rPr>
                <w:sz w:val="16"/>
                <w:szCs w:val="16"/>
              </w:rPr>
              <w:t>4367</w:t>
            </w:r>
          </w:p>
        </w:tc>
        <w:tc>
          <w:tcPr>
            <w:tcW w:w="517" w:type="dxa"/>
          </w:tcPr>
          <w:p w14:paraId="20452B22" w14:textId="77777777" w:rsidR="00803058" w:rsidRDefault="0080305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947180" w14:textId="77777777" w:rsidR="00803058" w:rsidRDefault="0080305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D2ED2E" w14:textId="77777777" w:rsidR="00803058" w:rsidRDefault="00803058" w:rsidP="00E036AA">
            <w:r>
              <w:rPr>
                <w:sz w:val="16"/>
                <w:szCs w:val="16"/>
              </w:rPr>
              <w:t>[NR_redcap-Perf] Correction to Cell specific test parameters for E-UTRAN inter-RAT NR handover affecting to A.18.2.1.1</w:t>
            </w:r>
          </w:p>
        </w:tc>
        <w:tc>
          <w:tcPr>
            <w:tcW w:w="517" w:type="dxa"/>
          </w:tcPr>
          <w:p w14:paraId="63E1C198" w14:textId="77777777" w:rsidR="00803058" w:rsidRDefault="0080305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CCD3C9" w14:textId="77777777" w:rsidR="00803058" w:rsidRDefault="0080305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AE5B19E" w14:textId="77777777" w:rsidR="00803058" w:rsidRDefault="0080305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8DBCDF2" w14:textId="77777777" w:rsidR="00803058" w:rsidRDefault="00803058" w:rsidP="00E036AA">
            <w:r>
              <w:rPr>
                <w:sz w:val="16"/>
                <w:szCs w:val="16"/>
              </w:rPr>
              <w:t>R4-2407447</w:t>
            </w:r>
          </w:p>
        </w:tc>
        <w:tc>
          <w:tcPr>
            <w:tcW w:w="1597" w:type="dxa"/>
          </w:tcPr>
          <w:p w14:paraId="637884B2" w14:textId="77777777" w:rsidR="00803058" w:rsidRDefault="00803058" w:rsidP="00E036A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21877AF4" w14:textId="77777777" w:rsidR="00803058" w:rsidRDefault="00803058" w:rsidP="00E036AA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584B7C2" w14:textId="77777777" w:rsidR="00803058" w:rsidRDefault="00803058" w:rsidP="00E036AA">
            <w:r>
              <w:rPr>
                <w:sz w:val="16"/>
                <w:szCs w:val="16"/>
              </w:rPr>
              <w:t>A.18.2.1.1</w:t>
            </w:r>
          </w:p>
        </w:tc>
        <w:tc>
          <w:tcPr>
            <w:tcW w:w="998" w:type="dxa"/>
          </w:tcPr>
          <w:p w14:paraId="2F8A7481" w14:textId="77777777" w:rsidR="00803058" w:rsidRDefault="00803058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03058" w14:paraId="4CEF5102" w14:textId="77777777" w:rsidTr="00E036AA">
        <w:tc>
          <w:tcPr>
            <w:tcW w:w="879" w:type="dxa"/>
          </w:tcPr>
          <w:p w14:paraId="529E453A" w14:textId="77777777" w:rsidR="00803058" w:rsidRDefault="0080305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D2ABF2" w14:textId="77777777" w:rsidR="00803058" w:rsidRDefault="00803058" w:rsidP="00E036AA">
            <w:r>
              <w:rPr>
                <w:sz w:val="16"/>
                <w:szCs w:val="16"/>
              </w:rPr>
              <w:t>4368</w:t>
            </w:r>
          </w:p>
        </w:tc>
        <w:tc>
          <w:tcPr>
            <w:tcW w:w="517" w:type="dxa"/>
          </w:tcPr>
          <w:p w14:paraId="591B2FA4" w14:textId="77777777" w:rsidR="00803058" w:rsidRDefault="0080305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FF806C" w14:textId="77777777" w:rsidR="00803058" w:rsidRDefault="0080305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EE5A8C" w14:textId="77777777" w:rsidR="00803058" w:rsidRDefault="00803058" w:rsidP="00E036AA">
            <w:r>
              <w:rPr>
                <w:sz w:val="16"/>
                <w:szCs w:val="16"/>
              </w:rPr>
              <w:t>[NR_redcap-Perf] Correction to Cell specific test parameters for E-UTRAN inter-RAT NR handover affecting to A.18.2.1.1 (Rel-18)</w:t>
            </w:r>
          </w:p>
        </w:tc>
        <w:tc>
          <w:tcPr>
            <w:tcW w:w="517" w:type="dxa"/>
          </w:tcPr>
          <w:p w14:paraId="39145FE3" w14:textId="77777777" w:rsidR="00803058" w:rsidRDefault="0080305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AF6CB1" w14:textId="77777777" w:rsidR="00803058" w:rsidRDefault="0080305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DE9AB5A" w14:textId="77777777" w:rsidR="00803058" w:rsidRDefault="0080305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85F687E" w14:textId="77777777" w:rsidR="00803058" w:rsidRDefault="00803058" w:rsidP="00E036AA">
            <w:r>
              <w:rPr>
                <w:sz w:val="16"/>
                <w:szCs w:val="16"/>
              </w:rPr>
              <w:t>R4-2407448</w:t>
            </w:r>
          </w:p>
        </w:tc>
        <w:tc>
          <w:tcPr>
            <w:tcW w:w="1597" w:type="dxa"/>
          </w:tcPr>
          <w:p w14:paraId="7F38B0F1" w14:textId="77777777" w:rsidR="00803058" w:rsidRDefault="00803058" w:rsidP="00E036AA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CE90177" w14:textId="77777777" w:rsidR="00803058" w:rsidRDefault="00803058" w:rsidP="00E036AA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51EA0C12" w14:textId="77777777" w:rsidR="00803058" w:rsidRDefault="00803058" w:rsidP="00E036AA">
            <w:r>
              <w:rPr>
                <w:sz w:val="16"/>
                <w:szCs w:val="16"/>
              </w:rPr>
              <w:t>A.18.2.1.1</w:t>
            </w:r>
          </w:p>
        </w:tc>
        <w:tc>
          <w:tcPr>
            <w:tcW w:w="998" w:type="dxa"/>
          </w:tcPr>
          <w:p w14:paraId="1ADDE037" w14:textId="77777777" w:rsidR="00803058" w:rsidRDefault="00803058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03058" w14:paraId="7E1C6CAD" w14:textId="77777777" w:rsidTr="00E036AA">
        <w:tc>
          <w:tcPr>
            <w:tcW w:w="879" w:type="dxa"/>
          </w:tcPr>
          <w:p w14:paraId="140387F4" w14:textId="77777777" w:rsidR="00803058" w:rsidRDefault="0080305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836764" w14:textId="77777777" w:rsidR="00803058" w:rsidRDefault="00803058" w:rsidP="00E036AA">
            <w:r>
              <w:rPr>
                <w:sz w:val="16"/>
                <w:szCs w:val="16"/>
              </w:rPr>
              <w:t>4386</w:t>
            </w:r>
          </w:p>
        </w:tc>
        <w:tc>
          <w:tcPr>
            <w:tcW w:w="517" w:type="dxa"/>
          </w:tcPr>
          <w:p w14:paraId="5A2259AB" w14:textId="77777777" w:rsidR="00803058" w:rsidRDefault="0080305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D6D600" w14:textId="77777777" w:rsidR="00803058" w:rsidRDefault="0080305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DCB8E2" w14:textId="77777777" w:rsidR="00803058" w:rsidRDefault="00803058" w:rsidP="00E036AA">
            <w:r>
              <w:rPr>
                <w:sz w:val="16"/>
                <w:szCs w:val="16"/>
              </w:rPr>
              <w:t>(NR_redcap-Perf) Correction CR for RRC re-establishment TCs for RedCap (R17)</w:t>
            </w:r>
          </w:p>
        </w:tc>
        <w:tc>
          <w:tcPr>
            <w:tcW w:w="517" w:type="dxa"/>
          </w:tcPr>
          <w:p w14:paraId="4CAD8BBF" w14:textId="77777777" w:rsidR="00803058" w:rsidRDefault="0080305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D6E977" w14:textId="77777777" w:rsidR="00803058" w:rsidRDefault="0080305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27C75439" w14:textId="77777777" w:rsidR="00803058" w:rsidRDefault="0080305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4F6C7F4" w14:textId="77777777" w:rsidR="00803058" w:rsidRDefault="00803058" w:rsidP="00E036AA">
            <w:r>
              <w:rPr>
                <w:sz w:val="16"/>
                <w:szCs w:val="16"/>
              </w:rPr>
              <w:t>R4-2407568</w:t>
            </w:r>
          </w:p>
        </w:tc>
        <w:tc>
          <w:tcPr>
            <w:tcW w:w="1597" w:type="dxa"/>
          </w:tcPr>
          <w:p w14:paraId="2A61ACCA" w14:textId="77777777" w:rsidR="00803058" w:rsidRDefault="00803058" w:rsidP="00E036A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002E905D" w14:textId="77777777" w:rsidR="00803058" w:rsidRDefault="00803058" w:rsidP="00E036AA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564DE22" w14:textId="77777777" w:rsidR="00803058" w:rsidRDefault="00803058" w:rsidP="00E036AA">
            <w:r>
              <w:rPr>
                <w:sz w:val="16"/>
                <w:szCs w:val="16"/>
              </w:rPr>
              <w:t>A.16.3.2.1.1, A.16.3.2.1.2</w:t>
            </w:r>
          </w:p>
        </w:tc>
        <w:tc>
          <w:tcPr>
            <w:tcW w:w="998" w:type="dxa"/>
          </w:tcPr>
          <w:p w14:paraId="59AA877B" w14:textId="77777777" w:rsidR="00803058" w:rsidRDefault="00803058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03058" w14:paraId="17DA0943" w14:textId="77777777" w:rsidTr="00E036AA">
        <w:tc>
          <w:tcPr>
            <w:tcW w:w="879" w:type="dxa"/>
          </w:tcPr>
          <w:p w14:paraId="238229F3" w14:textId="77777777" w:rsidR="00803058" w:rsidRDefault="0080305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39027EB" w14:textId="77777777" w:rsidR="00803058" w:rsidRDefault="00803058" w:rsidP="00E036AA">
            <w:r>
              <w:rPr>
                <w:sz w:val="16"/>
                <w:szCs w:val="16"/>
              </w:rPr>
              <w:t>4387</w:t>
            </w:r>
          </w:p>
        </w:tc>
        <w:tc>
          <w:tcPr>
            <w:tcW w:w="517" w:type="dxa"/>
          </w:tcPr>
          <w:p w14:paraId="5C5837A3" w14:textId="77777777" w:rsidR="00803058" w:rsidRDefault="0080305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5B5D2E" w14:textId="77777777" w:rsidR="00803058" w:rsidRDefault="0080305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1275F1" w14:textId="77777777" w:rsidR="00803058" w:rsidRDefault="00803058" w:rsidP="00E036AA">
            <w:r>
              <w:rPr>
                <w:sz w:val="16"/>
                <w:szCs w:val="16"/>
              </w:rPr>
              <w:t>(NR_redcap-Perf) Correction CR for RRC re-establishment TCs for RedCap (R18)</w:t>
            </w:r>
          </w:p>
        </w:tc>
        <w:tc>
          <w:tcPr>
            <w:tcW w:w="517" w:type="dxa"/>
          </w:tcPr>
          <w:p w14:paraId="72437C49" w14:textId="77777777" w:rsidR="00803058" w:rsidRDefault="0080305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03DF47" w14:textId="77777777" w:rsidR="00803058" w:rsidRDefault="0080305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99969DC" w14:textId="77777777" w:rsidR="00803058" w:rsidRDefault="0080305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D7EBFD6" w14:textId="77777777" w:rsidR="00803058" w:rsidRDefault="00803058" w:rsidP="00E036AA">
            <w:r>
              <w:rPr>
                <w:sz w:val="16"/>
                <w:szCs w:val="16"/>
              </w:rPr>
              <w:t>R4-2407569</w:t>
            </w:r>
          </w:p>
        </w:tc>
        <w:tc>
          <w:tcPr>
            <w:tcW w:w="1597" w:type="dxa"/>
          </w:tcPr>
          <w:p w14:paraId="6292674E" w14:textId="77777777" w:rsidR="00803058" w:rsidRDefault="00803058" w:rsidP="00E036A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25921120" w14:textId="77777777" w:rsidR="00803058" w:rsidRDefault="00803058" w:rsidP="00E036AA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FA7C0C7" w14:textId="77777777" w:rsidR="00803058" w:rsidRDefault="00803058" w:rsidP="00E036AA">
            <w:r>
              <w:rPr>
                <w:sz w:val="16"/>
                <w:szCs w:val="16"/>
              </w:rPr>
              <w:t>A.16.3.2.1.1, A.16.3.2.1.2</w:t>
            </w:r>
          </w:p>
        </w:tc>
        <w:tc>
          <w:tcPr>
            <w:tcW w:w="998" w:type="dxa"/>
          </w:tcPr>
          <w:p w14:paraId="119B8F6D" w14:textId="77777777" w:rsidR="00803058" w:rsidRDefault="00803058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03058" w14:paraId="0466FB22" w14:textId="77777777" w:rsidTr="00E036AA">
        <w:tc>
          <w:tcPr>
            <w:tcW w:w="879" w:type="dxa"/>
          </w:tcPr>
          <w:p w14:paraId="22A21FD1" w14:textId="77777777" w:rsidR="00803058" w:rsidRDefault="0080305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AB4B8C" w14:textId="77777777" w:rsidR="00803058" w:rsidRDefault="00803058" w:rsidP="00E036AA">
            <w:r>
              <w:rPr>
                <w:sz w:val="16"/>
                <w:szCs w:val="16"/>
              </w:rPr>
              <w:t>4388</w:t>
            </w:r>
          </w:p>
        </w:tc>
        <w:tc>
          <w:tcPr>
            <w:tcW w:w="517" w:type="dxa"/>
          </w:tcPr>
          <w:p w14:paraId="067E23A9" w14:textId="77777777" w:rsidR="00803058" w:rsidRDefault="0080305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2AD027" w14:textId="77777777" w:rsidR="00803058" w:rsidRDefault="0080305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804620" w14:textId="77777777" w:rsidR="00803058" w:rsidRDefault="00803058" w:rsidP="00E036AA">
            <w:r>
              <w:rPr>
                <w:sz w:val="16"/>
                <w:szCs w:val="16"/>
              </w:rPr>
              <w:t>(NR_redcap-Perf) Correction CR for inter-RAT measurement TCs for RedCap Clause A.18.3.1(R17)</w:t>
            </w:r>
          </w:p>
        </w:tc>
        <w:tc>
          <w:tcPr>
            <w:tcW w:w="517" w:type="dxa"/>
          </w:tcPr>
          <w:p w14:paraId="550F3149" w14:textId="77777777" w:rsidR="00803058" w:rsidRDefault="0080305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E29A81" w14:textId="77777777" w:rsidR="00803058" w:rsidRDefault="0080305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0A4E30AA" w14:textId="77777777" w:rsidR="00803058" w:rsidRDefault="0080305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4ADAF83" w14:textId="77777777" w:rsidR="00803058" w:rsidRDefault="00803058" w:rsidP="00E036AA">
            <w:r>
              <w:rPr>
                <w:sz w:val="16"/>
                <w:szCs w:val="16"/>
              </w:rPr>
              <w:t>R4-2407570</w:t>
            </w:r>
          </w:p>
        </w:tc>
        <w:tc>
          <w:tcPr>
            <w:tcW w:w="1597" w:type="dxa"/>
          </w:tcPr>
          <w:p w14:paraId="463338EA" w14:textId="77777777" w:rsidR="00803058" w:rsidRDefault="00803058" w:rsidP="00E036A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361B3A75" w14:textId="77777777" w:rsidR="00803058" w:rsidRDefault="00803058" w:rsidP="00E036AA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4D9E5EFD" w14:textId="77777777" w:rsidR="00803058" w:rsidRDefault="00803058" w:rsidP="00E036AA">
            <w:r>
              <w:rPr>
                <w:sz w:val="16"/>
                <w:szCs w:val="16"/>
              </w:rPr>
              <w:t>A.18.3.1.1, A.18.3.1.2, A.18.3.1.3, A.18.3.1.4</w:t>
            </w:r>
          </w:p>
        </w:tc>
        <w:tc>
          <w:tcPr>
            <w:tcW w:w="998" w:type="dxa"/>
          </w:tcPr>
          <w:p w14:paraId="4FAEEA7F" w14:textId="77777777" w:rsidR="00803058" w:rsidRDefault="00803058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03058" w14:paraId="206971B6" w14:textId="77777777" w:rsidTr="00E036AA">
        <w:tc>
          <w:tcPr>
            <w:tcW w:w="879" w:type="dxa"/>
          </w:tcPr>
          <w:p w14:paraId="7DBCF787" w14:textId="77777777" w:rsidR="00803058" w:rsidRDefault="0080305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570EE60" w14:textId="77777777" w:rsidR="00803058" w:rsidRDefault="00803058" w:rsidP="00E036AA">
            <w:r>
              <w:rPr>
                <w:sz w:val="16"/>
                <w:szCs w:val="16"/>
              </w:rPr>
              <w:t>4389</w:t>
            </w:r>
          </w:p>
        </w:tc>
        <w:tc>
          <w:tcPr>
            <w:tcW w:w="517" w:type="dxa"/>
          </w:tcPr>
          <w:p w14:paraId="6875CE49" w14:textId="77777777" w:rsidR="00803058" w:rsidRDefault="0080305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77B890" w14:textId="77777777" w:rsidR="00803058" w:rsidRDefault="0080305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F03153" w14:textId="77777777" w:rsidR="00803058" w:rsidRDefault="00803058" w:rsidP="00E036AA">
            <w:r>
              <w:rPr>
                <w:sz w:val="16"/>
                <w:szCs w:val="16"/>
              </w:rPr>
              <w:t>(NR_redcap-Perf) Correction CR for inter-RAT measurement TCs for RedCap Clause A.18.3.1(R18)</w:t>
            </w:r>
          </w:p>
        </w:tc>
        <w:tc>
          <w:tcPr>
            <w:tcW w:w="517" w:type="dxa"/>
          </w:tcPr>
          <w:p w14:paraId="72A0FBCA" w14:textId="77777777" w:rsidR="00803058" w:rsidRDefault="0080305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E86EE4" w14:textId="77777777" w:rsidR="00803058" w:rsidRDefault="0080305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3F2FA12" w14:textId="77777777" w:rsidR="00803058" w:rsidRDefault="0080305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B7044D5" w14:textId="77777777" w:rsidR="00803058" w:rsidRDefault="00803058" w:rsidP="00E036AA">
            <w:r>
              <w:rPr>
                <w:sz w:val="16"/>
                <w:szCs w:val="16"/>
              </w:rPr>
              <w:t>R4-2407571</w:t>
            </w:r>
          </w:p>
        </w:tc>
        <w:tc>
          <w:tcPr>
            <w:tcW w:w="1597" w:type="dxa"/>
          </w:tcPr>
          <w:p w14:paraId="3D0D4D03" w14:textId="77777777" w:rsidR="00803058" w:rsidRDefault="00803058" w:rsidP="00E036A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42503751" w14:textId="77777777" w:rsidR="00803058" w:rsidRDefault="00803058" w:rsidP="00E036AA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A67065B" w14:textId="77777777" w:rsidR="00803058" w:rsidRDefault="00803058" w:rsidP="00E036AA">
            <w:r>
              <w:rPr>
                <w:sz w:val="16"/>
                <w:szCs w:val="16"/>
              </w:rPr>
              <w:t>A.18.3.1.1, A.18.3.1.2, A.18.3.1.3, A.18.3.1.4</w:t>
            </w:r>
          </w:p>
        </w:tc>
        <w:tc>
          <w:tcPr>
            <w:tcW w:w="998" w:type="dxa"/>
          </w:tcPr>
          <w:p w14:paraId="7D6B820F" w14:textId="77777777" w:rsidR="00803058" w:rsidRDefault="00803058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03058" w14:paraId="70E51306" w14:textId="77777777" w:rsidTr="00E036AA">
        <w:tc>
          <w:tcPr>
            <w:tcW w:w="879" w:type="dxa"/>
          </w:tcPr>
          <w:p w14:paraId="083C1B21" w14:textId="77777777" w:rsidR="00803058" w:rsidRDefault="0080305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4E96376" w14:textId="77777777" w:rsidR="00803058" w:rsidRDefault="00803058" w:rsidP="00E036AA">
            <w:r>
              <w:rPr>
                <w:sz w:val="16"/>
                <w:szCs w:val="16"/>
              </w:rPr>
              <w:t>4490</w:t>
            </w:r>
          </w:p>
        </w:tc>
        <w:tc>
          <w:tcPr>
            <w:tcW w:w="517" w:type="dxa"/>
          </w:tcPr>
          <w:p w14:paraId="08994843" w14:textId="77777777" w:rsidR="00803058" w:rsidRDefault="00803058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75F420" w14:textId="77777777" w:rsidR="00803058" w:rsidRDefault="0080305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235BE5" w14:textId="77777777" w:rsidR="00803058" w:rsidRDefault="00803058" w:rsidP="00E036AA">
            <w:r>
              <w:rPr>
                <w:sz w:val="16"/>
                <w:szCs w:val="16"/>
              </w:rPr>
              <w:t>(NR_redcap-Perf) Correction to RedCap RRM test cases_R17</w:t>
            </w:r>
          </w:p>
        </w:tc>
        <w:tc>
          <w:tcPr>
            <w:tcW w:w="517" w:type="dxa"/>
          </w:tcPr>
          <w:p w14:paraId="22894C2A" w14:textId="77777777" w:rsidR="00803058" w:rsidRDefault="0080305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3BB75C" w14:textId="77777777" w:rsidR="00803058" w:rsidRDefault="0080305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5F5FE90" w14:textId="77777777" w:rsidR="00803058" w:rsidRDefault="0080305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933D8B7" w14:textId="77777777" w:rsidR="00803058" w:rsidRDefault="00803058" w:rsidP="00E036AA">
            <w:r>
              <w:rPr>
                <w:sz w:val="16"/>
                <w:szCs w:val="16"/>
              </w:rPr>
              <w:t>R4-2410348</w:t>
            </w:r>
          </w:p>
        </w:tc>
        <w:tc>
          <w:tcPr>
            <w:tcW w:w="1597" w:type="dxa"/>
          </w:tcPr>
          <w:p w14:paraId="550DCECE" w14:textId="77777777" w:rsidR="00803058" w:rsidRDefault="00803058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DC38516" w14:textId="77777777" w:rsidR="00803058" w:rsidRDefault="00803058" w:rsidP="00E036AA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20D56513" w14:textId="77777777" w:rsidR="00803058" w:rsidRDefault="0080305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9359B4" w14:textId="77777777" w:rsidR="00803058" w:rsidRDefault="00803058" w:rsidP="00E036AA">
            <w:pPr>
              <w:rPr>
                <w:sz w:val="16"/>
                <w:szCs w:val="16"/>
              </w:rPr>
            </w:pPr>
          </w:p>
        </w:tc>
      </w:tr>
      <w:tr w:rsidR="00803058" w14:paraId="6DCDB89A" w14:textId="77777777" w:rsidTr="00E036AA">
        <w:tc>
          <w:tcPr>
            <w:tcW w:w="879" w:type="dxa"/>
          </w:tcPr>
          <w:p w14:paraId="1F17B5B5" w14:textId="77777777" w:rsidR="00803058" w:rsidRDefault="0080305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A2A337" w14:textId="77777777" w:rsidR="00803058" w:rsidRDefault="00803058" w:rsidP="00E036AA">
            <w:r>
              <w:rPr>
                <w:sz w:val="16"/>
                <w:szCs w:val="16"/>
              </w:rPr>
              <w:t>4491</w:t>
            </w:r>
          </w:p>
        </w:tc>
        <w:tc>
          <w:tcPr>
            <w:tcW w:w="517" w:type="dxa"/>
          </w:tcPr>
          <w:p w14:paraId="595C533D" w14:textId="77777777" w:rsidR="00803058" w:rsidRDefault="0080305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F2387B" w14:textId="77777777" w:rsidR="00803058" w:rsidRDefault="0080305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6DA10B" w14:textId="77777777" w:rsidR="00803058" w:rsidRDefault="00803058" w:rsidP="00E036AA">
            <w:r>
              <w:rPr>
                <w:sz w:val="16"/>
                <w:szCs w:val="16"/>
              </w:rPr>
              <w:t>(NR_redcap-Perf) Correction to RedCap RRM test cases_R18</w:t>
            </w:r>
          </w:p>
        </w:tc>
        <w:tc>
          <w:tcPr>
            <w:tcW w:w="517" w:type="dxa"/>
          </w:tcPr>
          <w:p w14:paraId="20C82573" w14:textId="77777777" w:rsidR="00803058" w:rsidRDefault="0080305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516965" w14:textId="77777777" w:rsidR="00803058" w:rsidRDefault="0080305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3451F83" w14:textId="77777777" w:rsidR="00803058" w:rsidRDefault="0080305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DD69393" w14:textId="77777777" w:rsidR="00803058" w:rsidRDefault="00803058" w:rsidP="00E036AA">
            <w:r>
              <w:rPr>
                <w:sz w:val="16"/>
                <w:szCs w:val="16"/>
              </w:rPr>
              <w:t>R4-2408546</w:t>
            </w:r>
          </w:p>
        </w:tc>
        <w:tc>
          <w:tcPr>
            <w:tcW w:w="1597" w:type="dxa"/>
          </w:tcPr>
          <w:p w14:paraId="7BE81D9B" w14:textId="77777777" w:rsidR="00803058" w:rsidRDefault="00803058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2C4C4CA" w14:textId="77777777" w:rsidR="00803058" w:rsidRDefault="00803058" w:rsidP="00E036AA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21BE2811" w14:textId="77777777" w:rsidR="00803058" w:rsidRDefault="00803058" w:rsidP="00E036AA">
            <w:r>
              <w:rPr>
                <w:sz w:val="16"/>
                <w:szCs w:val="16"/>
              </w:rPr>
              <w:t xml:space="preserve">A.16.1.2.5, A.16.1.2.6, A.16.6.3.1, A.16.6.3.2, </w:t>
            </w:r>
            <w:r>
              <w:rPr>
                <w:sz w:val="16"/>
                <w:szCs w:val="16"/>
              </w:rPr>
              <w:lastRenderedPageBreak/>
              <w:t>A.16.6.3.3, A.16.6.3.4, A.17.5.4.1, A.17.5.4.2</w:t>
            </w:r>
          </w:p>
        </w:tc>
        <w:tc>
          <w:tcPr>
            <w:tcW w:w="998" w:type="dxa"/>
          </w:tcPr>
          <w:p w14:paraId="1713CDE0" w14:textId="77777777" w:rsidR="00803058" w:rsidRDefault="00803058" w:rsidP="00E036AA">
            <w:r>
              <w:rPr>
                <w:sz w:val="16"/>
                <w:szCs w:val="16"/>
              </w:rPr>
              <w:lastRenderedPageBreak/>
              <w:t xml:space="preserve">TS/TR ... CR ... ; TS 38.533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803058" w14:paraId="1C66159A" w14:textId="77777777" w:rsidTr="00E036AA">
        <w:tc>
          <w:tcPr>
            <w:tcW w:w="879" w:type="dxa"/>
          </w:tcPr>
          <w:p w14:paraId="082FEEEC" w14:textId="77777777" w:rsidR="00803058" w:rsidRDefault="00803058" w:rsidP="00E036A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1ED9AB1" w14:textId="77777777" w:rsidR="00803058" w:rsidRDefault="00803058" w:rsidP="00E036AA">
            <w:r>
              <w:rPr>
                <w:sz w:val="16"/>
                <w:szCs w:val="16"/>
              </w:rPr>
              <w:t>4551</w:t>
            </w:r>
          </w:p>
        </w:tc>
        <w:tc>
          <w:tcPr>
            <w:tcW w:w="517" w:type="dxa"/>
          </w:tcPr>
          <w:p w14:paraId="035452AB" w14:textId="77777777" w:rsidR="00803058" w:rsidRDefault="00803058" w:rsidP="00E036AA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4F41FD8" w14:textId="77777777" w:rsidR="00803058" w:rsidRDefault="0080305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768461" w14:textId="77777777" w:rsidR="00803058" w:rsidRDefault="00803058" w:rsidP="00E036AA">
            <w:r>
              <w:rPr>
                <w:sz w:val="16"/>
                <w:szCs w:val="16"/>
              </w:rPr>
              <w:t>(NR_redcap-Perf) CR correcting SDT test cases for RedCap</w:t>
            </w:r>
          </w:p>
        </w:tc>
        <w:tc>
          <w:tcPr>
            <w:tcW w:w="517" w:type="dxa"/>
          </w:tcPr>
          <w:p w14:paraId="41C13EBA" w14:textId="77777777" w:rsidR="00803058" w:rsidRDefault="0080305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9035F8" w14:textId="77777777" w:rsidR="00803058" w:rsidRDefault="0080305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073411D" w14:textId="77777777" w:rsidR="00803058" w:rsidRDefault="0080305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095BD18" w14:textId="77777777" w:rsidR="00803058" w:rsidRDefault="00803058" w:rsidP="00E036AA">
            <w:r>
              <w:rPr>
                <w:sz w:val="16"/>
                <w:szCs w:val="16"/>
              </w:rPr>
              <w:t>R4-2410405</w:t>
            </w:r>
          </w:p>
        </w:tc>
        <w:tc>
          <w:tcPr>
            <w:tcW w:w="1597" w:type="dxa"/>
          </w:tcPr>
          <w:p w14:paraId="7B840719" w14:textId="77777777" w:rsidR="00803058" w:rsidRDefault="00803058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31151EE" w14:textId="77777777" w:rsidR="00803058" w:rsidRDefault="00803058" w:rsidP="00E036AA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A80D714" w14:textId="77777777" w:rsidR="00803058" w:rsidRDefault="0080305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C7D5E8" w14:textId="77777777" w:rsidR="00803058" w:rsidRDefault="00803058" w:rsidP="00E036AA">
            <w:pPr>
              <w:rPr>
                <w:sz w:val="16"/>
                <w:szCs w:val="16"/>
              </w:rPr>
            </w:pPr>
          </w:p>
        </w:tc>
      </w:tr>
      <w:tr w:rsidR="00803058" w14:paraId="76E5A0DC" w14:textId="77777777" w:rsidTr="00E036AA">
        <w:tc>
          <w:tcPr>
            <w:tcW w:w="879" w:type="dxa"/>
          </w:tcPr>
          <w:p w14:paraId="13577324" w14:textId="77777777" w:rsidR="00803058" w:rsidRDefault="0080305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E8D66A" w14:textId="77777777" w:rsidR="00803058" w:rsidRDefault="00803058" w:rsidP="00E036AA">
            <w:r>
              <w:rPr>
                <w:sz w:val="16"/>
                <w:szCs w:val="16"/>
              </w:rPr>
              <w:t>4552</w:t>
            </w:r>
          </w:p>
        </w:tc>
        <w:tc>
          <w:tcPr>
            <w:tcW w:w="517" w:type="dxa"/>
          </w:tcPr>
          <w:p w14:paraId="2B766C0A" w14:textId="77777777" w:rsidR="00803058" w:rsidRDefault="00803058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1B72B4" w14:textId="77777777" w:rsidR="00803058" w:rsidRDefault="0080305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0C50A3" w14:textId="77777777" w:rsidR="00803058" w:rsidRDefault="00803058" w:rsidP="00E036AA">
            <w:r>
              <w:rPr>
                <w:sz w:val="16"/>
                <w:szCs w:val="16"/>
              </w:rPr>
              <w:t>(NR_redcap-Perf) CR correcting SDT test cases for RedCap</w:t>
            </w:r>
          </w:p>
        </w:tc>
        <w:tc>
          <w:tcPr>
            <w:tcW w:w="517" w:type="dxa"/>
          </w:tcPr>
          <w:p w14:paraId="4C7E50C2" w14:textId="77777777" w:rsidR="00803058" w:rsidRDefault="0080305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ED10A0" w14:textId="77777777" w:rsidR="00803058" w:rsidRDefault="0080305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5A37E0D" w14:textId="77777777" w:rsidR="00803058" w:rsidRDefault="0080305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C278DD7" w14:textId="77777777" w:rsidR="00803058" w:rsidRDefault="00803058" w:rsidP="00E036AA">
            <w:r>
              <w:rPr>
                <w:sz w:val="16"/>
                <w:szCs w:val="16"/>
              </w:rPr>
              <w:t>R4-2410261</w:t>
            </w:r>
          </w:p>
        </w:tc>
        <w:tc>
          <w:tcPr>
            <w:tcW w:w="1597" w:type="dxa"/>
          </w:tcPr>
          <w:p w14:paraId="74795821" w14:textId="77777777" w:rsidR="00803058" w:rsidRDefault="00803058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E36E0D2" w14:textId="77777777" w:rsidR="00803058" w:rsidRDefault="00803058" w:rsidP="00E036AA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4A5BDBCA" w14:textId="77777777" w:rsidR="00803058" w:rsidRDefault="0080305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0BA5D5" w14:textId="77777777" w:rsidR="00803058" w:rsidRDefault="00803058" w:rsidP="00E036AA">
            <w:pPr>
              <w:rPr>
                <w:sz w:val="16"/>
                <w:szCs w:val="16"/>
              </w:rPr>
            </w:pPr>
          </w:p>
        </w:tc>
      </w:tr>
      <w:tr w:rsidR="00803058" w14:paraId="30D87A01" w14:textId="77777777" w:rsidTr="00E036AA">
        <w:tc>
          <w:tcPr>
            <w:tcW w:w="879" w:type="dxa"/>
          </w:tcPr>
          <w:p w14:paraId="625918DF" w14:textId="77777777" w:rsidR="00803058" w:rsidRDefault="0080305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1C1415" w14:textId="77777777" w:rsidR="00803058" w:rsidRDefault="00803058" w:rsidP="00E036AA">
            <w:r>
              <w:rPr>
                <w:sz w:val="16"/>
                <w:szCs w:val="16"/>
              </w:rPr>
              <w:t>4594</w:t>
            </w:r>
          </w:p>
        </w:tc>
        <w:tc>
          <w:tcPr>
            <w:tcW w:w="517" w:type="dxa"/>
          </w:tcPr>
          <w:p w14:paraId="433B20C7" w14:textId="77777777" w:rsidR="00803058" w:rsidRDefault="0080305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654025" w14:textId="77777777" w:rsidR="00803058" w:rsidRDefault="0080305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5A9AB8" w14:textId="77777777" w:rsidR="00803058" w:rsidRDefault="00803058" w:rsidP="00E036AA">
            <w:r>
              <w:rPr>
                <w:sz w:val="16"/>
                <w:szCs w:val="16"/>
              </w:rPr>
              <w:t>(NR_redcap-Perf) Formal CR to Rel-17 TS 38.133 on RedCap SDT test cases</w:t>
            </w:r>
          </w:p>
        </w:tc>
        <w:tc>
          <w:tcPr>
            <w:tcW w:w="517" w:type="dxa"/>
          </w:tcPr>
          <w:p w14:paraId="37EE3F10" w14:textId="77777777" w:rsidR="00803058" w:rsidRDefault="0080305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F627D2" w14:textId="77777777" w:rsidR="00803058" w:rsidRDefault="0080305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0362896C" w14:textId="77777777" w:rsidR="00803058" w:rsidRDefault="0080305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63E9773" w14:textId="77777777" w:rsidR="00803058" w:rsidRDefault="00803058" w:rsidP="00E036AA">
            <w:r>
              <w:rPr>
                <w:sz w:val="16"/>
                <w:szCs w:val="16"/>
              </w:rPr>
              <w:t>R4-2409732</w:t>
            </w:r>
          </w:p>
        </w:tc>
        <w:tc>
          <w:tcPr>
            <w:tcW w:w="1597" w:type="dxa"/>
          </w:tcPr>
          <w:p w14:paraId="5A44FEDA" w14:textId="77777777" w:rsidR="00803058" w:rsidRDefault="00803058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3F1D693" w14:textId="77777777" w:rsidR="00803058" w:rsidRDefault="00803058" w:rsidP="00E036AA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0FC19607" w14:textId="77777777" w:rsidR="00803058" w:rsidRDefault="0080305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A54F1B" w14:textId="77777777" w:rsidR="00803058" w:rsidRDefault="00803058" w:rsidP="00E036AA">
            <w:pPr>
              <w:rPr>
                <w:sz w:val="16"/>
                <w:szCs w:val="16"/>
              </w:rPr>
            </w:pPr>
          </w:p>
        </w:tc>
      </w:tr>
      <w:tr w:rsidR="00803058" w14:paraId="3AAD7F42" w14:textId="77777777" w:rsidTr="00E036AA">
        <w:tc>
          <w:tcPr>
            <w:tcW w:w="879" w:type="dxa"/>
          </w:tcPr>
          <w:p w14:paraId="7BCD3EDE" w14:textId="77777777" w:rsidR="00803058" w:rsidRDefault="0080305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F1C7EF" w14:textId="77777777" w:rsidR="00803058" w:rsidRDefault="00803058" w:rsidP="00E036AA">
            <w:r>
              <w:rPr>
                <w:sz w:val="16"/>
                <w:szCs w:val="16"/>
              </w:rPr>
              <w:t>4595</w:t>
            </w:r>
          </w:p>
        </w:tc>
        <w:tc>
          <w:tcPr>
            <w:tcW w:w="517" w:type="dxa"/>
          </w:tcPr>
          <w:p w14:paraId="558FC3E9" w14:textId="77777777" w:rsidR="00803058" w:rsidRDefault="0080305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5BA24E" w14:textId="77777777" w:rsidR="00803058" w:rsidRDefault="0080305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6E49F3" w14:textId="77777777" w:rsidR="00803058" w:rsidRDefault="00803058" w:rsidP="00E036AA">
            <w:r>
              <w:rPr>
                <w:sz w:val="16"/>
                <w:szCs w:val="16"/>
              </w:rPr>
              <w:t>(NR_redcap-Perf) Formal CR to Rel-18 TS 38.133 on RedCap SDT test cases (Mirror)</w:t>
            </w:r>
          </w:p>
        </w:tc>
        <w:tc>
          <w:tcPr>
            <w:tcW w:w="517" w:type="dxa"/>
          </w:tcPr>
          <w:p w14:paraId="5F17D148" w14:textId="77777777" w:rsidR="00803058" w:rsidRDefault="0080305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C4A77A" w14:textId="77777777" w:rsidR="00803058" w:rsidRDefault="0080305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659B183" w14:textId="77777777" w:rsidR="00803058" w:rsidRDefault="0080305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9FBBF49" w14:textId="77777777" w:rsidR="00803058" w:rsidRDefault="00803058" w:rsidP="00E036AA">
            <w:r>
              <w:rPr>
                <w:sz w:val="16"/>
                <w:szCs w:val="16"/>
              </w:rPr>
              <w:t>R4-2409733</w:t>
            </w:r>
          </w:p>
        </w:tc>
        <w:tc>
          <w:tcPr>
            <w:tcW w:w="1597" w:type="dxa"/>
          </w:tcPr>
          <w:p w14:paraId="29E6456A" w14:textId="77777777" w:rsidR="00803058" w:rsidRDefault="00803058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201AA96" w14:textId="77777777" w:rsidR="00803058" w:rsidRDefault="00803058" w:rsidP="00E036AA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4F9DD04" w14:textId="77777777" w:rsidR="00803058" w:rsidRDefault="0080305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A08F7D" w14:textId="77777777" w:rsidR="00803058" w:rsidRDefault="00803058" w:rsidP="00E036AA">
            <w:pPr>
              <w:rPr>
                <w:sz w:val="16"/>
                <w:szCs w:val="16"/>
              </w:rPr>
            </w:pPr>
          </w:p>
        </w:tc>
      </w:tr>
      <w:tr w:rsidR="00803058" w14:paraId="1F0744A9" w14:textId="77777777" w:rsidTr="00E036AA">
        <w:tc>
          <w:tcPr>
            <w:tcW w:w="879" w:type="dxa"/>
          </w:tcPr>
          <w:p w14:paraId="2CF7E071" w14:textId="77777777" w:rsidR="00803058" w:rsidRDefault="0080305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C6A243F" w14:textId="77777777" w:rsidR="00803058" w:rsidRDefault="00803058" w:rsidP="00E036AA">
            <w:r>
              <w:rPr>
                <w:sz w:val="16"/>
                <w:szCs w:val="16"/>
              </w:rPr>
              <w:t>4603</w:t>
            </w:r>
          </w:p>
        </w:tc>
        <w:tc>
          <w:tcPr>
            <w:tcW w:w="517" w:type="dxa"/>
          </w:tcPr>
          <w:p w14:paraId="4EFD4C85" w14:textId="77777777" w:rsidR="00803058" w:rsidRDefault="0080305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6D56AB" w14:textId="77777777" w:rsidR="00803058" w:rsidRDefault="0080305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A2BB7C" w14:textId="77777777" w:rsidR="00803058" w:rsidRDefault="00803058" w:rsidP="00E036AA">
            <w:r>
              <w:rPr>
                <w:sz w:val="16"/>
                <w:szCs w:val="16"/>
              </w:rPr>
              <w:t>(NR_redcap-Perf) Formal CR to Rel-18 TS 38.133: on RedCap Perf maintenance</w:t>
            </w:r>
          </w:p>
        </w:tc>
        <w:tc>
          <w:tcPr>
            <w:tcW w:w="517" w:type="dxa"/>
          </w:tcPr>
          <w:p w14:paraId="7CFF43F5" w14:textId="77777777" w:rsidR="00803058" w:rsidRDefault="0080305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DF0BE2" w14:textId="77777777" w:rsidR="00803058" w:rsidRDefault="0080305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2D7BCEF" w14:textId="77777777" w:rsidR="00803058" w:rsidRDefault="0080305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97802E0" w14:textId="77777777" w:rsidR="00803058" w:rsidRDefault="00803058" w:rsidP="00E036AA">
            <w:r>
              <w:rPr>
                <w:sz w:val="16"/>
                <w:szCs w:val="16"/>
              </w:rPr>
              <w:t>R4-2409757</w:t>
            </w:r>
          </w:p>
        </w:tc>
        <w:tc>
          <w:tcPr>
            <w:tcW w:w="1597" w:type="dxa"/>
          </w:tcPr>
          <w:p w14:paraId="6C13347F" w14:textId="77777777" w:rsidR="00803058" w:rsidRDefault="00803058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7D1E645" w14:textId="77777777" w:rsidR="00803058" w:rsidRDefault="00803058" w:rsidP="00E036AA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0A7BC1E8" w14:textId="77777777" w:rsidR="00803058" w:rsidRDefault="00803058" w:rsidP="00E036AA">
            <w:r>
              <w:rPr>
                <w:sz w:val="16"/>
                <w:szCs w:val="16"/>
              </w:rPr>
              <w:t>A.16.6.2.5, A.16.6.2.6, A.16.6.2.8, A.16.6.2.11, A.16.6.2.12, 10.1A.14.2</w:t>
            </w:r>
          </w:p>
        </w:tc>
        <w:tc>
          <w:tcPr>
            <w:tcW w:w="998" w:type="dxa"/>
          </w:tcPr>
          <w:p w14:paraId="48CA96C8" w14:textId="77777777" w:rsidR="00803058" w:rsidRDefault="00803058" w:rsidP="00E036AA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803058" w14:paraId="102ABA50" w14:textId="77777777" w:rsidTr="00E036AA">
        <w:tc>
          <w:tcPr>
            <w:tcW w:w="879" w:type="dxa"/>
          </w:tcPr>
          <w:p w14:paraId="74E1BE3D" w14:textId="77777777" w:rsidR="00803058" w:rsidRDefault="0080305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4C28DE" w14:textId="77777777" w:rsidR="00803058" w:rsidRDefault="00803058" w:rsidP="00E036AA">
            <w:r>
              <w:rPr>
                <w:sz w:val="16"/>
                <w:szCs w:val="16"/>
              </w:rPr>
              <w:t>4610</w:t>
            </w:r>
          </w:p>
        </w:tc>
        <w:tc>
          <w:tcPr>
            <w:tcW w:w="517" w:type="dxa"/>
          </w:tcPr>
          <w:p w14:paraId="6BC8861E" w14:textId="77777777" w:rsidR="00803058" w:rsidRDefault="00803058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CE12F4" w14:textId="77777777" w:rsidR="00803058" w:rsidRDefault="0080305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B9DD67" w14:textId="77777777" w:rsidR="00803058" w:rsidRDefault="00803058" w:rsidP="00E036AA">
            <w:r>
              <w:rPr>
                <w:sz w:val="16"/>
                <w:szCs w:val="16"/>
              </w:rPr>
              <w:t>(NR_redcap-Perf) Formal CR to Rel-17 TS 38.133: on RedCap Perf maintenance</w:t>
            </w:r>
          </w:p>
        </w:tc>
        <w:tc>
          <w:tcPr>
            <w:tcW w:w="517" w:type="dxa"/>
          </w:tcPr>
          <w:p w14:paraId="376F8C30" w14:textId="77777777" w:rsidR="00803058" w:rsidRDefault="0080305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61EA20" w14:textId="77777777" w:rsidR="00803058" w:rsidRDefault="0080305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05F9B8D" w14:textId="77777777" w:rsidR="00803058" w:rsidRDefault="0080305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EDF4677" w14:textId="77777777" w:rsidR="00803058" w:rsidRDefault="00803058" w:rsidP="00E036AA">
            <w:r>
              <w:rPr>
                <w:sz w:val="16"/>
                <w:szCs w:val="16"/>
              </w:rPr>
              <w:t>R4-2410377</w:t>
            </w:r>
          </w:p>
        </w:tc>
        <w:tc>
          <w:tcPr>
            <w:tcW w:w="1597" w:type="dxa"/>
          </w:tcPr>
          <w:p w14:paraId="469F1FB1" w14:textId="77777777" w:rsidR="00803058" w:rsidRDefault="00803058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18FA8AF" w14:textId="77777777" w:rsidR="00803058" w:rsidRDefault="00803058" w:rsidP="00E036AA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5F47242E" w14:textId="77777777" w:rsidR="00803058" w:rsidRDefault="0080305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43D40C" w14:textId="77777777" w:rsidR="00803058" w:rsidRDefault="00803058" w:rsidP="00E036AA">
            <w:pPr>
              <w:rPr>
                <w:sz w:val="16"/>
                <w:szCs w:val="16"/>
              </w:rPr>
            </w:pPr>
          </w:p>
        </w:tc>
      </w:tr>
    </w:tbl>
    <w:p w14:paraId="39FA3B4D" w14:textId="77777777" w:rsidR="00480259" w:rsidRDefault="00480259" w:rsidP="00480259"/>
    <w:p w14:paraId="4FC1D330" w14:textId="77777777" w:rsidR="00480259" w:rsidRDefault="00480259" w:rsidP="00480259"/>
    <w:p w14:paraId="0DFC2E1A" w14:textId="63971F77" w:rsidR="00480259" w:rsidRDefault="005A6E3D" w:rsidP="00512C52">
      <w:pPr>
        <w:pStyle w:val="Heading2"/>
        <w:rPr>
          <w:rFonts w:cs="Arial"/>
          <w:noProof/>
        </w:rPr>
      </w:pPr>
      <w:r w:rsidRPr="005A6E3D">
        <w:rPr>
          <w:noProof/>
        </w:rPr>
        <w:t>RP-241402</w:t>
      </w:r>
    </w:p>
    <w:p w14:paraId="1E815F55" w14:textId="3A4F68ED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22</w:t>
      </w:r>
    </w:p>
    <w:p w14:paraId="64330915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62B12" w:rsidRPr="004E535C" w14:paraId="1EF9532A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3DA2A1D" w14:textId="77777777" w:rsidR="00F62B12" w:rsidRPr="00BF1EB6" w:rsidRDefault="00F62B1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8E7053" w14:textId="77777777" w:rsidR="00F62B12" w:rsidRPr="00BF1EB6" w:rsidRDefault="00F62B1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781F88" w14:textId="77777777" w:rsidR="00F62B12" w:rsidRPr="00BF1EB6" w:rsidRDefault="00F62B1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5E7628" w14:textId="77777777" w:rsidR="00F62B12" w:rsidRPr="00BF1EB6" w:rsidRDefault="00F62B1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BE79687" w14:textId="77777777" w:rsidR="00F62B12" w:rsidRPr="00BF1EB6" w:rsidRDefault="00F62B1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868326" w14:textId="77777777" w:rsidR="00F62B12" w:rsidRPr="00BF1EB6" w:rsidRDefault="00F62B1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6214EF" w14:textId="77777777" w:rsidR="00F62B12" w:rsidRPr="00BF1EB6" w:rsidRDefault="00F62B1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2C9DD48" w14:textId="77777777" w:rsidR="00F62B12" w:rsidRPr="00BF1EB6" w:rsidRDefault="00F62B1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53ADF70" w14:textId="77777777" w:rsidR="00F62B12" w:rsidRPr="00BF1EB6" w:rsidRDefault="00F62B1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E9A7BB8" w14:textId="77777777" w:rsidR="00F62B12" w:rsidRPr="00BF1EB6" w:rsidRDefault="00F62B1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78905E1" w14:textId="77777777" w:rsidR="00F62B12" w:rsidRPr="00BF1EB6" w:rsidRDefault="00F62B1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EB35FE1" w14:textId="77777777" w:rsidR="00F62B12" w:rsidRPr="00BF1EB6" w:rsidRDefault="00F62B1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2721E17" w14:textId="77777777" w:rsidR="00F62B12" w:rsidRPr="00BF1EB6" w:rsidRDefault="00F62B12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62B12" w14:paraId="70855634" w14:textId="77777777" w:rsidTr="00E036AA">
        <w:tc>
          <w:tcPr>
            <w:tcW w:w="879" w:type="dxa"/>
          </w:tcPr>
          <w:p w14:paraId="5DF84102" w14:textId="77777777" w:rsidR="00F62B12" w:rsidRDefault="00F62B12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7E2BFE6" w14:textId="77777777" w:rsidR="00F62B12" w:rsidRDefault="00F62B12" w:rsidP="00E036AA">
            <w:r>
              <w:rPr>
                <w:sz w:val="16"/>
                <w:szCs w:val="16"/>
              </w:rPr>
              <w:t>2258</w:t>
            </w:r>
          </w:p>
        </w:tc>
        <w:tc>
          <w:tcPr>
            <w:tcW w:w="517" w:type="dxa"/>
          </w:tcPr>
          <w:p w14:paraId="70E889AF" w14:textId="77777777" w:rsidR="00F62B12" w:rsidRDefault="00F62B1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F6E215" w14:textId="77777777" w:rsidR="00F62B12" w:rsidRDefault="00F62B12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4BFB7F" w14:textId="77777777" w:rsidR="00F62B12" w:rsidRDefault="00F62B12" w:rsidP="00E036AA">
            <w:r>
              <w:rPr>
                <w:sz w:val="16"/>
                <w:szCs w:val="16"/>
              </w:rPr>
              <w:t>(NR_RF_FR1_enh-Core) CR to 38.101-1 R17 corrections on Pcmax tolerance for intra-band contiguous CA with UL MIMO</w:t>
            </w:r>
          </w:p>
        </w:tc>
        <w:tc>
          <w:tcPr>
            <w:tcW w:w="517" w:type="dxa"/>
          </w:tcPr>
          <w:p w14:paraId="6AFC15FE" w14:textId="77777777" w:rsidR="00F62B12" w:rsidRDefault="00F62B1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E4AFD3" w14:textId="77777777" w:rsidR="00F62B12" w:rsidRDefault="00F62B12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73A29E9" w14:textId="77777777" w:rsidR="00F62B12" w:rsidRDefault="00F62B1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D66BDF0" w14:textId="77777777" w:rsidR="00F62B12" w:rsidRDefault="00F62B12" w:rsidP="00E036AA">
            <w:r>
              <w:rPr>
                <w:sz w:val="16"/>
                <w:szCs w:val="16"/>
              </w:rPr>
              <w:t>R4-2407812</w:t>
            </w:r>
          </w:p>
        </w:tc>
        <w:tc>
          <w:tcPr>
            <w:tcW w:w="1597" w:type="dxa"/>
          </w:tcPr>
          <w:p w14:paraId="1991886A" w14:textId="77777777" w:rsidR="00F62B12" w:rsidRDefault="00F62B12" w:rsidP="00E036AA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7F2B1775" w14:textId="77777777" w:rsidR="00F62B12" w:rsidRDefault="00F62B12" w:rsidP="00E036AA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332FD240" w14:textId="77777777" w:rsidR="00F62B12" w:rsidRDefault="00F62B12" w:rsidP="00E036AA">
            <w:r>
              <w:rPr>
                <w:sz w:val="16"/>
                <w:szCs w:val="16"/>
              </w:rPr>
              <w:t>6.2H.1.4</w:t>
            </w:r>
          </w:p>
        </w:tc>
        <w:tc>
          <w:tcPr>
            <w:tcW w:w="998" w:type="dxa"/>
          </w:tcPr>
          <w:p w14:paraId="4CA1A6B5" w14:textId="77777777" w:rsidR="00F62B12" w:rsidRDefault="00F62B12" w:rsidP="00E036AA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F62B12" w14:paraId="6CEAC40E" w14:textId="77777777" w:rsidTr="00E036AA">
        <w:tc>
          <w:tcPr>
            <w:tcW w:w="879" w:type="dxa"/>
          </w:tcPr>
          <w:p w14:paraId="4648EAAC" w14:textId="77777777" w:rsidR="00F62B12" w:rsidRDefault="00F62B12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65FA3F8" w14:textId="77777777" w:rsidR="00F62B12" w:rsidRDefault="00F62B12" w:rsidP="00E036AA">
            <w:r>
              <w:rPr>
                <w:sz w:val="16"/>
                <w:szCs w:val="16"/>
              </w:rPr>
              <w:t>2259</w:t>
            </w:r>
          </w:p>
        </w:tc>
        <w:tc>
          <w:tcPr>
            <w:tcW w:w="517" w:type="dxa"/>
          </w:tcPr>
          <w:p w14:paraId="4E2258FA" w14:textId="77777777" w:rsidR="00F62B12" w:rsidRDefault="00F62B1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BC60A4" w14:textId="77777777" w:rsidR="00F62B12" w:rsidRDefault="00F62B12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D423AE" w14:textId="77777777" w:rsidR="00F62B12" w:rsidRDefault="00F62B12" w:rsidP="00E036AA">
            <w:r>
              <w:rPr>
                <w:sz w:val="16"/>
                <w:szCs w:val="16"/>
              </w:rPr>
              <w:t>(NR_RF_FR1_enh-Core) CR to 38.101-1 R18 corrections on Pcmax tolerance for intra-band contiguous CA with UL MIMO</w:t>
            </w:r>
          </w:p>
        </w:tc>
        <w:tc>
          <w:tcPr>
            <w:tcW w:w="517" w:type="dxa"/>
          </w:tcPr>
          <w:p w14:paraId="0C69BB95" w14:textId="77777777" w:rsidR="00F62B12" w:rsidRDefault="00F62B12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4DEFC9" w14:textId="77777777" w:rsidR="00F62B12" w:rsidRDefault="00F62B12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BF4D5BF" w14:textId="77777777" w:rsidR="00F62B12" w:rsidRDefault="00F62B1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AB8F785" w14:textId="77777777" w:rsidR="00F62B12" w:rsidRDefault="00F62B12" w:rsidP="00E036AA">
            <w:r>
              <w:rPr>
                <w:sz w:val="16"/>
                <w:szCs w:val="16"/>
              </w:rPr>
              <w:t>R4-2407813</w:t>
            </w:r>
          </w:p>
        </w:tc>
        <w:tc>
          <w:tcPr>
            <w:tcW w:w="1597" w:type="dxa"/>
          </w:tcPr>
          <w:p w14:paraId="24FCA254" w14:textId="77777777" w:rsidR="00F62B12" w:rsidRDefault="00F62B12" w:rsidP="00E036AA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0AEC317B" w14:textId="77777777" w:rsidR="00F62B12" w:rsidRDefault="00F62B12" w:rsidP="00E036AA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223301AB" w14:textId="77777777" w:rsidR="00F62B12" w:rsidRDefault="00F62B12" w:rsidP="00E036AA">
            <w:r>
              <w:rPr>
                <w:sz w:val="16"/>
                <w:szCs w:val="16"/>
              </w:rPr>
              <w:t>6.2H.1.4</w:t>
            </w:r>
          </w:p>
        </w:tc>
        <w:tc>
          <w:tcPr>
            <w:tcW w:w="998" w:type="dxa"/>
          </w:tcPr>
          <w:p w14:paraId="19D3C9A0" w14:textId="77777777" w:rsidR="00F62B12" w:rsidRDefault="00F62B12" w:rsidP="00E036AA">
            <w:r>
              <w:rPr>
                <w:sz w:val="16"/>
                <w:szCs w:val="16"/>
              </w:rPr>
              <w:t xml:space="preserve">TS/TR ... CR ... ; TS 38.521-1;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F62B12" w14:paraId="76CA6B44" w14:textId="77777777" w:rsidTr="00E036AA">
        <w:tc>
          <w:tcPr>
            <w:tcW w:w="879" w:type="dxa"/>
          </w:tcPr>
          <w:p w14:paraId="0570517D" w14:textId="77777777" w:rsidR="00F62B12" w:rsidRDefault="00F62B12" w:rsidP="00E036AA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40F2DA63" w14:textId="77777777" w:rsidR="00F62B12" w:rsidRDefault="00F62B12" w:rsidP="00E036AA">
            <w:r>
              <w:rPr>
                <w:sz w:val="16"/>
                <w:szCs w:val="16"/>
              </w:rPr>
              <w:t>2278</w:t>
            </w:r>
          </w:p>
        </w:tc>
        <w:tc>
          <w:tcPr>
            <w:tcW w:w="517" w:type="dxa"/>
          </w:tcPr>
          <w:p w14:paraId="3FB0E7B9" w14:textId="77777777" w:rsidR="00F62B12" w:rsidRDefault="00F62B1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B6834C" w14:textId="77777777" w:rsidR="00F62B12" w:rsidRDefault="00F62B12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D79AFA" w14:textId="77777777" w:rsidR="00F62B12" w:rsidRDefault="00F62B12" w:rsidP="00E036AA">
            <w:r>
              <w:rPr>
                <w:sz w:val="16"/>
                <w:szCs w:val="16"/>
              </w:rPr>
              <w:t>(NR_RF_FR1_enh-Core) CR to add clarification regarding the configurations of the UL CCs for suffix H - TS38.101-1, Rel-17, Cat-F</w:t>
            </w:r>
          </w:p>
        </w:tc>
        <w:tc>
          <w:tcPr>
            <w:tcW w:w="517" w:type="dxa"/>
          </w:tcPr>
          <w:p w14:paraId="0E6154A6" w14:textId="77777777" w:rsidR="00F62B12" w:rsidRDefault="00F62B1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F90BA4" w14:textId="77777777" w:rsidR="00F62B12" w:rsidRDefault="00F62B12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B407A47" w14:textId="77777777" w:rsidR="00F62B12" w:rsidRDefault="00F62B1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39FDE9E" w14:textId="77777777" w:rsidR="00F62B12" w:rsidRDefault="00F62B12" w:rsidP="00E036AA">
            <w:r>
              <w:rPr>
                <w:sz w:val="16"/>
                <w:szCs w:val="16"/>
              </w:rPr>
              <w:t>R4-2408227</w:t>
            </w:r>
          </w:p>
        </w:tc>
        <w:tc>
          <w:tcPr>
            <w:tcW w:w="1597" w:type="dxa"/>
          </w:tcPr>
          <w:p w14:paraId="372C31A9" w14:textId="77777777" w:rsidR="00F62B12" w:rsidRDefault="00F62B12" w:rsidP="00E036AA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3579E734" w14:textId="77777777" w:rsidR="00F62B12" w:rsidRDefault="00F62B12" w:rsidP="00E036AA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20A78252" w14:textId="77777777" w:rsidR="00F62B12" w:rsidRDefault="00F62B1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3F41C1" w14:textId="77777777" w:rsidR="00F62B12" w:rsidRDefault="00F62B12" w:rsidP="00E036AA">
            <w:pPr>
              <w:rPr>
                <w:sz w:val="16"/>
                <w:szCs w:val="16"/>
              </w:rPr>
            </w:pPr>
          </w:p>
        </w:tc>
      </w:tr>
      <w:tr w:rsidR="00F62B12" w14:paraId="1E7458BE" w14:textId="77777777" w:rsidTr="00E036AA">
        <w:tc>
          <w:tcPr>
            <w:tcW w:w="879" w:type="dxa"/>
          </w:tcPr>
          <w:p w14:paraId="4E820DF5" w14:textId="77777777" w:rsidR="00F62B12" w:rsidRDefault="00F62B12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E5E4C63" w14:textId="77777777" w:rsidR="00F62B12" w:rsidRDefault="00F62B12" w:rsidP="00E036AA">
            <w:r>
              <w:rPr>
                <w:sz w:val="16"/>
                <w:szCs w:val="16"/>
              </w:rPr>
              <w:t>2312</w:t>
            </w:r>
          </w:p>
        </w:tc>
        <w:tc>
          <w:tcPr>
            <w:tcW w:w="517" w:type="dxa"/>
          </w:tcPr>
          <w:p w14:paraId="32A570BF" w14:textId="77777777" w:rsidR="00F62B12" w:rsidRDefault="00F62B12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E30FC1" w14:textId="77777777" w:rsidR="00F62B12" w:rsidRDefault="00F62B12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E013B7" w14:textId="77777777" w:rsidR="00F62B12" w:rsidRDefault="00F62B12" w:rsidP="00E036AA">
            <w:r>
              <w:rPr>
                <w:sz w:val="16"/>
                <w:szCs w:val="16"/>
              </w:rPr>
              <w:t>(NR_RF_FR1_enh-Core) CR for TS 38.101-1: Add ACLR requirement for PC2 intra-band non-contiguous UL CA</w:t>
            </w:r>
          </w:p>
        </w:tc>
        <w:tc>
          <w:tcPr>
            <w:tcW w:w="517" w:type="dxa"/>
          </w:tcPr>
          <w:p w14:paraId="73611A96" w14:textId="77777777" w:rsidR="00F62B12" w:rsidRDefault="00F62B1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45D4CA" w14:textId="77777777" w:rsidR="00F62B12" w:rsidRDefault="00F62B12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5014397" w14:textId="77777777" w:rsidR="00F62B12" w:rsidRDefault="00F62B1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C8ADB95" w14:textId="77777777" w:rsidR="00F62B12" w:rsidRDefault="00F62B12" w:rsidP="00E036AA">
            <w:r>
              <w:rPr>
                <w:sz w:val="16"/>
                <w:szCs w:val="16"/>
              </w:rPr>
              <w:t>R4-2410594</w:t>
            </w:r>
          </w:p>
        </w:tc>
        <w:tc>
          <w:tcPr>
            <w:tcW w:w="1597" w:type="dxa"/>
          </w:tcPr>
          <w:p w14:paraId="7616DA43" w14:textId="77777777" w:rsidR="00F62B12" w:rsidRDefault="00F62B12" w:rsidP="00E036AA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5C03559" w14:textId="77777777" w:rsidR="00F62B12" w:rsidRDefault="00F62B12" w:rsidP="00E036AA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19CB7EA9" w14:textId="77777777" w:rsidR="00F62B12" w:rsidRDefault="00F62B1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C6DF61" w14:textId="77777777" w:rsidR="00F62B12" w:rsidRDefault="00F62B12" w:rsidP="00E036AA">
            <w:pPr>
              <w:rPr>
                <w:sz w:val="16"/>
                <w:szCs w:val="16"/>
              </w:rPr>
            </w:pPr>
          </w:p>
        </w:tc>
      </w:tr>
      <w:tr w:rsidR="00F62B12" w14:paraId="1392487F" w14:textId="77777777" w:rsidTr="00E036AA">
        <w:tc>
          <w:tcPr>
            <w:tcW w:w="879" w:type="dxa"/>
          </w:tcPr>
          <w:p w14:paraId="707D35F4" w14:textId="77777777" w:rsidR="00F62B12" w:rsidRDefault="00F62B12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E8BD60B" w14:textId="77777777" w:rsidR="00F62B12" w:rsidRDefault="00F62B12" w:rsidP="00E036AA">
            <w:r>
              <w:rPr>
                <w:sz w:val="16"/>
                <w:szCs w:val="16"/>
              </w:rPr>
              <w:t>2313</w:t>
            </w:r>
          </w:p>
        </w:tc>
        <w:tc>
          <w:tcPr>
            <w:tcW w:w="517" w:type="dxa"/>
          </w:tcPr>
          <w:p w14:paraId="259F15FA" w14:textId="77777777" w:rsidR="00F62B12" w:rsidRDefault="00F62B1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1AD137" w14:textId="77777777" w:rsidR="00F62B12" w:rsidRDefault="00F62B12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D90A11" w14:textId="77777777" w:rsidR="00F62B12" w:rsidRDefault="00F62B12" w:rsidP="00E036AA">
            <w:r>
              <w:rPr>
                <w:sz w:val="16"/>
                <w:szCs w:val="16"/>
              </w:rPr>
              <w:t>(NR_RF_FR1_enh-Core) CR for TS 38.101-1: Add ACLR requirement for PC2 intra-band non-contiguous UL CA</w:t>
            </w:r>
          </w:p>
        </w:tc>
        <w:tc>
          <w:tcPr>
            <w:tcW w:w="517" w:type="dxa"/>
          </w:tcPr>
          <w:p w14:paraId="1F63F4E9" w14:textId="77777777" w:rsidR="00F62B12" w:rsidRDefault="00F62B12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B7541A" w14:textId="77777777" w:rsidR="00F62B12" w:rsidRDefault="00F62B12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C2251E6" w14:textId="77777777" w:rsidR="00F62B12" w:rsidRDefault="00F62B1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BAC9FFA" w14:textId="77777777" w:rsidR="00F62B12" w:rsidRDefault="00F62B12" w:rsidP="00E036AA">
            <w:r>
              <w:rPr>
                <w:sz w:val="16"/>
                <w:szCs w:val="16"/>
              </w:rPr>
              <w:t>R4-2408784</w:t>
            </w:r>
          </w:p>
        </w:tc>
        <w:tc>
          <w:tcPr>
            <w:tcW w:w="1597" w:type="dxa"/>
          </w:tcPr>
          <w:p w14:paraId="4881EEDF" w14:textId="77777777" w:rsidR="00F62B12" w:rsidRDefault="00F62B12" w:rsidP="00E036A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BB5AB91" w14:textId="77777777" w:rsidR="00F62B12" w:rsidRDefault="00F62B12" w:rsidP="00E036AA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4383A940" w14:textId="77777777" w:rsidR="00F62B12" w:rsidRDefault="00F62B12" w:rsidP="00E036AA">
            <w:r>
              <w:rPr>
                <w:sz w:val="16"/>
                <w:szCs w:val="16"/>
              </w:rPr>
              <w:t>6.5A.2.4.1.2</w:t>
            </w:r>
          </w:p>
        </w:tc>
        <w:tc>
          <w:tcPr>
            <w:tcW w:w="998" w:type="dxa"/>
          </w:tcPr>
          <w:p w14:paraId="2D00D258" w14:textId="77777777" w:rsidR="00F62B12" w:rsidRDefault="00F62B12" w:rsidP="00E036AA">
            <w:r>
              <w:rPr>
                <w:sz w:val="16"/>
                <w:szCs w:val="16"/>
              </w:rPr>
              <w:t xml:space="preserve">TS/TR ... CR ... ; 38.521-1; TS/TR ... CR ... </w:t>
            </w:r>
          </w:p>
        </w:tc>
      </w:tr>
      <w:tr w:rsidR="00F62B12" w14:paraId="3997DD2F" w14:textId="77777777" w:rsidTr="00E036AA">
        <w:tc>
          <w:tcPr>
            <w:tcW w:w="879" w:type="dxa"/>
          </w:tcPr>
          <w:p w14:paraId="6DF3F166" w14:textId="77777777" w:rsidR="00F62B12" w:rsidRDefault="00F62B12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280B7E9" w14:textId="77777777" w:rsidR="00F62B12" w:rsidRDefault="00F62B12" w:rsidP="00E036AA">
            <w:r>
              <w:rPr>
                <w:sz w:val="16"/>
                <w:szCs w:val="16"/>
              </w:rPr>
              <w:t>2314</w:t>
            </w:r>
          </w:p>
        </w:tc>
        <w:tc>
          <w:tcPr>
            <w:tcW w:w="517" w:type="dxa"/>
          </w:tcPr>
          <w:p w14:paraId="5F1C482C" w14:textId="77777777" w:rsidR="00F62B12" w:rsidRDefault="00F62B12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09BAB7" w14:textId="77777777" w:rsidR="00F62B12" w:rsidRDefault="00F62B12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4CEC8D" w14:textId="77777777" w:rsidR="00F62B12" w:rsidRDefault="00F62B12" w:rsidP="00E036AA">
            <w:r>
              <w:rPr>
                <w:sz w:val="16"/>
                <w:szCs w:val="16"/>
              </w:rPr>
              <w:t>(NR_RF_FR1_enh-Core) CR for TS 38.101-1: Corrections on intra-band UL contiguous CA with UL MIMO for PC3</w:t>
            </w:r>
          </w:p>
        </w:tc>
        <w:tc>
          <w:tcPr>
            <w:tcW w:w="517" w:type="dxa"/>
          </w:tcPr>
          <w:p w14:paraId="651BB08A" w14:textId="77777777" w:rsidR="00F62B12" w:rsidRDefault="00F62B1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509DBC" w14:textId="77777777" w:rsidR="00F62B12" w:rsidRDefault="00F62B12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9C01BF4" w14:textId="77777777" w:rsidR="00F62B12" w:rsidRDefault="00F62B1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9FD0D6B" w14:textId="77777777" w:rsidR="00F62B12" w:rsidRDefault="00F62B12" w:rsidP="00E036AA">
            <w:r>
              <w:rPr>
                <w:sz w:val="16"/>
                <w:szCs w:val="16"/>
              </w:rPr>
              <w:t>R4-2410595</w:t>
            </w:r>
          </w:p>
        </w:tc>
        <w:tc>
          <w:tcPr>
            <w:tcW w:w="1597" w:type="dxa"/>
          </w:tcPr>
          <w:p w14:paraId="7BF8C165" w14:textId="77777777" w:rsidR="00F62B12" w:rsidRDefault="00F62B12" w:rsidP="00E036AA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12045E4" w14:textId="77777777" w:rsidR="00F62B12" w:rsidRDefault="00F62B12" w:rsidP="00E036AA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1E25FB98" w14:textId="77777777" w:rsidR="00F62B12" w:rsidRDefault="00F62B12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31BFCD" w14:textId="77777777" w:rsidR="00F62B12" w:rsidRDefault="00F62B12" w:rsidP="00E036AA">
            <w:pPr>
              <w:rPr>
                <w:sz w:val="16"/>
                <w:szCs w:val="16"/>
              </w:rPr>
            </w:pPr>
          </w:p>
        </w:tc>
      </w:tr>
      <w:tr w:rsidR="00F62B12" w14:paraId="13328F25" w14:textId="77777777" w:rsidTr="00E036AA">
        <w:tc>
          <w:tcPr>
            <w:tcW w:w="879" w:type="dxa"/>
          </w:tcPr>
          <w:p w14:paraId="120D3961" w14:textId="77777777" w:rsidR="00F62B12" w:rsidRDefault="00F62B12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05F07E5" w14:textId="77777777" w:rsidR="00F62B12" w:rsidRDefault="00F62B12" w:rsidP="00E036AA">
            <w:r>
              <w:rPr>
                <w:sz w:val="16"/>
                <w:szCs w:val="16"/>
              </w:rPr>
              <w:t>2315</w:t>
            </w:r>
          </w:p>
        </w:tc>
        <w:tc>
          <w:tcPr>
            <w:tcW w:w="517" w:type="dxa"/>
          </w:tcPr>
          <w:p w14:paraId="78BEA4DE" w14:textId="77777777" w:rsidR="00F62B12" w:rsidRDefault="00F62B1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C7E032" w14:textId="77777777" w:rsidR="00F62B12" w:rsidRDefault="00F62B12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F0A845" w14:textId="77777777" w:rsidR="00F62B12" w:rsidRDefault="00F62B12" w:rsidP="00E036AA">
            <w:r>
              <w:rPr>
                <w:sz w:val="16"/>
                <w:szCs w:val="16"/>
              </w:rPr>
              <w:t>(NR_RF_FR1_enh-Core) CR for TS 38.101-1: Corrections on intra-band UL contiguous CA with UL MIMO for PC3</w:t>
            </w:r>
          </w:p>
        </w:tc>
        <w:tc>
          <w:tcPr>
            <w:tcW w:w="517" w:type="dxa"/>
          </w:tcPr>
          <w:p w14:paraId="25742B32" w14:textId="77777777" w:rsidR="00F62B12" w:rsidRDefault="00F62B12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A9E59E" w14:textId="77777777" w:rsidR="00F62B12" w:rsidRDefault="00F62B12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4DAD10A" w14:textId="77777777" w:rsidR="00F62B12" w:rsidRDefault="00F62B1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992432D" w14:textId="77777777" w:rsidR="00F62B12" w:rsidRDefault="00F62B12" w:rsidP="00E036AA">
            <w:r>
              <w:rPr>
                <w:sz w:val="16"/>
                <w:szCs w:val="16"/>
              </w:rPr>
              <w:t>R4-2408786</w:t>
            </w:r>
          </w:p>
        </w:tc>
        <w:tc>
          <w:tcPr>
            <w:tcW w:w="1597" w:type="dxa"/>
          </w:tcPr>
          <w:p w14:paraId="0B27E753" w14:textId="77777777" w:rsidR="00F62B12" w:rsidRDefault="00F62B12" w:rsidP="00E036AA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4E203B1" w14:textId="77777777" w:rsidR="00F62B12" w:rsidRDefault="00F62B12" w:rsidP="00E036AA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3DB45B0B" w14:textId="77777777" w:rsidR="00F62B12" w:rsidRDefault="00F62B12" w:rsidP="00E036AA">
            <w:r>
              <w:rPr>
                <w:sz w:val="16"/>
                <w:szCs w:val="16"/>
              </w:rPr>
              <w:t>6.2H, 6.3H, 6.4H, 6.5H</w:t>
            </w:r>
          </w:p>
        </w:tc>
        <w:tc>
          <w:tcPr>
            <w:tcW w:w="998" w:type="dxa"/>
          </w:tcPr>
          <w:p w14:paraId="4B15823F" w14:textId="77777777" w:rsidR="00F62B12" w:rsidRDefault="00F62B12" w:rsidP="00E036AA">
            <w:r>
              <w:rPr>
                <w:sz w:val="16"/>
                <w:szCs w:val="16"/>
              </w:rPr>
              <w:t xml:space="preserve">TS/TR ... CR ... ; 38.521-1; TS/TR ... CR ... </w:t>
            </w:r>
          </w:p>
        </w:tc>
      </w:tr>
      <w:tr w:rsidR="00F62B12" w14:paraId="50A040E6" w14:textId="77777777" w:rsidTr="00E036AA">
        <w:tc>
          <w:tcPr>
            <w:tcW w:w="879" w:type="dxa"/>
          </w:tcPr>
          <w:p w14:paraId="15AA3345" w14:textId="77777777" w:rsidR="00F62B12" w:rsidRDefault="00F62B12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D7D93B7" w14:textId="77777777" w:rsidR="00F62B12" w:rsidRDefault="00F62B12" w:rsidP="00E036AA">
            <w:r>
              <w:rPr>
                <w:sz w:val="16"/>
                <w:szCs w:val="16"/>
              </w:rPr>
              <w:t>2318</w:t>
            </w:r>
          </w:p>
        </w:tc>
        <w:tc>
          <w:tcPr>
            <w:tcW w:w="517" w:type="dxa"/>
          </w:tcPr>
          <w:p w14:paraId="1598AF6C" w14:textId="77777777" w:rsidR="00F62B12" w:rsidRDefault="00F62B1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8E70D8" w14:textId="77777777" w:rsidR="00F62B12" w:rsidRDefault="00F62B12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C8BC131" w14:textId="77777777" w:rsidR="00F62B12" w:rsidRDefault="00F62B12" w:rsidP="00E036AA">
            <w:r>
              <w:rPr>
                <w:sz w:val="16"/>
                <w:szCs w:val="16"/>
              </w:rPr>
              <w:t>[NR_RF_FR1-Core] CR to TS 38.101-1: Almost contiguous RB allocations</w:t>
            </w:r>
          </w:p>
        </w:tc>
        <w:tc>
          <w:tcPr>
            <w:tcW w:w="517" w:type="dxa"/>
          </w:tcPr>
          <w:p w14:paraId="187F73E2" w14:textId="77777777" w:rsidR="00F62B12" w:rsidRDefault="00F62B1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8D5AF9" w14:textId="77777777" w:rsidR="00F62B12" w:rsidRDefault="00F62B12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05E7F34E" w14:textId="77777777" w:rsidR="00F62B12" w:rsidRDefault="00F62B1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E6D99BB" w14:textId="77777777" w:rsidR="00F62B12" w:rsidRDefault="00F62B12" w:rsidP="00E036AA">
            <w:r>
              <w:rPr>
                <w:sz w:val="16"/>
                <w:szCs w:val="16"/>
              </w:rPr>
              <w:t>R4-2408800</w:t>
            </w:r>
          </w:p>
        </w:tc>
        <w:tc>
          <w:tcPr>
            <w:tcW w:w="1597" w:type="dxa"/>
          </w:tcPr>
          <w:p w14:paraId="3DAF5CB9" w14:textId="77777777" w:rsidR="00F62B12" w:rsidRDefault="00F62B12" w:rsidP="00E036AA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0B84EB1E" w14:textId="77777777" w:rsidR="00F62B12" w:rsidRDefault="00F62B12" w:rsidP="00E036AA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053CA370" w14:textId="77777777" w:rsidR="00F62B12" w:rsidRDefault="00F62B12" w:rsidP="00E036AA"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0256A262" w14:textId="77777777" w:rsidR="00F62B12" w:rsidRDefault="00F62B12" w:rsidP="00E036AA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F62B12" w14:paraId="79DB4A7A" w14:textId="77777777" w:rsidTr="00E036AA">
        <w:tc>
          <w:tcPr>
            <w:tcW w:w="879" w:type="dxa"/>
          </w:tcPr>
          <w:p w14:paraId="2EE69358" w14:textId="77777777" w:rsidR="00F62B12" w:rsidRDefault="00F62B12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EAF7501" w14:textId="77777777" w:rsidR="00F62B12" w:rsidRDefault="00F62B12" w:rsidP="00E036AA">
            <w:r>
              <w:rPr>
                <w:sz w:val="16"/>
                <w:szCs w:val="16"/>
              </w:rPr>
              <w:t>2319</w:t>
            </w:r>
          </w:p>
        </w:tc>
        <w:tc>
          <w:tcPr>
            <w:tcW w:w="517" w:type="dxa"/>
          </w:tcPr>
          <w:p w14:paraId="0C287FA2" w14:textId="77777777" w:rsidR="00F62B12" w:rsidRDefault="00F62B1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B51C48" w14:textId="77777777" w:rsidR="00F62B12" w:rsidRDefault="00F62B12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0AB300" w14:textId="77777777" w:rsidR="00F62B12" w:rsidRDefault="00F62B12" w:rsidP="00E036AA">
            <w:r>
              <w:rPr>
                <w:sz w:val="16"/>
                <w:szCs w:val="16"/>
              </w:rPr>
              <w:t>[NR_RF_FR1-Core] CR to TS 38.101-1: Almost contiguous RB allocations</w:t>
            </w:r>
          </w:p>
        </w:tc>
        <w:tc>
          <w:tcPr>
            <w:tcW w:w="517" w:type="dxa"/>
          </w:tcPr>
          <w:p w14:paraId="6081CD5B" w14:textId="77777777" w:rsidR="00F62B12" w:rsidRDefault="00F62B12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B00B66" w14:textId="77777777" w:rsidR="00F62B12" w:rsidRDefault="00F62B12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2B2451B" w14:textId="77777777" w:rsidR="00F62B12" w:rsidRDefault="00F62B1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C122328" w14:textId="77777777" w:rsidR="00F62B12" w:rsidRDefault="00F62B12" w:rsidP="00E036AA">
            <w:r>
              <w:rPr>
                <w:sz w:val="16"/>
                <w:szCs w:val="16"/>
              </w:rPr>
              <w:t>R4-2408801</w:t>
            </w:r>
          </w:p>
        </w:tc>
        <w:tc>
          <w:tcPr>
            <w:tcW w:w="1597" w:type="dxa"/>
          </w:tcPr>
          <w:p w14:paraId="1EDB833C" w14:textId="77777777" w:rsidR="00F62B12" w:rsidRDefault="00F62B12" w:rsidP="00E036AA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66465622" w14:textId="77777777" w:rsidR="00F62B12" w:rsidRDefault="00F62B12" w:rsidP="00E036AA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33633F2D" w14:textId="77777777" w:rsidR="00F62B12" w:rsidRDefault="00F62B12" w:rsidP="00E036AA"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017B7F9D" w14:textId="77777777" w:rsidR="00F62B12" w:rsidRDefault="00F62B12" w:rsidP="00E036AA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F62B12" w14:paraId="316948EF" w14:textId="77777777" w:rsidTr="00E036AA">
        <w:tc>
          <w:tcPr>
            <w:tcW w:w="879" w:type="dxa"/>
          </w:tcPr>
          <w:p w14:paraId="6CC51D1C" w14:textId="77777777" w:rsidR="00F62B12" w:rsidRDefault="00F62B12" w:rsidP="00E036AA">
            <w:r>
              <w:rPr>
                <w:sz w:val="16"/>
                <w:szCs w:val="16"/>
              </w:rPr>
              <w:t>38.114</w:t>
            </w:r>
          </w:p>
        </w:tc>
        <w:tc>
          <w:tcPr>
            <w:tcW w:w="637" w:type="dxa"/>
          </w:tcPr>
          <w:p w14:paraId="60FAAB0A" w14:textId="77777777" w:rsidR="00F62B12" w:rsidRDefault="00F62B12" w:rsidP="00E036AA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0B807FD1" w14:textId="77777777" w:rsidR="00F62B12" w:rsidRDefault="00F62B1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B43EF4" w14:textId="77777777" w:rsidR="00F62B12" w:rsidRDefault="00F62B12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E0022A" w14:textId="77777777" w:rsidR="00F62B12" w:rsidRDefault="00F62B12" w:rsidP="00E036AA">
            <w:r>
              <w:rPr>
                <w:sz w:val="16"/>
                <w:szCs w:val="16"/>
              </w:rPr>
              <w:t>(NR_repeaters-Perf)  CR to TS 38.114 EMC performance criteria R17</w:t>
            </w:r>
          </w:p>
        </w:tc>
        <w:tc>
          <w:tcPr>
            <w:tcW w:w="517" w:type="dxa"/>
          </w:tcPr>
          <w:p w14:paraId="28BFD1D6" w14:textId="77777777" w:rsidR="00F62B12" w:rsidRDefault="00F62B1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E1CAA5" w14:textId="77777777" w:rsidR="00F62B12" w:rsidRDefault="00F62B12" w:rsidP="00E036AA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E27F5DB" w14:textId="77777777" w:rsidR="00F62B12" w:rsidRDefault="00F62B1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E0FAB33" w14:textId="77777777" w:rsidR="00F62B12" w:rsidRDefault="00F62B12" w:rsidP="00E036AA">
            <w:r>
              <w:rPr>
                <w:sz w:val="16"/>
                <w:szCs w:val="16"/>
              </w:rPr>
              <w:t>R4-2407855</w:t>
            </w:r>
          </w:p>
        </w:tc>
        <w:tc>
          <w:tcPr>
            <w:tcW w:w="1597" w:type="dxa"/>
          </w:tcPr>
          <w:p w14:paraId="4A2798CC" w14:textId="77777777" w:rsidR="00F62B12" w:rsidRDefault="00F62B12" w:rsidP="00E036AA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C1D98B5" w14:textId="77777777" w:rsidR="00F62B12" w:rsidRDefault="00F62B12" w:rsidP="00E036AA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46784659" w14:textId="77777777" w:rsidR="00F62B12" w:rsidRDefault="00F62B12" w:rsidP="00E036AA">
            <w:r>
              <w:rPr>
                <w:sz w:val="16"/>
                <w:szCs w:val="16"/>
              </w:rPr>
              <w:t>6.1 &amp; 6.2</w:t>
            </w:r>
          </w:p>
        </w:tc>
        <w:tc>
          <w:tcPr>
            <w:tcW w:w="998" w:type="dxa"/>
          </w:tcPr>
          <w:p w14:paraId="0F2FA212" w14:textId="77777777" w:rsidR="00F62B12" w:rsidRDefault="00F62B12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62B12" w14:paraId="2A05B7C7" w14:textId="77777777" w:rsidTr="00E036AA">
        <w:tc>
          <w:tcPr>
            <w:tcW w:w="879" w:type="dxa"/>
          </w:tcPr>
          <w:p w14:paraId="2F1FBBBD" w14:textId="77777777" w:rsidR="00F62B12" w:rsidRDefault="00F62B12" w:rsidP="00E036AA">
            <w:r>
              <w:rPr>
                <w:sz w:val="16"/>
                <w:szCs w:val="16"/>
              </w:rPr>
              <w:lastRenderedPageBreak/>
              <w:t>38.114</w:t>
            </w:r>
          </w:p>
        </w:tc>
        <w:tc>
          <w:tcPr>
            <w:tcW w:w="637" w:type="dxa"/>
          </w:tcPr>
          <w:p w14:paraId="6F71FD00" w14:textId="77777777" w:rsidR="00F62B12" w:rsidRDefault="00F62B12" w:rsidP="00E036AA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0303E3D0" w14:textId="77777777" w:rsidR="00F62B12" w:rsidRDefault="00F62B1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474AF3" w14:textId="77777777" w:rsidR="00F62B12" w:rsidRDefault="00F62B12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132273" w14:textId="77777777" w:rsidR="00F62B12" w:rsidRDefault="00F62B12" w:rsidP="00E036AA">
            <w:r>
              <w:rPr>
                <w:sz w:val="16"/>
                <w:szCs w:val="16"/>
              </w:rPr>
              <w:t>(NR_repeaters-Perf)CR to TS38.114 repeater EMC performance criteria R18</w:t>
            </w:r>
          </w:p>
        </w:tc>
        <w:tc>
          <w:tcPr>
            <w:tcW w:w="517" w:type="dxa"/>
          </w:tcPr>
          <w:p w14:paraId="1A1D5BEA" w14:textId="77777777" w:rsidR="00F62B12" w:rsidRDefault="00F62B12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5BD415" w14:textId="77777777" w:rsidR="00F62B12" w:rsidRDefault="00F62B12" w:rsidP="00E036AA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4E40CB0" w14:textId="77777777" w:rsidR="00F62B12" w:rsidRDefault="00F62B1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BC77482" w14:textId="77777777" w:rsidR="00F62B12" w:rsidRDefault="00F62B12" w:rsidP="00E036AA">
            <w:r>
              <w:rPr>
                <w:sz w:val="16"/>
                <w:szCs w:val="16"/>
              </w:rPr>
              <w:t>R4-2407856</w:t>
            </w:r>
          </w:p>
        </w:tc>
        <w:tc>
          <w:tcPr>
            <w:tcW w:w="1597" w:type="dxa"/>
          </w:tcPr>
          <w:p w14:paraId="0DCD7E64" w14:textId="77777777" w:rsidR="00F62B12" w:rsidRDefault="00F62B12" w:rsidP="00E036AA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F7669AB" w14:textId="77777777" w:rsidR="00F62B12" w:rsidRDefault="00F62B12" w:rsidP="00E036AA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1CC08676" w14:textId="77777777" w:rsidR="00F62B12" w:rsidRDefault="00F62B12" w:rsidP="00E036AA">
            <w:r>
              <w:rPr>
                <w:sz w:val="16"/>
                <w:szCs w:val="16"/>
              </w:rPr>
              <w:t>6.1 &amp; 6.2</w:t>
            </w:r>
          </w:p>
        </w:tc>
        <w:tc>
          <w:tcPr>
            <w:tcW w:w="998" w:type="dxa"/>
          </w:tcPr>
          <w:p w14:paraId="20F31F55" w14:textId="77777777" w:rsidR="00F62B12" w:rsidRDefault="00F62B12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62B12" w14:paraId="75488E49" w14:textId="77777777" w:rsidTr="00E036AA">
        <w:tc>
          <w:tcPr>
            <w:tcW w:w="879" w:type="dxa"/>
          </w:tcPr>
          <w:p w14:paraId="3868141A" w14:textId="77777777" w:rsidR="00F62B12" w:rsidRDefault="00F62B12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D7F5E0" w14:textId="77777777" w:rsidR="00F62B12" w:rsidRDefault="00F62B12" w:rsidP="00E036AA">
            <w:r>
              <w:rPr>
                <w:sz w:val="16"/>
                <w:szCs w:val="16"/>
              </w:rPr>
              <w:t>4483</w:t>
            </w:r>
          </w:p>
        </w:tc>
        <w:tc>
          <w:tcPr>
            <w:tcW w:w="517" w:type="dxa"/>
          </w:tcPr>
          <w:p w14:paraId="77005056" w14:textId="77777777" w:rsidR="00F62B12" w:rsidRDefault="00F62B1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16FBC3" w14:textId="77777777" w:rsidR="00F62B12" w:rsidRDefault="00F62B12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6C53FE2" w14:textId="77777777" w:rsidR="00F62B12" w:rsidRDefault="00F62B12" w:rsidP="00E036AA">
            <w:r>
              <w:rPr>
                <w:sz w:val="16"/>
                <w:szCs w:val="16"/>
              </w:rPr>
              <w:t>(NR_RF_FR1-Perf) Correction to Rel-16 Tx switching RRM test cases_R16</w:t>
            </w:r>
          </w:p>
        </w:tc>
        <w:tc>
          <w:tcPr>
            <w:tcW w:w="517" w:type="dxa"/>
          </w:tcPr>
          <w:p w14:paraId="783084FC" w14:textId="77777777" w:rsidR="00F62B12" w:rsidRDefault="00F62B1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6AA71D" w14:textId="77777777" w:rsidR="00F62B12" w:rsidRDefault="00F62B12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2E99EF35" w14:textId="77777777" w:rsidR="00F62B12" w:rsidRDefault="00F62B1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27A9ED7" w14:textId="77777777" w:rsidR="00F62B12" w:rsidRDefault="00F62B12" w:rsidP="00E036AA">
            <w:r>
              <w:rPr>
                <w:sz w:val="16"/>
                <w:szCs w:val="16"/>
              </w:rPr>
              <w:t>R4-2408538</w:t>
            </w:r>
          </w:p>
        </w:tc>
        <w:tc>
          <w:tcPr>
            <w:tcW w:w="1597" w:type="dxa"/>
          </w:tcPr>
          <w:p w14:paraId="152C8F1A" w14:textId="77777777" w:rsidR="00F62B12" w:rsidRDefault="00F62B12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97A889F" w14:textId="77777777" w:rsidR="00F62B12" w:rsidRDefault="00F62B12" w:rsidP="00E036AA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1CD83419" w14:textId="77777777" w:rsidR="00F62B12" w:rsidRDefault="00F62B12" w:rsidP="00E036AA">
            <w:r>
              <w:rPr>
                <w:sz w:val="16"/>
                <w:szCs w:val="16"/>
              </w:rPr>
              <w:t>A.6.5.7.1, A.6.5.7.2</w:t>
            </w:r>
          </w:p>
        </w:tc>
        <w:tc>
          <w:tcPr>
            <w:tcW w:w="998" w:type="dxa"/>
          </w:tcPr>
          <w:p w14:paraId="2D5371FC" w14:textId="77777777" w:rsidR="00F62B12" w:rsidRDefault="00F62B12" w:rsidP="00E036AA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F62B12" w14:paraId="4DF4FE81" w14:textId="77777777" w:rsidTr="00E036AA">
        <w:tc>
          <w:tcPr>
            <w:tcW w:w="879" w:type="dxa"/>
          </w:tcPr>
          <w:p w14:paraId="7B877A21" w14:textId="77777777" w:rsidR="00F62B12" w:rsidRDefault="00F62B12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654EAF" w14:textId="77777777" w:rsidR="00F62B12" w:rsidRDefault="00F62B12" w:rsidP="00E036AA">
            <w:r>
              <w:rPr>
                <w:sz w:val="16"/>
                <w:szCs w:val="16"/>
              </w:rPr>
              <w:t>4484</w:t>
            </w:r>
          </w:p>
        </w:tc>
        <w:tc>
          <w:tcPr>
            <w:tcW w:w="517" w:type="dxa"/>
          </w:tcPr>
          <w:p w14:paraId="24884B72" w14:textId="77777777" w:rsidR="00F62B12" w:rsidRDefault="00F62B1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C30CEA" w14:textId="77777777" w:rsidR="00F62B12" w:rsidRDefault="00F62B12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D31ED6" w14:textId="77777777" w:rsidR="00F62B12" w:rsidRDefault="00F62B12" w:rsidP="00E036AA">
            <w:r>
              <w:rPr>
                <w:sz w:val="16"/>
                <w:szCs w:val="16"/>
              </w:rPr>
              <w:t>(NR_RF_FR1-Perf) Correction to Rel-16 Tx switching RRM test cases_R17</w:t>
            </w:r>
          </w:p>
        </w:tc>
        <w:tc>
          <w:tcPr>
            <w:tcW w:w="517" w:type="dxa"/>
          </w:tcPr>
          <w:p w14:paraId="5252C990" w14:textId="77777777" w:rsidR="00F62B12" w:rsidRDefault="00F62B12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0B80A3" w14:textId="77777777" w:rsidR="00F62B12" w:rsidRDefault="00F62B12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D52D990" w14:textId="77777777" w:rsidR="00F62B12" w:rsidRDefault="00F62B1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E7135D0" w14:textId="77777777" w:rsidR="00F62B12" w:rsidRDefault="00F62B12" w:rsidP="00E036AA">
            <w:r>
              <w:rPr>
                <w:sz w:val="16"/>
                <w:szCs w:val="16"/>
              </w:rPr>
              <w:t>R4-2408539</w:t>
            </w:r>
          </w:p>
        </w:tc>
        <w:tc>
          <w:tcPr>
            <w:tcW w:w="1597" w:type="dxa"/>
          </w:tcPr>
          <w:p w14:paraId="582A57DC" w14:textId="77777777" w:rsidR="00F62B12" w:rsidRDefault="00F62B12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7970F4" w14:textId="77777777" w:rsidR="00F62B12" w:rsidRDefault="00F62B12" w:rsidP="00E036AA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2CEF3F45" w14:textId="77777777" w:rsidR="00F62B12" w:rsidRDefault="00F62B12" w:rsidP="00E036AA">
            <w:r>
              <w:rPr>
                <w:sz w:val="16"/>
                <w:szCs w:val="16"/>
              </w:rPr>
              <w:t>A.6.5.7.1, A.6.5.7.2</w:t>
            </w:r>
          </w:p>
        </w:tc>
        <w:tc>
          <w:tcPr>
            <w:tcW w:w="998" w:type="dxa"/>
          </w:tcPr>
          <w:p w14:paraId="715B1301" w14:textId="77777777" w:rsidR="00F62B12" w:rsidRDefault="00F62B12" w:rsidP="00E036AA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F62B12" w14:paraId="25F6D7A0" w14:textId="77777777" w:rsidTr="00E036AA">
        <w:tc>
          <w:tcPr>
            <w:tcW w:w="879" w:type="dxa"/>
          </w:tcPr>
          <w:p w14:paraId="4AD47F7E" w14:textId="77777777" w:rsidR="00F62B12" w:rsidRDefault="00F62B12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52BDC70" w14:textId="77777777" w:rsidR="00F62B12" w:rsidRDefault="00F62B12" w:rsidP="00E036AA">
            <w:r>
              <w:rPr>
                <w:sz w:val="16"/>
                <w:szCs w:val="16"/>
              </w:rPr>
              <w:t>4485</w:t>
            </w:r>
          </w:p>
        </w:tc>
        <w:tc>
          <w:tcPr>
            <w:tcW w:w="517" w:type="dxa"/>
          </w:tcPr>
          <w:p w14:paraId="0EB4A276" w14:textId="77777777" w:rsidR="00F62B12" w:rsidRDefault="00F62B1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C94050" w14:textId="77777777" w:rsidR="00F62B12" w:rsidRDefault="00F62B12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B526C9" w14:textId="77777777" w:rsidR="00F62B12" w:rsidRDefault="00F62B12" w:rsidP="00E036AA">
            <w:r>
              <w:rPr>
                <w:sz w:val="16"/>
                <w:szCs w:val="16"/>
              </w:rPr>
              <w:t>(NR_RF_FR1-Perf) Correction to Rel-16 Tx switching RRM test cases_R18</w:t>
            </w:r>
          </w:p>
        </w:tc>
        <w:tc>
          <w:tcPr>
            <w:tcW w:w="517" w:type="dxa"/>
          </w:tcPr>
          <w:p w14:paraId="699DD22C" w14:textId="77777777" w:rsidR="00F62B12" w:rsidRDefault="00F62B12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94C410" w14:textId="77777777" w:rsidR="00F62B12" w:rsidRDefault="00F62B12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4329118" w14:textId="77777777" w:rsidR="00F62B12" w:rsidRDefault="00F62B1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2F54C84" w14:textId="77777777" w:rsidR="00F62B12" w:rsidRDefault="00F62B12" w:rsidP="00E036AA">
            <w:r>
              <w:rPr>
                <w:sz w:val="16"/>
                <w:szCs w:val="16"/>
              </w:rPr>
              <w:t>R4-2408540</w:t>
            </w:r>
          </w:p>
        </w:tc>
        <w:tc>
          <w:tcPr>
            <w:tcW w:w="1597" w:type="dxa"/>
          </w:tcPr>
          <w:p w14:paraId="2785351A" w14:textId="77777777" w:rsidR="00F62B12" w:rsidRDefault="00F62B12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C52F56C" w14:textId="77777777" w:rsidR="00F62B12" w:rsidRDefault="00F62B12" w:rsidP="00E036AA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559DF4F1" w14:textId="77777777" w:rsidR="00F62B12" w:rsidRDefault="00F62B12" w:rsidP="00E036AA">
            <w:r>
              <w:rPr>
                <w:sz w:val="16"/>
                <w:szCs w:val="16"/>
              </w:rPr>
              <w:t>A.6.5.7.1, A.6.5.7.2</w:t>
            </w:r>
          </w:p>
        </w:tc>
        <w:tc>
          <w:tcPr>
            <w:tcW w:w="998" w:type="dxa"/>
          </w:tcPr>
          <w:p w14:paraId="27CAB10C" w14:textId="77777777" w:rsidR="00F62B12" w:rsidRDefault="00F62B12" w:rsidP="00E036AA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F62B12" w14:paraId="5CBE71BA" w14:textId="77777777" w:rsidTr="00E036AA">
        <w:tc>
          <w:tcPr>
            <w:tcW w:w="879" w:type="dxa"/>
          </w:tcPr>
          <w:p w14:paraId="09BAECCB" w14:textId="77777777" w:rsidR="00F62B12" w:rsidRDefault="00F62B12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1AEF27" w14:textId="77777777" w:rsidR="00F62B12" w:rsidRDefault="00F62B12" w:rsidP="00E036AA">
            <w:r>
              <w:rPr>
                <w:sz w:val="16"/>
                <w:szCs w:val="16"/>
              </w:rPr>
              <w:t>4486</w:t>
            </w:r>
          </w:p>
        </w:tc>
        <w:tc>
          <w:tcPr>
            <w:tcW w:w="517" w:type="dxa"/>
          </w:tcPr>
          <w:p w14:paraId="1B5588FB" w14:textId="77777777" w:rsidR="00F62B12" w:rsidRDefault="00F62B1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74C88B" w14:textId="77777777" w:rsidR="00F62B12" w:rsidRDefault="00F62B12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3E61A7" w14:textId="77777777" w:rsidR="00F62B12" w:rsidRDefault="00F62B12" w:rsidP="00E036AA">
            <w:r>
              <w:rPr>
                <w:sz w:val="16"/>
                <w:szCs w:val="16"/>
              </w:rPr>
              <w:t>(NR_RF_FR1_enh-Perf) Correction to Rel-17 Tx switching RRM test cases_R17</w:t>
            </w:r>
          </w:p>
        </w:tc>
        <w:tc>
          <w:tcPr>
            <w:tcW w:w="517" w:type="dxa"/>
          </w:tcPr>
          <w:p w14:paraId="1634FF64" w14:textId="77777777" w:rsidR="00F62B12" w:rsidRDefault="00F62B12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3649E4" w14:textId="77777777" w:rsidR="00F62B12" w:rsidRDefault="00F62B12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FBD69E5" w14:textId="77777777" w:rsidR="00F62B12" w:rsidRDefault="00F62B1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0946DA2" w14:textId="77777777" w:rsidR="00F62B12" w:rsidRDefault="00F62B12" w:rsidP="00E036AA">
            <w:r>
              <w:rPr>
                <w:sz w:val="16"/>
                <w:szCs w:val="16"/>
              </w:rPr>
              <w:t>R4-2408541</w:t>
            </w:r>
          </w:p>
        </w:tc>
        <w:tc>
          <w:tcPr>
            <w:tcW w:w="1597" w:type="dxa"/>
          </w:tcPr>
          <w:p w14:paraId="593E817E" w14:textId="77777777" w:rsidR="00F62B12" w:rsidRDefault="00F62B12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FAADF8" w14:textId="77777777" w:rsidR="00F62B12" w:rsidRDefault="00F62B12" w:rsidP="00E036AA">
            <w:r>
              <w:rPr>
                <w:sz w:val="16"/>
                <w:szCs w:val="16"/>
              </w:rPr>
              <w:t>NR_RF_FR1_enh-Perf</w:t>
            </w:r>
          </w:p>
        </w:tc>
        <w:tc>
          <w:tcPr>
            <w:tcW w:w="2323" w:type="dxa"/>
          </w:tcPr>
          <w:p w14:paraId="24F0D751" w14:textId="77777777" w:rsidR="00F62B12" w:rsidRDefault="00F62B12" w:rsidP="00E036AA">
            <w:r>
              <w:rPr>
                <w:sz w:val="16"/>
                <w:szCs w:val="16"/>
              </w:rPr>
              <w:t>A.6.5.7B.1, A.6.5.7B.2, A.6.5.7C.1, A.6.5.7C.2</w:t>
            </w:r>
          </w:p>
        </w:tc>
        <w:tc>
          <w:tcPr>
            <w:tcW w:w="998" w:type="dxa"/>
          </w:tcPr>
          <w:p w14:paraId="4680F832" w14:textId="77777777" w:rsidR="00F62B12" w:rsidRDefault="00F62B12" w:rsidP="00E036AA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F62B12" w14:paraId="5ACC6E1A" w14:textId="77777777" w:rsidTr="00E036AA">
        <w:tc>
          <w:tcPr>
            <w:tcW w:w="879" w:type="dxa"/>
          </w:tcPr>
          <w:p w14:paraId="111DC510" w14:textId="77777777" w:rsidR="00F62B12" w:rsidRDefault="00F62B12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1DBE25" w14:textId="77777777" w:rsidR="00F62B12" w:rsidRDefault="00F62B12" w:rsidP="00E036AA">
            <w:r>
              <w:rPr>
                <w:sz w:val="16"/>
                <w:szCs w:val="16"/>
              </w:rPr>
              <w:t>4487</w:t>
            </w:r>
          </w:p>
        </w:tc>
        <w:tc>
          <w:tcPr>
            <w:tcW w:w="517" w:type="dxa"/>
          </w:tcPr>
          <w:p w14:paraId="16146849" w14:textId="77777777" w:rsidR="00F62B12" w:rsidRDefault="00F62B12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F18001" w14:textId="77777777" w:rsidR="00F62B12" w:rsidRDefault="00F62B12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C864C7" w14:textId="77777777" w:rsidR="00F62B12" w:rsidRDefault="00F62B12" w:rsidP="00E036AA">
            <w:r>
              <w:rPr>
                <w:sz w:val="16"/>
                <w:szCs w:val="16"/>
              </w:rPr>
              <w:t>(NR_RF_FR1_enh-Perf) Correction to Rel-17 Tx switching RRM test cases_R18</w:t>
            </w:r>
          </w:p>
        </w:tc>
        <w:tc>
          <w:tcPr>
            <w:tcW w:w="517" w:type="dxa"/>
          </w:tcPr>
          <w:p w14:paraId="00CF0BE6" w14:textId="77777777" w:rsidR="00F62B12" w:rsidRDefault="00F62B12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0835B9" w14:textId="77777777" w:rsidR="00F62B12" w:rsidRDefault="00F62B12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001B268" w14:textId="77777777" w:rsidR="00F62B12" w:rsidRDefault="00F62B12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C260799" w14:textId="77777777" w:rsidR="00F62B12" w:rsidRDefault="00F62B12" w:rsidP="00E036AA">
            <w:r>
              <w:rPr>
                <w:sz w:val="16"/>
                <w:szCs w:val="16"/>
              </w:rPr>
              <w:t>R4-2408542</w:t>
            </w:r>
          </w:p>
        </w:tc>
        <w:tc>
          <w:tcPr>
            <w:tcW w:w="1597" w:type="dxa"/>
          </w:tcPr>
          <w:p w14:paraId="69FE6989" w14:textId="77777777" w:rsidR="00F62B12" w:rsidRDefault="00F62B12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02392F8" w14:textId="77777777" w:rsidR="00F62B12" w:rsidRDefault="00F62B12" w:rsidP="00E036AA">
            <w:r>
              <w:rPr>
                <w:sz w:val="16"/>
                <w:szCs w:val="16"/>
              </w:rPr>
              <w:t>NR_RF_FR1_enh-Perf</w:t>
            </w:r>
          </w:p>
        </w:tc>
        <w:tc>
          <w:tcPr>
            <w:tcW w:w="2323" w:type="dxa"/>
          </w:tcPr>
          <w:p w14:paraId="4FCA2B01" w14:textId="77777777" w:rsidR="00F62B12" w:rsidRDefault="00F62B12" w:rsidP="00E036AA">
            <w:r>
              <w:rPr>
                <w:sz w:val="16"/>
                <w:szCs w:val="16"/>
              </w:rPr>
              <w:t>A.6.5.7B.1, A.6.5.7B.2, A.6.5.7C.1, A.6.5.7C.2</w:t>
            </w:r>
          </w:p>
        </w:tc>
        <w:tc>
          <w:tcPr>
            <w:tcW w:w="998" w:type="dxa"/>
          </w:tcPr>
          <w:p w14:paraId="19E0A952" w14:textId="77777777" w:rsidR="00F62B12" w:rsidRDefault="00F62B12" w:rsidP="00E036AA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14:paraId="14F0563B" w14:textId="77777777" w:rsidR="00480259" w:rsidRDefault="00480259" w:rsidP="00480259"/>
    <w:p w14:paraId="6328C29D" w14:textId="77777777" w:rsidR="00480259" w:rsidRDefault="00480259" w:rsidP="00480259"/>
    <w:p w14:paraId="16EDEAB5" w14:textId="368B83FB" w:rsidR="00915E08" w:rsidRDefault="005671B3" w:rsidP="00512C52">
      <w:pPr>
        <w:pStyle w:val="Heading2"/>
        <w:rPr>
          <w:rFonts w:cs="Arial"/>
          <w:noProof/>
        </w:rPr>
      </w:pPr>
      <w:r w:rsidRPr="005671B3">
        <w:rPr>
          <w:noProof/>
        </w:rPr>
        <w:t>RP-241403</w:t>
      </w:r>
    </w:p>
    <w:p w14:paraId="4051EBA2" w14:textId="1D42D842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23</w:t>
      </w:r>
    </w:p>
    <w:p w14:paraId="21C98370" w14:textId="77777777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73398" w:rsidRPr="004E535C" w14:paraId="0F39CFD1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1F1E37" w14:textId="77777777" w:rsidR="00473398" w:rsidRPr="00BF1EB6" w:rsidRDefault="0047339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D72D53" w14:textId="77777777" w:rsidR="00473398" w:rsidRPr="00BF1EB6" w:rsidRDefault="0047339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F2A10B" w14:textId="77777777" w:rsidR="00473398" w:rsidRPr="00BF1EB6" w:rsidRDefault="0047339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18FF4E" w14:textId="77777777" w:rsidR="00473398" w:rsidRPr="00BF1EB6" w:rsidRDefault="0047339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0074B26" w14:textId="77777777" w:rsidR="00473398" w:rsidRPr="00BF1EB6" w:rsidRDefault="0047339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DAB55D" w14:textId="77777777" w:rsidR="00473398" w:rsidRPr="00BF1EB6" w:rsidRDefault="0047339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6C9258" w14:textId="77777777" w:rsidR="00473398" w:rsidRPr="00BF1EB6" w:rsidRDefault="0047339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F370079" w14:textId="77777777" w:rsidR="00473398" w:rsidRPr="00BF1EB6" w:rsidRDefault="0047339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1A1F3C" w14:textId="77777777" w:rsidR="00473398" w:rsidRPr="00BF1EB6" w:rsidRDefault="0047339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12D359D" w14:textId="77777777" w:rsidR="00473398" w:rsidRPr="00BF1EB6" w:rsidRDefault="0047339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E6E8268" w14:textId="77777777" w:rsidR="00473398" w:rsidRPr="00BF1EB6" w:rsidRDefault="0047339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8D965D" w14:textId="77777777" w:rsidR="00473398" w:rsidRPr="00BF1EB6" w:rsidRDefault="0047339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2CE4BAC" w14:textId="77777777" w:rsidR="00473398" w:rsidRPr="00BF1EB6" w:rsidRDefault="00473398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73398" w14:paraId="19F52C20" w14:textId="77777777" w:rsidTr="00E036AA">
        <w:tc>
          <w:tcPr>
            <w:tcW w:w="879" w:type="dxa"/>
          </w:tcPr>
          <w:p w14:paraId="37E63F98" w14:textId="77777777" w:rsidR="00473398" w:rsidRDefault="0047339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228CAD" w14:textId="77777777" w:rsidR="00473398" w:rsidRDefault="00473398" w:rsidP="00E036AA">
            <w:r>
              <w:rPr>
                <w:sz w:val="16"/>
                <w:szCs w:val="16"/>
              </w:rPr>
              <w:t>4331</w:t>
            </w:r>
          </w:p>
        </w:tc>
        <w:tc>
          <w:tcPr>
            <w:tcW w:w="517" w:type="dxa"/>
          </w:tcPr>
          <w:p w14:paraId="237B9640" w14:textId="77777777" w:rsidR="00473398" w:rsidRDefault="0047339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3FE114" w14:textId="77777777" w:rsidR="00473398" w:rsidRDefault="0047339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AA8F36" w14:textId="77777777" w:rsidR="00473398" w:rsidRDefault="00473398" w:rsidP="00E036AA">
            <w:r>
              <w:rPr>
                <w:sz w:val="16"/>
                <w:szCs w:val="16"/>
              </w:rPr>
              <w:t>(NR_RRM_Enh-Perf) Maintenance perf part CR on event triggered reporting tests with additional mandatory gap pattern (Rel-17)</w:t>
            </w:r>
          </w:p>
        </w:tc>
        <w:tc>
          <w:tcPr>
            <w:tcW w:w="517" w:type="dxa"/>
          </w:tcPr>
          <w:p w14:paraId="5244E761" w14:textId="77777777" w:rsidR="00473398" w:rsidRDefault="0047339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6D4922" w14:textId="77777777" w:rsidR="00473398" w:rsidRDefault="0047339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39B6F79" w14:textId="77777777" w:rsidR="00473398" w:rsidRDefault="0047339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D1051CC" w14:textId="77777777" w:rsidR="00473398" w:rsidRDefault="00473398" w:rsidP="00E036AA">
            <w:r>
              <w:rPr>
                <w:sz w:val="16"/>
                <w:szCs w:val="16"/>
              </w:rPr>
              <w:t>R4-2407190</w:t>
            </w:r>
          </w:p>
        </w:tc>
        <w:tc>
          <w:tcPr>
            <w:tcW w:w="1597" w:type="dxa"/>
          </w:tcPr>
          <w:p w14:paraId="461EB49C" w14:textId="77777777" w:rsidR="00473398" w:rsidRDefault="00473398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30392AD" w14:textId="77777777" w:rsidR="00473398" w:rsidRDefault="00473398" w:rsidP="00E036AA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5B1EADB2" w14:textId="77777777" w:rsidR="00473398" w:rsidRDefault="00473398" w:rsidP="00E036AA">
            <w:r>
              <w:rPr>
                <w:sz w:val="16"/>
                <w:szCs w:val="16"/>
              </w:rPr>
              <w:t>A.6.6.2.9</w:t>
            </w:r>
          </w:p>
        </w:tc>
        <w:tc>
          <w:tcPr>
            <w:tcW w:w="998" w:type="dxa"/>
          </w:tcPr>
          <w:p w14:paraId="42FA5E01" w14:textId="77777777" w:rsidR="00473398" w:rsidRDefault="00473398" w:rsidP="00E036A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473398" w14:paraId="394D84A2" w14:textId="77777777" w:rsidTr="00E036AA">
        <w:tc>
          <w:tcPr>
            <w:tcW w:w="879" w:type="dxa"/>
          </w:tcPr>
          <w:p w14:paraId="6DAA8058" w14:textId="77777777" w:rsidR="00473398" w:rsidRDefault="0047339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10A9D11" w14:textId="77777777" w:rsidR="00473398" w:rsidRDefault="00473398" w:rsidP="00E036AA">
            <w:r>
              <w:rPr>
                <w:sz w:val="16"/>
                <w:szCs w:val="16"/>
              </w:rPr>
              <w:t>4431</w:t>
            </w:r>
          </w:p>
        </w:tc>
        <w:tc>
          <w:tcPr>
            <w:tcW w:w="517" w:type="dxa"/>
          </w:tcPr>
          <w:p w14:paraId="4F385AA2" w14:textId="77777777" w:rsidR="00473398" w:rsidRDefault="00473398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F9E14D" w14:textId="77777777" w:rsidR="00473398" w:rsidRDefault="00473398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04528C0" w14:textId="77777777" w:rsidR="00473398" w:rsidRDefault="00473398" w:rsidP="00E036AA">
            <w:r>
              <w:rPr>
                <w:sz w:val="16"/>
                <w:szCs w:val="16"/>
              </w:rPr>
              <w:t>[NR_UE_pow_sav-Core] Corrections and clarifications</w:t>
            </w:r>
          </w:p>
        </w:tc>
        <w:tc>
          <w:tcPr>
            <w:tcW w:w="517" w:type="dxa"/>
          </w:tcPr>
          <w:p w14:paraId="28394F87" w14:textId="77777777" w:rsidR="00473398" w:rsidRDefault="0047339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ACB899" w14:textId="77777777" w:rsidR="00473398" w:rsidRDefault="00473398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32329528" w14:textId="77777777" w:rsidR="00473398" w:rsidRDefault="0047339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990F59F" w14:textId="77777777" w:rsidR="00473398" w:rsidRDefault="00473398" w:rsidP="00E036AA">
            <w:r>
              <w:rPr>
                <w:sz w:val="16"/>
                <w:szCs w:val="16"/>
              </w:rPr>
              <w:t>R4-2410219</w:t>
            </w:r>
          </w:p>
        </w:tc>
        <w:tc>
          <w:tcPr>
            <w:tcW w:w="1597" w:type="dxa"/>
          </w:tcPr>
          <w:p w14:paraId="292BC9A7" w14:textId="77777777" w:rsidR="00473398" w:rsidRDefault="00473398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FE3CCEF" w14:textId="77777777" w:rsidR="00473398" w:rsidRDefault="00473398" w:rsidP="00E036AA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14:paraId="3139A852" w14:textId="77777777" w:rsidR="00473398" w:rsidRDefault="0047339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FB0DCF" w14:textId="77777777" w:rsidR="00473398" w:rsidRDefault="00473398" w:rsidP="00E036AA">
            <w:pPr>
              <w:rPr>
                <w:sz w:val="16"/>
                <w:szCs w:val="16"/>
              </w:rPr>
            </w:pPr>
          </w:p>
        </w:tc>
      </w:tr>
      <w:tr w:rsidR="00473398" w14:paraId="4C607792" w14:textId="77777777" w:rsidTr="00E036AA">
        <w:tc>
          <w:tcPr>
            <w:tcW w:w="879" w:type="dxa"/>
          </w:tcPr>
          <w:p w14:paraId="6DE60ACC" w14:textId="77777777" w:rsidR="00473398" w:rsidRDefault="0047339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D392D0C" w14:textId="77777777" w:rsidR="00473398" w:rsidRDefault="00473398" w:rsidP="00E036AA">
            <w:r>
              <w:rPr>
                <w:sz w:val="16"/>
                <w:szCs w:val="16"/>
              </w:rPr>
              <w:t>4432</w:t>
            </w:r>
          </w:p>
        </w:tc>
        <w:tc>
          <w:tcPr>
            <w:tcW w:w="517" w:type="dxa"/>
          </w:tcPr>
          <w:p w14:paraId="0581DF6F" w14:textId="77777777" w:rsidR="00473398" w:rsidRDefault="0047339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655008" w14:textId="77777777" w:rsidR="00473398" w:rsidRDefault="0047339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BC3146" w14:textId="77777777" w:rsidR="00473398" w:rsidRDefault="00473398" w:rsidP="00E036AA">
            <w:r>
              <w:rPr>
                <w:sz w:val="16"/>
                <w:szCs w:val="16"/>
              </w:rPr>
              <w:t>[NR_UE_pow_sav-Core] Corrections and clarifications</w:t>
            </w:r>
          </w:p>
        </w:tc>
        <w:tc>
          <w:tcPr>
            <w:tcW w:w="517" w:type="dxa"/>
          </w:tcPr>
          <w:p w14:paraId="45BB39A0" w14:textId="77777777" w:rsidR="00473398" w:rsidRDefault="0047339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9E77E2" w14:textId="77777777" w:rsidR="00473398" w:rsidRDefault="0047339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C69DAE3" w14:textId="77777777" w:rsidR="00473398" w:rsidRDefault="0047339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3FF22BD" w14:textId="77777777" w:rsidR="00473398" w:rsidRDefault="00473398" w:rsidP="00E036AA">
            <w:r>
              <w:rPr>
                <w:sz w:val="16"/>
                <w:szCs w:val="16"/>
              </w:rPr>
              <w:t>R4-2408144</w:t>
            </w:r>
          </w:p>
        </w:tc>
        <w:tc>
          <w:tcPr>
            <w:tcW w:w="1597" w:type="dxa"/>
          </w:tcPr>
          <w:p w14:paraId="5DE47244" w14:textId="77777777" w:rsidR="00473398" w:rsidRDefault="00473398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0009118" w14:textId="77777777" w:rsidR="00473398" w:rsidRDefault="00473398" w:rsidP="00E036AA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14:paraId="50CAF8E5" w14:textId="77777777" w:rsidR="00473398" w:rsidRDefault="0047339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BB455B" w14:textId="77777777" w:rsidR="00473398" w:rsidRDefault="00473398" w:rsidP="00E036AA">
            <w:pPr>
              <w:rPr>
                <w:sz w:val="16"/>
                <w:szCs w:val="16"/>
              </w:rPr>
            </w:pPr>
          </w:p>
        </w:tc>
      </w:tr>
      <w:tr w:rsidR="00473398" w14:paraId="1F5BE0B3" w14:textId="77777777" w:rsidTr="00E036AA">
        <w:tc>
          <w:tcPr>
            <w:tcW w:w="879" w:type="dxa"/>
          </w:tcPr>
          <w:p w14:paraId="2BD7E8C4" w14:textId="77777777" w:rsidR="00473398" w:rsidRDefault="0047339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09810C" w14:textId="77777777" w:rsidR="00473398" w:rsidRDefault="00473398" w:rsidP="00E036AA">
            <w:r>
              <w:rPr>
                <w:sz w:val="16"/>
                <w:szCs w:val="16"/>
              </w:rPr>
              <w:t>4433</w:t>
            </w:r>
          </w:p>
        </w:tc>
        <w:tc>
          <w:tcPr>
            <w:tcW w:w="517" w:type="dxa"/>
          </w:tcPr>
          <w:p w14:paraId="28A854AB" w14:textId="77777777" w:rsidR="00473398" w:rsidRDefault="0047339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C4FD82" w14:textId="77777777" w:rsidR="00473398" w:rsidRDefault="0047339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3E58D2" w14:textId="77777777" w:rsidR="00473398" w:rsidRDefault="00473398" w:rsidP="00E036AA">
            <w:r>
              <w:rPr>
                <w:sz w:val="16"/>
                <w:szCs w:val="16"/>
              </w:rPr>
              <w:t>[NR_UE_pow_sav-Core] Corrections and clarifications</w:t>
            </w:r>
          </w:p>
        </w:tc>
        <w:tc>
          <w:tcPr>
            <w:tcW w:w="517" w:type="dxa"/>
          </w:tcPr>
          <w:p w14:paraId="4EE215AD" w14:textId="77777777" w:rsidR="00473398" w:rsidRDefault="0047339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668030" w14:textId="77777777" w:rsidR="00473398" w:rsidRDefault="0047339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1509252" w14:textId="77777777" w:rsidR="00473398" w:rsidRDefault="0047339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B0A284F" w14:textId="77777777" w:rsidR="00473398" w:rsidRDefault="00473398" w:rsidP="00E036AA">
            <w:r>
              <w:rPr>
                <w:sz w:val="16"/>
                <w:szCs w:val="16"/>
              </w:rPr>
              <w:t>R4-2408145</w:t>
            </w:r>
          </w:p>
        </w:tc>
        <w:tc>
          <w:tcPr>
            <w:tcW w:w="1597" w:type="dxa"/>
          </w:tcPr>
          <w:p w14:paraId="5FB93457" w14:textId="77777777" w:rsidR="00473398" w:rsidRDefault="00473398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F19DF0C" w14:textId="77777777" w:rsidR="00473398" w:rsidRDefault="00473398" w:rsidP="00E036AA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14:paraId="7E8EA958" w14:textId="77777777" w:rsidR="00473398" w:rsidRDefault="0047339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039AF1" w14:textId="77777777" w:rsidR="00473398" w:rsidRDefault="00473398" w:rsidP="00E036AA">
            <w:pPr>
              <w:rPr>
                <w:sz w:val="16"/>
                <w:szCs w:val="16"/>
              </w:rPr>
            </w:pPr>
          </w:p>
        </w:tc>
      </w:tr>
      <w:tr w:rsidR="00473398" w14:paraId="2B363091" w14:textId="77777777" w:rsidTr="00E036AA">
        <w:tc>
          <w:tcPr>
            <w:tcW w:w="879" w:type="dxa"/>
          </w:tcPr>
          <w:p w14:paraId="22C80201" w14:textId="77777777" w:rsidR="00473398" w:rsidRDefault="0047339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E01A512" w14:textId="77777777" w:rsidR="00473398" w:rsidRDefault="00473398" w:rsidP="00E036AA">
            <w:r>
              <w:rPr>
                <w:sz w:val="16"/>
                <w:szCs w:val="16"/>
              </w:rPr>
              <w:t>4451</w:t>
            </w:r>
          </w:p>
        </w:tc>
        <w:tc>
          <w:tcPr>
            <w:tcW w:w="517" w:type="dxa"/>
          </w:tcPr>
          <w:p w14:paraId="50269308" w14:textId="77777777" w:rsidR="00473398" w:rsidRDefault="00473398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E37E88" w14:textId="77777777" w:rsidR="00473398" w:rsidRDefault="0047339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7A2570" w14:textId="77777777" w:rsidR="00473398" w:rsidRDefault="00473398" w:rsidP="00E036AA">
            <w:r>
              <w:rPr>
                <w:sz w:val="16"/>
                <w:szCs w:val="16"/>
              </w:rPr>
              <w:t>CR on applicability conditions for SDT</w:t>
            </w:r>
          </w:p>
        </w:tc>
        <w:tc>
          <w:tcPr>
            <w:tcW w:w="517" w:type="dxa"/>
          </w:tcPr>
          <w:p w14:paraId="14FB013F" w14:textId="77777777" w:rsidR="00473398" w:rsidRDefault="0047339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6B9344" w14:textId="77777777" w:rsidR="00473398" w:rsidRDefault="0047339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5FD9F8C" w14:textId="77777777" w:rsidR="00473398" w:rsidRDefault="0047339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DDEA3D7" w14:textId="77777777" w:rsidR="00473398" w:rsidRDefault="00473398" w:rsidP="00E036AA">
            <w:r>
              <w:rPr>
                <w:sz w:val="16"/>
                <w:szCs w:val="16"/>
              </w:rPr>
              <w:t>R4-2410237</w:t>
            </w:r>
          </w:p>
        </w:tc>
        <w:tc>
          <w:tcPr>
            <w:tcW w:w="1597" w:type="dxa"/>
          </w:tcPr>
          <w:p w14:paraId="51402ABF" w14:textId="77777777" w:rsidR="00473398" w:rsidRDefault="00473398" w:rsidP="00E036A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5B4D1B5" w14:textId="77777777" w:rsidR="00473398" w:rsidRDefault="00473398" w:rsidP="00E036AA">
            <w:r>
              <w:rPr>
                <w:sz w:val="16"/>
                <w:szCs w:val="16"/>
              </w:rPr>
              <w:t>NR_SmallData_INACTIVE-Core</w:t>
            </w:r>
          </w:p>
        </w:tc>
        <w:tc>
          <w:tcPr>
            <w:tcW w:w="2323" w:type="dxa"/>
          </w:tcPr>
          <w:p w14:paraId="24DDCAF2" w14:textId="77777777" w:rsidR="00473398" w:rsidRDefault="0047339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BF769C" w14:textId="77777777" w:rsidR="00473398" w:rsidRDefault="00473398" w:rsidP="00E036AA">
            <w:pPr>
              <w:rPr>
                <w:sz w:val="16"/>
                <w:szCs w:val="16"/>
              </w:rPr>
            </w:pPr>
          </w:p>
        </w:tc>
      </w:tr>
      <w:tr w:rsidR="00473398" w14:paraId="4F56A80D" w14:textId="77777777" w:rsidTr="00E036AA">
        <w:tc>
          <w:tcPr>
            <w:tcW w:w="879" w:type="dxa"/>
          </w:tcPr>
          <w:p w14:paraId="58F1E1BF" w14:textId="77777777" w:rsidR="00473398" w:rsidRDefault="0047339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6E49A2" w14:textId="77777777" w:rsidR="00473398" w:rsidRDefault="00473398" w:rsidP="00E036AA">
            <w:r>
              <w:rPr>
                <w:sz w:val="16"/>
                <w:szCs w:val="16"/>
              </w:rPr>
              <w:t>4452</w:t>
            </w:r>
          </w:p>
        </w:tc>
        <w:tc>
          <w:tcPr>
            <w:tcW w:w="517" w:type="dxa"/>
          </w:tcPr>
          <w:p w14:paraId="6C0B9F3F" w14:textId="77777777" w:rsidR="00473398" w:rsidRDefault="0047339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E91419" w14:textId="77777777" w:rsidR="00473398" w:rsidRDefault="0047339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B4BF40" w14:textId="77777777" w:rsidR="00473398" w:rsidRDefault="00473398" w:rsidP="00E036AA">
            <w:r>
              <w:rPr>
                <w:sz w:val="16"/>
                <w:szCs w:val="16"/>
              </w:rPr>
              <w:t>CR on applicability conditions for SDT</w:t>
            </w:r>
          </w:p>
        </w:tc>
        <w:tc>
          <w:tcPr>
            <w:tcW w:w="517" w:type="dxa"/>
          </w:tcPr>
          <w:p w14:paraId="4D19CE9E" w14:textId="77777777" w:rsidR="00473398" w:rsidRDefault="0047339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187177" w14:textId="77777777" w:rsidR="00473398" w:rsidRDefault="0047339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EC5DBEA" w14:textId="77777777" w:rsidR="00473398" w:rsidRDefault="0047339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792793F" w14:textId="77777777" w:rsidR="00473398" w:rsidRDefault="00473398" w:rsidP="00E036AA">
            <w:r>
              <w:rPr>
                <w:sz w:val="16"/>
                <w:szCs w:val="16"/>
              </w:rPr>
              <w:t>R4-2408184</w:t>
            </w:r>
          </w:p>
        </w:tc>
        <w:tc>
          <w:tcPr>
            <w:tcW w:w="1597" w:type="dxa"/>
          </w:tcPr>
          <w:p w14:paraId="49424C8A" w14:textId="77777777" w:rsidR="00473398" w:rsidRDefault="00473398" w:rsidP="00E036A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F7F1E48" w14:textId="77777777" w:rsidR="00473398" w:rsidRDefault="00473398" w:rsidP="00E036AA">
            <w:r>
              <w:rPr>
                <w:sz w:val="16"/>
                <w:szCs w:val="16"/>
              </w:rPr>
              <w:t>NR_SmallData_INACTIVE-Core</w:t>
            </w:r>
          </w:p>
        </w:tc>
        <w:tc>
          <w:tcPr>
            <w:tcW w:w="2323" w:type="dxa"/>
          </w:tcPr>
          <w:p w14:paraId="1AB962F6" w14:textId="77777777" w:rsidR="00473398" w:rsidRDefault="0047339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1630B0" w14:textId="77777777" w:rsidR="00473398" w:rsidRDefault="00473398" w:rsidP="00E036AA">
            <w:pPr>
              <w:rPr>
                <w:sz w:val="16"/>
                <w:szCs w:val="16"/>
              </w:rPr>
            </w:pPr>
          </w:p>
        </w:tc>
      </w:tr>
      <w:tr w:rsidR="00473398" w14:paraId="6E689582" w14:textId="77777777" w:rsidTr="00E036AA">
        <w:tc>
          <w:tcPr>
            <w:tcW w:w="879" w:type="dxa"/>
          </w:tcPr>
          <w:p w14:paraId="4A79EBF0" w14:textId="77777777" w:rsidR="00473398" w:rsidRDefault="0047339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25D41A3" w14:textId="77777777" w:rsidR="00473398" w:rsidRDefault="00473398" w:rsidP="00E036AA">
            <w:r>
              <w:rPr>
                <w:sz w:val="16"/>
                <w:szCs w:val="16"/>
              </w:rPr>
              <w:t>4549</w:t>
            </w:r>
          </w:p>
        </w:tc>
        <w:tc>
          <w:tcPr>
            <w:tcW w:w="517" w:type="dxa"/>
          </w:tcPr>
          <w:p w14:paraId="0EABCFD4" w14:textId="77777777" w:rsidR="00473398" w:rsidRDefault="00473398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50A1AC" w14:textId="77777777" w:rsidR="00473398" w:rsidRDefault="0047339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574363" w14:textId="77777777" w:rsidR="00473398" w:rsidRDefault="00473398" w:rsidP="00E036AA">
            <w:r>
              <w:rPr>
                <w:sz w:val="16"/>
                <w:szCs w:val="16"/>
              </w:rPr>
              <w:t>(NR_SmallData_INACTIVE) CR correcting SDT test cases</w:t>
            </w:r>
          </w:p>
        </w:tc>
        <w:tc>
          <w:tcPr>
            <w:tcW w:w="517" w:type="dxa"/>
          </w:tcPr>
          <w:p w14:paraId="0EC10934" w14:textId="77777777" w:rsidR="00473398" w:rsidRDefault="0047339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8ADA5F" w14:textId="77777777" w:rsidR="00473398" w:rsidRDefault="0047339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4FE8371E" w14:textId="77777777" w:rsidR="00473398" w:rsidRDefault="0047339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A97541D" w14:textId="77777777" w:rsidR="00473398" w:rsidRDefault="00473398" w:rsidP="00E036AA">
            <w:r>
              <w:rPr>
                <w:sz w:val="16"/>
                <w:szCs w:val="16"/>
              </w:rPr>
              <w:t>R4-2410226</w:t>
            </w:r>
          </w:p>
        </w:tc>
        <w:tc>
          <w:tcPr>
            <w:tcW w:w="1597" w:type="dxa"/>
          </w:tcPr>
          <w:p w14:paraId="3A82AAB0" w14:textId="77777777" w:rsidR="00473398" w:rsidRDefault="00473398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1DAE6B9" w14:textId="77777777" w:rsidR="00473398" w:rsidRDefault="00473398" w:rsidP="00E036AA">
            <w:r>
              <w:rPr>
                <w:sz w:val="16"/>
                <w:szCs w:val="16"/>
              </w:rPr>
              <w:t>NR_SmallData_INACTIVE-Perf</w:t>
            </w:r>
          </w:p>
        </w:tc>
        <w:tc>
          <w:tcPr>
            <w:tcW w:w="2323" w:type="dxa"/>
          </w:tcPr>
          <w:p w14:paraId="05D2174F" w14:textId="77777777" w:rsidR="00473398" w:rsidRDefault="0047339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D4EBD7" w14:textId="77777777" w:rsidR="00473398" w:rsidRDefault="00473398" w:rsidP="00E036AA">
            <w:pPr>
              <w:rPr>
                <w:sz w:val="16"/>
                <w:szCs w:val="16"/>
              </w:rPr>
            </w:pPr>
          </w:p>
        </w:tc>
      </w:tr>
      <w:tr w:rsidR="00473398" w14:paraId="1989AF47" w14:textId="77777777" w:rsidTr="00E036AA">
        <w:tc>
          <w:tcPr>
            <w:tcW w:w="879" w:type="dxa"/>
          </w:tcPr>
          <w:p w14:paraId="3D3C867A" w14:textId="77777777" w:rsidR="00473398" w:rsidRDefault="0047339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5FFBFAD" w14:textId="77777777" w:rsidR="00473398" w:rsidRDefault="00473398" w:rsidP="00E036AA">
            <w:r>
              <w:rPr>
                <w:sz w:val="16"/>
                <w:szCs w:val="16"/>
              </w:rPr>
              <w:t>4550</w:t>
            </w:r>
          </w:p>
        </w:tc>
        <w:tc>
          <w:tcPr>
            <w:tcW w:w="517" w:type="dxa"/>
          </w:tcPr>
          <w:p w14:paraId="4F692304" w14:textId="77777777" w:rsidR="00473398" w:rsidRDefault="0047339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71421F" w14:textId="77777777" w:rsidR="00473398" w:rsidRDefault="0047339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0267CC" w14:textId="77777777" w:rsidR="00473398" w:rsidRDefault="00473398" w:rsidP="00E036AA">
            <w:r>
              <w:rPr>
                <w:sz w:val="16"/>
                <w:szCs w:val="16"/>
              </w:rPr>
              <w:t>(NR_SmallData_INACTIVE) CR correcting SDT test cases</w:t>
            </w:r>
          </w:p>
        </w:tc>
        <w:tc>
          <w:tcPr>
            <w:tcW w:w="517" w:type="dxa"/>
          </w:tcPr>
          <w:p w14:paraId="0254A9FF" w14:textId="77777777" w:rsidR="00473398" w:rsidRDefault="0047339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0A478C" w14:textId="77777777" w:rsidR="00473398" w:rsidRDefault="0047339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6678A45" w14:textId="77777777" w:rsidR="00473398" w:rsidRDefault="0047339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D3063AD" w14:textId="77777777" w:rsidR="00473398" w:rsidRDefault="00473398" w:rsidP="00E036AA">
            <w:r>
              <w:rPr>
                <w:sz w:val="16"/>
                <w:szCs w:val="16"/>
              </w:rPr>
              <w:t>R4-2409136</w:t>
            </w:r>
          </w:p>
        </w:tc>
        <w:tc>
          <w:tcPr>
            <w:tcW w:w="1597" w:type="dxa"/>
          </w:tcPr>
          <w:p w14:paraId="446CE70C" w14:textId="77777777" w:rsidR="00473398" w:rsidRDefault="00473398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0E8934C" w14:textId="77777777" w:rsidR="00473398" w:rsidRDefault="00473398" w:rsidP="00E036AA">
            <w:r>
              <w:rPr>
                <w:sz w:val="16"/>
                <w:szCs w:val="16"/>
              </w:rPr>
              <w:t>NR_SmallData_INACTIVE-Perf</w:t>
            </w:r>
          </w:p>
        </w:tc>
        <w:tc>
          <w:tcPr>
            <w:tcW w:w="2323" w:type="dxa"/>
          </w:tcPr>
          <w:p w14:paraId="15679F95" w14:textId="77777777" w:rsidR="00473398" w:rsidRDefault="00473398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61C9DB" w14:textId="77777777" w:rsidR="00473398" w:rsidRDefault="00473398" w:rsidP="00E036AA">
            <w:pPr>
              <w:rPr>
                <w:sz w:val="16"/>
                <w:szCs w:val="16"/>
              </w:rPr>
            </w:pPr>
          </w:p>
        </w:tc>
      </w:tr>
      <w:tr w:rsidR="00473398" w14:paraId="4098C36E" w14:textId="77777777" w:rsidTr="00E036AA">
        <w:tc>
          <w:tcPr>
            <w:tcW w:w="879" w:type="dxa"/>
          </w:tcPr>
          <w:p w14:paraId="5215ECAA" w14:textId="77777777" w:rsidR="00473398" w:rsidRDefault="0047339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25269A" w14:textId="77777777" w:rsidR="00473398" w:rsidRDefault="00473398" w:rsidP="00E036AA">
            <w:r>
              <w:rPr>
                <w:sz w:val="16"/>
                <w:szCs w:val="16"/>
              </w:rPr>
              <w:t>4556</w:t>
            </w:r>
          </w:p>
        </w:tc>
        <w:tc>
          <w:tcPr>
            <w:tcW w:w="517" w:type="dxa"/>
          </w:tcPr>
          <w:p w14:paraId="6246AA8D" w14:textId="77777777" w:rsidR="00473398" w:rsidRDefault="0047339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09BD70" w14:textId="77777777" w:rsidR="00473398" w:rsidRDefault="00473398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CB53FD7" w14:textId="77777777" w:rsidR="00473398" w:rsidRDefault="00473398" w:rsidP="00E036AA">
            <w:r>
              <w:rPr>
                <w:sz w:val="16"/>
                <w:szCs w:val="16"/>
              </w:rPr>
              <w:t>Correction of parameters for FR2 SA event triggered without gap tests</w:t>
            </w:r>
          </w:p>
        </w:tc>
        <w:tc>
          <w:tcPr>
            <w:tcW w:w="517" w:type="dxa"/>
          </w:tcPr>
          <w:p w14:paraId="405EDFE4" w14:textId="77777777" w:rsidR="00473398" w:rsidRDefault="00473398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BFFDEE" w14:textId="77777777" w:rsidR="00473398" w:rsidRDefault="00473398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6A7D4D9A" w14:textId="77777777" w:rsidR="00473398" w:rsidRDefault="0047339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4170B59" w14:textId="77777777" w:rsidR="00473398" w:rsidRDefault="00473398" w:rsidP="00E036AA">
            <w:r>
              <w:rPr>
                <w:sz w:val="16"/>
                <w:szCs w:val="16"/>
              </w:rPr>
              <w:t>R4-2409233</w:t>
            </w:r>
          </w:p>
        </w:tc>
        <w:tc>
          <w:tcPr>
            <w:tcW w:w="1597" w:type="dxa"/>
          </w:tcPr>
          <w:p w14:paraId="631B3F94" w14:textId="77777777" w:rsidR="00473398" w:rsidRDefault="00473398" w:rsidP="00E036A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7630056" w14:textId="77777777" w:rsidR="00473398" w:rsidRDefault="00473398" w:rsidP="00E036AA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1C10A87A" w14:textId="77777777" w:rsidR="00473398" w:rsidRDefault="00473398" w:rsidP="00E036AA">
            <w:r>
              <w:rPr>
                <w:sz w:val="16"/>
                <w:szCs w:val="16"/>
              </w:rPr>
              <w:t>A.7.6.2.10, A.7.6.2.11</w:t>
            </w:r>
          </w:p>
        </w:tc>
        <w:tc>
          <w:tcPr>
            <w:tcW w:w="998" w:type="dxa"/>
          </w:tcPr>
          <w:p w14:paraId="461C23DE" w14:textId="77777777" w:rsidR="00473398" w:rsidRDefault="00473398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73398" w14:paraId="3BDC0DFF" w14:textId="77777777" w:rsidTr="00E036AA">
        <w:tc>
          <w:tcPr>
            <w:tcW w:w="879" w:type="dxa"/>
          </w:tcPr>
          <w:p w14:paraId="3F8E2D40" w14:textId="77777777" w:rsidR="00473398" w:rsidRDefault="0047339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C6AC55E" w14:textId="77777777" w:rsidR="00473398" w:rsidRDefault="00473398" w:rsidP="00E036AA">
            <w:r>
              <w:rPr>
                <w:sz w:val="16"/>
                <w:szCs w:val="16"/>
              </w:rPr>
              <w:t>4557</w:t>
            </w:r>
          </w:p>
        </w:tc>
        <w:tc>
          <w:tcPr>
            <w:tcW w:w="517" w:type="dxa"/>
          </w:tcPr>
          <w:p w14:paraId="37228E2D" w14:textId="77777777" w:rsidR="00473398" w:rsidRDefault="0047339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B524D2" w14:textId="77777777" w:rsidR="00473398" w:rsidRDefault="00473398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526947" w14:textId="77777777" w:rsidR="00473398" w:rsidRDefault="00473398" w:rsidP="00E036AA">
            <w:r>
              <w:rPr>
                <w:sz w:val="16"/>
                <w:szCs w:val="16"/>
              </w:rPr>
              <w:t>Correction of parameters for FR2 SA event triggered without gap tests</w:t>
            </w:r>
          </w:p>
        </w:tc>
        <w:tc>
          <w:tcPr>
            <w:tcW w:w="517" w:type="dxa"/>
          </w:tcPr>
          <w:p w14:paraId="4F9D8C3A" w14:textId="77777777" w:rsidR="00473398" w:rsidRDefault="0047339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197931" w14:textId="77777777" w:rsidR="00473398" w:rsidRDefault="00473398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E4B2AC2" w14:textId="77777777" w:rsidR="00473398" w:rsidRDefault="0047339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4B44C23" w14:textId="77777777" w:rsidR="00473398" w:rsidRDefault="00473398" w:rsidP="00E036AA">
            <w:r>
              <w:rPr>
                <w:sz w:val="16"/>
                <w:szCs w:val="16"/>
              </w:rPr>
              <w:t>R4-2409234</w:t>
            </w:r>
          </w:p>
        </w:tc>
        <w:tc>
          <w:tcPr>
            <w:tcW w:w="1597" w:type="dxa"/>
          </w:tcPr>
          <w:p w14:paraId="23D9B7B4" w14:textId="77777777" w:rsidR="00473398" w:rsidRDefault="00473398" w:rsidP="00E036A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26937D3" w14:textId="77777777" w:rsidR="00473398" w:rsidRDefault="00473398" w:rsidP="00E036AA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498F85C6" w14:textId="77777777" w:rsidR="00473398" w:rsidRDefault="00473398" w:rsidP="00E036AA">
            <w:r>
              <w:rPr>
                <w:sz w:val="16"/>
                <w:szCs w:val="16"/>
              </w:rPr>
              <w:t>A.7.6.2.10, A.7.6.2.11</w:t>
            </w:r>
          </w:p>
        </w:tc>
        <w:tc>
          <w:tcPr>
            <w:tcW w:w="998" w:type="dxa"/>
          </w:tcPr>
          <w:p w14:paraId="220BDAF8" w14:textId="77777777" w:rsidR="00473398" w:rsidRDefault="00473398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73398" w14:paraId="4D7DD4DD" w14:textId="77777777" w:rsidTr="00E036AA">
        <w:tc>
          <w:tcPr>
            <w:tcW w:w="879" w:type="dxa"/>
          </w:tcPr>
          <w:p w14:paraId="0411C86E" w14:textId="77777777" w:rsidR="00473398" w:rsidRDefault="00473398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42E0CE" w14:textId="77777777" w:rsidR="00473398" w:rsidRDefault="00473398" w:rsidP="00E036AA">
            <w:r>
              <w:rPr>
                <w:sz w:val="16"/>
                <w:szCs w:val="16"/>
              </w:rPr>
              <w:t>4558</w:t>
            </w:r>
          </w:p>
        </w:tc>
        <w:tc>
          <w:tcPr>
            <w:tcW w:w="517" w:type="dxa"/>
          </w:tcPr>
          <w:p w14:paraId="55B70531" w14:textId="77777777" w:rsidR="00473398" w:rsidRDefault="00473398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4F1824" w14:textId="77777777" w:rsidR="00473398" w:rsidRDefault="00473398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5E1A23" w14:textId="77777777" w:rsidR="00473398" w:rsidRDefault="00473398" w:rsidP="00E036AA">
            <w:r>
              <w:rPr>
                <w:sz w:val="16"/>
                <w:szCs w:val="16"/>
              </w:rPr>
              <w:t>Correction of parameters for FR2 SA event triggered without gap tests</w:t>
            </w:r>
          </w:p>
        </w:tc>
        <w:tc>
          <w:tcPr>
            <w:tcW w:w="517" w:type="dxa"/>
          </w:tcPr>
          <w:p w14:paraId="271D6A43" w14:textId="77777777" w:rsidR="00473398" w:rsidRDefault="00473398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825300" w14:textId="77777777" w:rsidR="00473398" w:rsidRDefault="00473398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8B6E57D" w14:textId="77777777" w:rsidR="00473398" w:rsidRDefault="00473398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B8ED8FA" w14:textId="77777777" w:rsidR="00473398" w:rsidRDefault="00473398" w:rsidP="00E036AA">
            <w:r>
              <w:rPr>
                <w:sz w:val="16"/>
                <w:szCs w:val="16"/>
              </w:rPr>
              <w:t>R4-2409235</w:t>
            </w:r>
          </w:p>
        </w:tc>
        <w:tc>
          <w:tcPr>
            <w:tcW w:w="1597" w:type="dxa"/>
          </w:tcPr>
          <w:p w14:paraId="3226F697" w14:textId="77777777" w:rsidR="00473398" w:rsidRDefault="00473398" w:rsidP="00E036A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BCEDDCB" w14:textId="77777777" w:rsidR="00473398" w:rsidRDefault="00473398" w:rsidP="00E036AA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6A1F6D8A" w14:textId="77777777" w:rsidR="00473398" w:rsidRDefault="00473398" w:rsidP="00E036AA">
            <w:r>
              <w:rPr>
                <w:sz w:val="16"/>
                <w:szCs w:val="16"/>
              </w:rPr>
              <w:t>A.7.6.2.10, A.7.6.2.11</w:t>
            </w:r>
          </w:p>
        </w:tc>
        <w:tc>
          <w:tcPr>
            <w:tcW w:w="998" w:type="dxa"/>
          </w:tcPr>
          <w:p w14:paraId="52BA3B32" w14:textId="77777777" w:rsidR="00473398" w:rsidRDefault="00473398" w:rsidP="00E036AA">
            <w:r>
              <w:rPr>
                <w:sz w:val="16"/>
                <w:szCs w:val="16"/>
              </w:rPr>
              <w:t xml:space="preserve">TS/TR ... CR ... ; TS/TR ... </w:t>
            </w:r>
            <w:r>
              <w:rPr>
                <w:sz w:val="16"/>
                <w:szCs w:val="16"/>
              </w:rPr>
              <w:lastRenderedPageBreak/>
              <w:t xml:space="preserve">CR ... ; TS/TR ... CR ... </w:t>
            </w:r>
          </w:p>
        </w:tc>
      </w:tr>
    </w:tbl>
    <w:p w14:paraId="4AC43482" w14:textId="77777777" w:rsidR="00915E08" w:rsidRDefault="00915E08" w:rsidP="00915E08"/>
    <w:p w14:paraId="641F2A61" w14:textId="77777777" w:rsidR="00915E08" w:rsidRDefault="00915E08" w:rsidP="00915E08"/>
    <w:p w14:paraId="286F0C28" w14:textId="6195CE02" w:rsidR="00915E08" w:rsidRDefault="005671B3" w:rsidP="00512C52">
      <w:pPr>
        <w:pStyle w:val="Heading2"/>
        <w:rPr>
          <w:rFonts w:cs="Arial"/>
          <w:noProof/>
        </w:rPr>
      </w:pPr>
      <w:r w:rsidRPr="005671B3">
        <w:rPr>
          <w:noProof/>
        </w:rPr>
        <w:t>RP-241404</w:t>
      </w:r>
    </w:p>
    <w:p w14:paraId="47322C81" w14:textId="4F962D7A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24</w:t>
      </w:r>
    </w:p>
    <w:p w14:paraId="6AE21FC3" w14:textId="77777777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0F46" w:rsidRPr="004E535C" w14:paraId="3A5029CF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8CB97B" w14:textId="77777777" w:rsidR="00EA0F46" w:rsidRPr="00BF1EB6" w:rsidRDefault="00EA0F4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B48DB6" w14:textId="77777777" w:rsidR="00EA0F46" w:rsidRPr="00BF1EB6" w:rsidRDefault="00EA0F4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AD336B" w14:textId="77777777" w:rsidR="00EA0F46" w:rsidRPr="00BF1EB6" w:rsidRDefault="00EA0F4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9A6179" w14:textId="77777777" w:rsidR="00EA0F46" w:rsidRPr="00BF1EB6" w:rsidRDefault="00EA0F4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B9A0B04" w14:textId="77777777" w:rsidR="00EA0F46" w:rsidRPr="00BF1EB6" w:rsidRDefault="00EA0F4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A56ACD" w14:textId="77777777" w:rsidR="00EA0F46" w:rsidRPr="00BF1EB6" w:rsidRDefault="00EA0F4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FF05DA" w14:textId="77777777" w:rsidR="00EA0F46" w:rsidRPr="00BF1EB6" w:rsidRDefault="00EA0F4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D904BB1" w14:textId="77777777" w:rsidR="00EA0F46" w:rsidRPr="00BF1EB6" w:rsidRDefault="00EA0F4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3B4BACA" w14:textId="77777777" w:rsidR="00EA0F46" w:rsidRPr="00BF1EB6" w:rsidRDefault="00EA0F4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6EAA07" w14:textId="77777777" w:rsidR="00EA0F46" w:rsidRPr="00BF1EB6" w:rsidRDefault="00EA0F4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B7DB5CC" w14:textId="77777777" w:rsidR="00EA0F46" w:rsidRPr="00BF1EB6" w:rsidRDefault="00EA0F4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B41220" w14:textId="77777777" w:rsidR="00EA0F46" w:rsidRPr="00BF1EB6" w:rsidRDefault="00EA0F4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728263F" w14:textId="77777777" w:rsidR="00EA0F46" w:rsidRPr="00BF1EB6" w:rsidRDefault="00EA0F4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0F46" w14:paraId="3B4D2177" w14:textId="77777777" w:rsidTr="00E036AA">
        <w:tc>
          <w:tcPr>
            <w:tcW w:w="879" w:type="dxa"/>
          </w:tcPr>
          <w:p w14:paraId="3060CBC2" w14:textId="77777777" w:rsidR="00EA0F46" w:rsidRDefault="00EA0F46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7597FD" w14:textId="77777777" w:rsidR="00EA0F46" w:rsidRDefault="00EA0F46" w:rsidP="00E036AA">
            <w:r>
              <w:rPr>
                <w:sz w:val="16"/>
                <w:szCs w:val="16"/>
              </w:rPr>
              <w:t>4360</w:t>
            </w:r>
          </w:p>
        </w:tc>
        <w:tc>
          <w:tcPr>
            <w:tcW w:w="517" w:type="dxa"/>
          </w:tcPr>
          <w:p w14:paraId="16547577" w14:textId="77777777" w:rsidR="00EA0F46" w:rsidRDefault="00EA0F46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2B24AE" w14:textId="77777777" w:rsidR="00EA0F46" w:rsidRDefault="00EA0F46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F2B07DF" w14:textId="77777777" w:rsidR="00EA0F46" w:rsidRDefault="00EA0F46" w:rsidP="00E036AA">
            <w:r>
              <w:rPr>
                <w:sz w:val="16"/>
                <w:szCs w:val="16"/>
              </w:rPr>
              <w:t>(NR_unlic-Perf) CR to TS 38.133: Corrections to NR-U test cases (Rel 16)</w:t>
            </w:r>
          </w:p>
        </w:tc>
        <w:tc>
          <w:tcPr>
            <w:tcW w:w="517" w:type="dxa"/>
          </w:tcPr>
          <w:p w14:paraId="20D9B5A1" w14:textId="77777777" w:rsidR="00EA0F46" w:rsidRDefault="00EA0F46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199D21" w14:textId="77777777" w:rsidR="00EA0F46" w:rsidRDefault="00EA0F46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00ADEB4F" w14:textId="77777777" w:rsidR="00EA0F46" w:rsidRDefault="00EA0F46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B28F3E4" w14:textId="77777777" w:rsidR="00EA0F46" w:rsidRDefault="00EA0F46" w:rsidP="00E036AA">
            <w:r>
              <w:rPr>
                <w:sz w:val="16"/>
                <w:szCs w:val="16"/>
              </w:rPr>
              <w:t>R4-2407387</w:t>
            </w:r>
          </w:p>
        </w:tc>
        <w:tc>
          <w:tcPr>
            <w:tcW w:w="1597" w:type="dxa"/>
          </w:tcPr>
          <w:p w14:paraId="5D214287" w14:textId="77777777" w:rsidR="00EA0F46" w:rsidRDefault="00EA0F46" w:rsidP="00E036A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0020C12" w14:textId="77777777" w:rsidR="00EA0F46" w:rsidRDefault="00EA0F46" w:rsidP="00E036A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4995FA96" w14:textId="77777777" w:rsidR="00EA0F46" w:rsidRDefault="00EA0F46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BB237D" w14:textId="77777777" w:rsidR="00EA0F46" w:rsidRDefault="00EA0F46" w:rsidP="00E036AA">
            <w:pPr>
              <w:rPr>
                <w:sz w:val="16"/>
                <w:szCs w:val="16"/>
              </w:rPr>
            </w:pPr>
          </w:p>
        </w:tc>
      </w:tr>
      <w:tr w:rsidR="00EA0F46" w14:paraId="0FAF6BC7" w14:textId="77777777" w:rsidTr="00E036AA">
        <w:tc>
          <w:tcPr>
            <w:tcW w:w="879" w:type="dxa"/>
          </w:tcPr>
          <w:p w14:paraId="1909AEC5" w14:textId="77777777" w:rsidR="00EA0F46" w:rsidRDefault="00EA0F46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827B8F" w14:textId="77777777" w:rsidR="00EA0F46" w:rsidRDefault="00EA0F46" w:rsidP="00E036AA">
            <w:r>
              <w:rPr>
                <w:sz w:val="16"/>
                <w:szCs w:val="16"/>
              </w:rPr>
              <w:t>4361</w:t>
            </w:r>
          </w:p>
        </w:tc>
        <w:tc>
          <w:tcPr>
            <w:tcW w:w="517" w:type="dxa"/>
          </w:tcPr>
          <w:p w14:paraId="5FCAD512" w14:textId="77777777" w:rsidR="00EA0F46" w:rsidRDefault="00EA0F46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5CEF41" w14:textId="77777777" w:rsidR="00EA0F46" w:rsidRDefault="00EA0F46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5350AE" w14:textId="77777777" w:rsidR="00EA0F46" w:rsidRDefault="00EA0F46" w:rsidP="00E036AA">
            <w:r>
              <w:rPr>
                <w:sz w:val="16"/>
                <w:szCs w:val="16"/>
              </w:rPr>
              <w:t>(NR_unlic-Perf) CR to TS 38.133: Corrections to NR-U test cases (Rel 17)</w:t>
            </w:r>
          </w:p>
        </w:tc>
        <w:tc>
          <w:tcPr>
            <w:tcW w:w="517" w:type="dxa"/>
          </w:tcPr>
          <w:p w14:paraId="5A4AE24D" w14:textId="77777777" w:rsidR="00EA0F46" w:rsidRDefault="00EA0F46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D87B91" w14:textId="77777777" w:rsidR="00EA0F46" w:rsidRDefault="00EA0F46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D092A1D" w14:textId="77777777" w:rsidR="00EA0F46" w:rsidRDefault="00EA0F46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3A17C77" w14:textId="77777777" w:rsidR="00EA0F46" w:rsidRDefault="00EA0F46" w:rsidP="00E036AA">
            <w:r>
              <w:rPr>
                <w:sz w:val="16"/>
                <w:szCs w:val="16"/>
              </w:rPr>
              <w:t>R4-2407388</w:t>
            </w:r>
          </w:p>
        </w:tc>
        <w:tc>
          <w:tcPr>
            <w:tcW w:w="1597" w:type="dxa"/>
          </w:tcPr>
          <w:p w14:paraId="2530CA95" w14:textId="77777777" w:rsidR="00EA0F46" w:rsidRDefault="00EA0F46" w:rsidP="00E036A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BD87870" w14:textId="77777777" w:rsidR="00EA0F46" w:rsidRDefault="00EA0F46" w:rsidP="00E036A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1A915760" w14:textId="77777777" w:rsidR="00EA0F46" w:rsidRDefault="00EA0F46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D1CCEC" w14:textId="77777777" w:rsidR="00EA0F46" w:rsidRDefault="00EA0F46" w:rsidP="00E036AA">
            <w:pPr>
              <w:rPr>
                <w:sz w:val="16"/>
                <w:szCs w:val="16"/>
              </w:rPr>
            </w:pPr>
          </w:p>
        </w:tc>
      </w:tr>
      <w:tr w:rsidR="00EA0F46" w14:paraId="6E0B87DF" w14:textId="77777777" w:rsidTr="00E036AA">
        <w:tc>
          <w:tcPr>
            <w:tcW w:w="879" w:type="dxa"/>
          </w:tcPr>
          <w:p w14:paraId="57C6764D" w14:textId="77777777" w:rsidR="00EA0F46" w:rsidRDefault="00EA0F46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3B54CF9" w14:textId="77777777" w:rsidR="00EA0F46" w:rsidRDefault="00EA0F46" w:rsidP="00E036AA">
            <w:r>
              <w:rPr>
                <w:sz w:val="16"/>
                <w:szCs w:val="16"/>
              </w:rPr>
              <w:t>4362</w:t>
            </w:r>
          </w:p>
        </w:tc>
        <w:tc>
          <w:tcPr>
            <w:tcW w:w="517" w:type="dxa"/>
          </w:tcPr>
          <w:p w14:paraId="0D56E6F8" w14:textId="77777777" w:rsidR="00EA0F46" w:rsidRDefault="00EA0F46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E76AF8" w14:textId="77777777" w:rsidR="00EA0F46" w:rsidRDefault="00EA0F46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FF92BF" w14:textId="77777777" w:rsidR="00EA0F46" w:rsidRDefault="00EA0F46" w:rsidP="00E036AA">
            <w:r>
              <w:rPr>
                <w:sz w:val="16"/>
                <w:szCs w:val="16"/>
              </w:rPr>
              <w:t>(NR_unlic-Perf) CR to TS 38.133: Corrections to NR-U test cases (Rel 18)</w:t>
            </w:r>
          </w:p>
        </w:tc>
        <w:tc>
          <w:tcPr>
            <w:tcW w:w="517" w:type="dxa"/>
          </w:tcPr>
          <w:p w14:paraId="70AD7D61" w14:textId="77777777" w:rsidR="00EA0F46" w:rsidRDefault="00EA0F46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AFE3D4" w14:textId="77777777" w:rsidR="00EA0F46" w:rsidRDefault="00EA0F46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8C423F1" w14:textId="77777777" w:rsidR="00EA0F46" w:rsidRDefault="00EA0F46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7A3ABEA" w14:textId="77777777" w:rsidR="00EA0F46" w:rsidRDefault="00EA0F46" w:rsidP="00E036AA">
            <w:r>
              <w:rPr>
                <w:sz w:val="16"/>
                <w:szCs w:val="16"/>
              </w:rPr>
              <w:t>R4-2407389</w:t>
            </w:r>
          </w:p>
        </w:tc>
        <w:tc>
          <w:tcPr>
            <w:tcW w:w="1597" w:type="dxa"/>
          </w:tcPr>
          <w:p w14:paraId="5D072844" w14:textId="77777777" w:rsidR="00EA0F46" w:rsidRDefault="00EA0F46" w:rsidP="00E036A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6A0A712" w14:textId="77777777" w:rsidR="00EA0F46" w:rsidRDefault="00EA0F46" w:rsidP="00E036A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0C364CBC" w14:textId="77777777" w:rsidR="00EA0F46" w:rsidRDefault="00EA0F46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2A910E" w14:textId="77777777" w:rsidR="00EA0F46" w:rsidRDefault="00EA0F46" w:rsidP="00E036AA">
            <w:pPr>
              <w:rPr>
                <w:sz w:val="16"/>
                <w:szCs w:val="16"/>
              </w:rPr>
            </w:pPr>
          </w:p>
        </w:tc>
      </w:tr>
      <w:tr w:rsidR="00EA0F46" w14:paraId="540ACA44" w14:textId="77777777" w:rsidTr="00E036AA">
        <w:tc>
          <w:tcPr>
            <w:tcW w:w="879" w:type="dxa"/>
          </w:tcPr>
          <w:p w14:paraId="4B686248" w14:textId="77777777" w:rsidR="00EA0F46" w:rsidRDefault="00EA0F46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8F5020" w14:textId="77777777" w:rsidR="00EA0F46" w:rsidRDefault="00EA0F46" w:rsidP="00E036AA">
            <w:r>
              <w:rPr>
                <w:sz w:val="16"/>
                <w:szCs w:val="16"/>
              </w:rPr>
              <w:t>4377</w:t>
            </w:r>
          </w:p>
        </w:tc>
        <w:tc>
          <w:tcPr>
            <w:tcW w:w="517" w:type="dxa"/>
          </w:tcPr>
          <w:p w14:paraId="5B01D203" w14:textId="77777777" w:rsidR="00EA0F46" w:rsidRDefault="00EA0F46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E296A0" w14:textId="77777777" w:rsidR="00EA0F46" w:rsidRDefault="00EA0F46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2B97AA6" w14:textId="77777777" w:rsidR="00EA0F46" w:rsidRDefault="00EA0F46" w:rsidP="00E036AA">
            <w:r>
              <w:rPr>
                <w:sz w:val="16"/>
                <w:szCs w:val="16"/>
              </w:rPr>
              <w:t>(NR_unlic-Perf) CR for NR-U TC correction (R16)</w:t>
            </w:r>
          </w:p>
        </w:tc>
        <w:tc>
          <w:tcPr>
            <w:tcW w:w="517" w:type="dxa"/>
          </w:tcPr>
          <w:p w14:paraId="00A31C55" w14:textId="77777777" w:rsidR="00EA0F46" w:rsidRDefault="00EA0F46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829D2F" w14:textId="77777777" w:rsidR="00EA0F46" w:rsidRDefault="00EA0F46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09D4BF50" w14:textId="77777777" w:rsidR="00EA0F46" w:rsidRDefault="00EA0F46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1BC179F" w14:textId="77777777" w:rsidR="00EA0F46" w:rsidRDefault="00EA0F46" w:rsidP="00E036AA">
            <w:r>
              <w:rPr>
                <w:sz w:val="16"/>
                <w:szCs w:val="16"/>
              </w:rPr>
              <w:t>R4-2407559</w:t>
            </w:r>
          </w:p>
        </w:tc>
        <w:tc>
          <w:tcPr>
            <w:tcW w:w="1597" w:type="dxa"/>
          </w:tcPr>
          <w:p w14:paraId="67E30FC1" w14:textId="77777777" w:rsidR="00EA0F46" w:rsidRDefault="00EA0F46" w:rsidP="00E036A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0CE0514F" w14:textId="77777777" w:rsidR="00EA0F46" w:rsidRDefault="00EA0F46" w:rsidP="00E036A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149BF049" w14:textId="77777777" w:rsidR="00EA0F46" w:rsidRDefault="00EA0F46" w:rsidP="00E036AA">
            <w:r>
              <w:rPr>
                <w:sz w:val="16"/>
                <w:szCs w:val="16"/>
              </w:rPr>
              <w:t>A.10.4.1.1, A.10.4.1.4, A.10.4.2.3, A.10.4.2.4, A.10.4.2.5, A.10.4.2.6, A.10.4.2.7, A.10.4.2.8, A.10.4.2.9, A.10.4.2.10</w:t>
            </w:r>
          </w:p>
        </w:tc>
        <w:tc>
          <w:tcPr>
            <w:tcW w:w="998" w:type="dxa"/>
          </w:tcPr>
          <w:p w14:paraId="3D5DD6EB" w14:textId="77777777" w:rsidR="00EA0F46" w:rsidRDefault="00EA0F46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F46" w14:paraId="2B6D0AE8" w14:textId="77777777" w:rsidTr="00E036AA">
        <w:tc>
          <w:tcPr>
            <w:tcW w:w="879" w:type="dxa"/>
          </w:tcPr>
          <w:p w14:paraId="3CFE64D3" w14:textId="77777777" w:rsidR="00EA0F46" w:rsidRDefault="00EA0F46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6ECF7E" w14:textId="77777777" w:rsidR="00EA0F46" w:rsidRDefault="00EA0F46" w:rsidP="00E036AA">
            <w:r>
              <w:rPr>
                <w:sz w:val="16"/>
                <w:szCs w:val="16"/>
              </w:rPr>
              <w:t>4378</w:t>
            </w:r>
          </w:p>
        </w:tc>
        <w:tc>
          <w:tcPr>
            <w:tcW w:w="517" w:type="dxa"/>
          </w:tcPr>
          <w:p w14:paraId="641ACA45" w14:textId="77777777" w:rsidR="00EA0F46" w:rsidRDefault="00EA0F46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CEAD6D" w14:textId="77777777" w:rsidR="00EA0F46" w:rsidRDefault="00EA0F46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E0322B" w14:textId="77777777" w:rsidR="00EA0F46" w:rsidRDefault="00EA0F46" w:rsidP="00E036AA">
            <w:r>
              <w:rPr>
                <w:sz w:val="16"/>
                <w:szCs w:val="16"/>
              </w:rPr>
              <w:t>(NR_unlic-Perf) CR for NR-U TC correction (R17)</w:t>
            </w:r>
          </w:p>
        </w:tc>
        <w:tc>
          <w:tcPr>
            <w:tcW w:w="517" w:type="dxa"/>
          </w:tcPr>
          <w:p w14:paraId="1CF19A54" w14:textId="77777777" w:rsidR="00EA0F46" w:rsidRDefault="00EA0F46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BA41FB" w14:textId="77777777" w:rsidR="00EA0F46" w:rsidRDefault="00EA0F46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382469A" w14:textId="77777777" w:rsidR="00EA0F46" w:rsidRDefault="00EA0F46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7DB44B5" w14:textId="77777777" w:rsidR="00EA0F46" w:rsidRDefault="00EA0F46" w:rsidP="00E036AA">
            <w:r>
              <w:rPr>
                <w:sz w:val="16"/>
                <w:szCs w:val="16"/>
              </w:rPr>
              <w:t>R4-2407560</w:t>
            </w:r>
          </w:p>
        </w:tc>
        <w:tc>
          <w:tcPr>
            <w:tcW w:w="1597" w:type="dxa"/>
          </w:tcPr>
          <w:p w14:paraId="21E7A787" w14:textId="77777777" w:rsidR="00EA0F46" w:rsidRDefault="00EA0F46" w:rsidP="00E036A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4F129C5E" w14:textId="77777777" w:rsidR="00EA0F46" w:rsidRDefault="00EA0F46" w:rsidP="00E036A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18059014" w14:textId="77777777" w:rsidR="00EA0F46" w:rsidRDefault="00EA0F46" w:rsidP="00E036AA">
            <w:r>
              <w:rPr>
                <w:sz w:val="16"/>
                <w:szCs w:val="16"/>
              </w:rPr>
              <w:t>A.10.4.1.1, A.10.4.1.4, A.10.4.2.3, A.10.4.2.4, A.10.4.2.5, A.10.4.2.6, A.10.4.2.7, A.10.4.2.8, A.10.4.2.9, A.10.4.2.10</w:t>
            </w:r>
          </w:p>
        </w:tc>
        <w:tc>
          <w:tcPr>
            <w:tcW w:w="998" w:type="dxa"/>
          </w:tcPr>
          <w:p w14:paraId="2874FF26" w14:textId="77777777" w:rsidR="00EA0F46" w:rsidRDefault="00EA0F46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F46" w14:paraId="4FA20095" w14:textId="77777777" w:rsidTr="00E036AA">
        <w:tc>
          <w:tcPr>
            <w:tcW w:w="879" w:type="dxa"/>
          </w:tcPr>
          <w:p w14:paraId="11481F4E" w14:textId="77777777" w:rsidR="00EA0F46" w:rsidRDefault="00EA0F46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6E5AF95" w14:textId="77777777" w:rsidR="00EA0F46" w:rsidRDefault="00EA0F46" w:rsidP="00E036AA">
            <w:r>
              <w:rPr>
                <w:sz w:val="16"/>
                <w:szCs w:val="16"/>
              </w:rPr>
              <w:t>4379</w:t>
            </w:r>
          </w:p>
        </w:tc>
        <w:tc>
          <w:tcPr>
            <w:tcW w:w="517" w:type="dxa"/>
          </w:tcPr>
          <w:p w14:paraId="048D9C1B" w14:textId="77777777" w:rsidR="00EA0F46" w:rsidRDefault="00EA0F46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AA7B65" w14:textId="77777777" w:rsidR="00EA0F46" w:rsidRDefault="00EA0F46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4CA562" w14:textId="77777777" w:rsidR="00EA0F46" w:rsidRDefault="00EA0F46" w:rsidP="00E036AA">
            <w:r>
              <w:rPr>
                <w:sz w:val="16"/>
                <w:szCs w:val="16"/>
              </w:rPr>
              <w:t>(NR_unlic-Perf) CR for NR-U TC correction (R18)</w:t>
            </w:r>
          </w:p>
        </w:tc>
        <w:tc>
          <w:tcPr>
            <w:tcW w:w="517" w:type="dxa"/>
          </w:tcPr>
          <w:p w14:paraId="01719CB0" w14:textId="77777777" w:rsidR="00EA0F46" w:rsidRDefault="00EA0F46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94B79E" w14:textId="77777777" w:rsidR="00EA0F46" w:rsidRDefault="00EA0F46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A5524A2" w14:textId="77777777" w:rsidR="00EA0F46" w:rsidRDefault="00EA0F46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F6B2003" w14:textId="77777777" w:rsidR="00EA0F46" w:rsidRDefault="00EA0F46" w:rsidP="00E036AA">
            <w:r>
              <w:rPr>
                <w:sz w:val="16"/>
                <w:szCs w:val="16"/>
              </w:rPr>
              <w:t>R4-2407561</w:t>
            </w:r>
          </w:p>
        </w:tc>
        <w:tc>
          <w:tcPr>
            <w:tcW w:w="1597" w:type="dxa"/>
          </w:tcPr>
          <w:p w14:paraId="6BB7DFAA" w14:textId="77777777" w:rsidR="00EA0F46" w:rsidRDefault="00EA0F46" w:rsidP="00E036A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080C6F07" w14:textId="77777777" w:rsidR="00EA0F46" w:rsidRDefault="00EA0F46" w:rsidP="00E036A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600C132B" w14:textId="77777777" w:rsidR="00EA0F46" w:rsidRDefault="00EA0F46" w:rsidP="00E036AA">
            <w:r>
              <w:rPr>
                <w:sz w:val="16"/>
                <w:szCs w:val="16"/>
              </w:rPr>
              <w:t>A.10.4.1.1, A.10.4.1.4, A.10.4.2.3, A.10.4.2.4, A.10.4.2.5, A.10.4.2.6, A.10.4.2.7, A.10.4.2.8, A.10.4.2.9, A.10.4.2.10</w:t>
            </w:r>
          </w:p>
        </w:tc>
        <w:tc>
          <w:tcPr>
            <w:tcW w:w="998" w:type="dxa"/>
          </w:tcPr>
          <w:p w14:paraId="4A48383B" w14:textId="77777777" w:rsidR="00EA0F46" w:rsidRDefault="00EA0F46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F46" w14:paraId="420C8A96" w14:textId="77777777" w:rsidTr="00E036AA">
        <w:tc>
          <w:tcPr>
            <w:tcW w:w="879" w:type="dxa"/>
          </w:tcPr>
          <w:p w14:paraId="14FD231B" w14:textId="77777777" w:rsidR="00EA0F46" w:rsidRDefault="00EA0F46" w:rsidP="00E036A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E388784" w14:textId="77777777" w:rsidR="00EA0F46" w:rsidRDefault="00EA0F46" w:rsidP="00E036AA">
            <w:r>
              <w:rPr>
                <w:sz w:val="16"/>
                <w:szCs w:val="16"/>
              </w:rPr>
              <w:t>4380</w:t>
            </w:r>
          </w:p>
        </w:tc>
        <w:tc>
          <w:tcPr>
            <w:tcW w:w="517" w:type="dxa"/>
          </w:tcPr>
          <w:p w14:paraId="69B3C272" w14:textId="77777777" w:rsidR="00EA0F46" w:rsidRDefault="00EA0F46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37740B" w14:textId="77777777" w:rsidR="00EA0F46" w:rsidRDefault="00EA0F46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A6BA1A9" w14:textId="77777777" w:rsidR="00EA0F46" w:rsidRDefault="00EA0F46" w:rsidP="00E036AA">
            <w:r>
              <w:rPr>
                <w:sz w:val="16"/>
                <w:szCs w:val="16"/>
              </w:rPr>
              <w:t>(NR_unlic-Perf) Removal of Interruption during SCell operations and RSSI and CO Measurement reporting TCs for NR-U (R16)</w:t>
            </w:r>
          </w:p>
        </w:tc>
        <w:tc>
          <w:tcPr>
            <w:tcW w:w="517" w:type="dxa"/>
          </w:tcPr>
          <w:p w14:paraId="6E25BE29" w14:textId="77777777" w:rsidR="00EA0F46" w:rsidRDefault="00EA0F46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FD2F12" w14:textId="77777777" w:rsidR="00EA0F46" w:rsidRDefault="00EA0F46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640388E6" w14:textId="77777777" w:rsidR="00EA0F46" w:rsidRDefault="00EA0F46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6A7C4B4" w14:textId="77777777" w:rsidR="00EA0F46" w:rsidRDefault="00EA0F46" w:rsidP="00E036AA">
            <w:r>
              <w:rPr>
                <w:sz w:val="16"/>
                <w:szCs w:val="16"/>
              </w:rPr>
              <w:t>R4-2407562</w:t>
            </w:r>
          </w:p>
        </w:tc>
        <w:tc>
          <w:tcPr>
            <w:tcW w:w="1597" w:type="dxa"/>
          </w:tcPr>
          <w:p w14:paraId="1D3235D6" w14:textId="77777777" w:rsidR="00EA0F46" w:rsidRDefault="00EA0F46" w:rsidP="00E036A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2A4823BE" w14:textId="77777777" w:rsidR="00EA0F46" w:rsidRDefault="00EA0F46" w:rsidP="00E036A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2C8FF110" w14:textId="77777777" w:rsidR="00EA0F46" w:rsidRDefault="00EA0F46" w:rsidP="00E036AA">
            <w:r>
              <w:rPr>
                <w:sz w:val="16"/>
                <w:szCs w:val="16"/>
              </w:rPr>
              <w:t>A.10.3.2, A.11.4.2, A.12.3, A.13.1, A.13.2.1, A.13.3.1.5, A.13.3.1.6, A.13.3.2.1, A.13.3.2.2, A.11.5.1.9, A.11.5.1.10, A.11.5.1.11, A.11.5.1.12, A.11.5.2.1, A.11.5.2.2</w:t>
            </w:r>
          </w:p>
        </w:tc>
        <w:tc>
          <w:tcPr>
            <w:tcW w:w="998" w:type="dxa"/>
          </w:tcPr>
          <w:p w14:paraId="291FBFC4" w14:textId="77777777" w:rsidR="00EA0F46" w:rsidRDefault="00EA0F46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F46" w14:paraId="6882B730" w14:textId="77777777" w:rsidTr="00E036AA">
        <w:tc>
          <w:tcPr>
            <w:tcW w:w="879" w:type="dxa"/>
          </w:tcPr>
          <w:p w14:paraId="762D61CC" w14:textId="77777777" w:rsidR="00EA0F46" w:rsidRDefault="00EA0F46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0DCFFC" w14:textId="77777777" w:rsidR="00EA0F46" w:rsidRDefault="00EA0F46" w:rsidP="00E036AA">
            <w:r>
              <w:rPr>
                <w:sz w:val="16"/>
                <w:szCs w:val="16"/>
              </w:rPr>
              <w:t>4381</w:t>
            </w:r>
          </w:p>
        </w:tc>
        <w:tc>
          <w:tcPr>
            <w:tcW w:w="517" w:type="dxa"/>
          </w:tcPr>
          <w:p w14:paraId="1AF0E093" w14:textId="77777777" w:rsidR="00EA0F46" w:rsidRDefault="00EA0F46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E41BB4" w14:textId="77777777" w:rsidR="00EA0F46" w:rsidRDefault="00EA0F46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0799FD" w14:textId="77777777" w:rsidR="00EA0F46" w:rsidRDefault="00EA0F46" w:rsidP="00E036AA">
            <w:r>
              <w:rPr>
                <w:sz w:val="16"/>
                <w:szCs w:val="16"/>
              </w:rPr>
              <w:t>(NR_unlic-Perf) Removal of Interruption during SCell operations and RSSI and CO Measurement reporting TCs for NR-U (R17)</w:t>
            </w:r>
          </w:p>
        </w:tc>
        <w:tc>
          <w:tcPr>
            <w:tcW w:w="517" w:type="dxa"/>
          </w:tcPr>
          <w:p w14:paraId="2DAB5155" w14:textId="77777777" w:rsidR="00EA0F46" w:rsidRDefault="00EA0F46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5BFC3A" w14:textId="77777777" w:rsidR="00EA0F46" w:rsidRDefault="00EA0F46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03E80874" w14:textId="77777777" w:rsidR="00EA0F46" w:rsidRDefault="00EA0F46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798F346" w14:textId="77777777" w:rsidR="00EA0F46" w:rsidRDefault="00EA0F46" w:rsidP="00E036AA">
            <w:r>
              <w:rPr>
                <w:sz w:val="16"/>
                <w:szCs w:val="16"/>
              </w:rPr>
              <w:t>R4-2407563</w:t>
            </w:r>
          </w:p>
        </w:tc>
        <w:tc>
          <w:tcPr>
            <w:tcW w:w="1597" w:type="dxa"/>
          </w:tcPr>
          <w:p w14:paraId="41B9B9EB" w14:textId="77777777" w:rsidR="00EA0F46" w:rsidRDefault="00EA0F46" w:rsidP="00E036A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0D1E3F05" w14:textId="77777777" w:rsidR="00EA0F46" w:rsidRDefault="00EA0F46" w:rsidP="00E036A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5C6463B4" w14:textId="77777777" w:rsidR="00EA0F46" w:rsidRDefault="00EA0F46" w:rsidP="00E036AA">
            <w:r>
              <w:rPr>
                <w:sz w:val="16"/>
                <w:szCs w:val="16"/>
              </w:rPr>
              <w:t>A.10.3.2, A.11.4.2, A.12.3, A.13.1, A.13.2.1, A.13.3.1.5, A.13.3.1.6, A.13.3.2.1, A.13.3.2.2, A.11.5.1.9, A.11.5.1.10, A.11.5.1.11, A.11.5.1.12, A.11.5.2.1, A.11.5.2.2</w:t>
            </w:r>
          </w:p>
        </w:tc>
        <w:tc>
          <w:tcPr>
            <w:tcW w:w="998" w:type="dxa"/>
          </w:tcPr>
          <w:p w14:paraId="1251D5C6" w14:textId="77777777" w:rsidR="00EA0F46" w:rsidRDefault="00EA0F46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F46" w14:paraId="4E2D3CD0" w14:textId="77777777" w:rsidTr="00E036AA">
        <w:tc>
          <w:tcPr>
            <w:tcW w:w="879" w:type="dxa"/>
          </w:tcPr>
          <w:p w14:paraId="79BA975B" w14:textId="77777777" w:rsidR="00EA0F46" w:rsidRDefault="00EA0F46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4D85FB" w14:textId="77777777" w:rsidR="00EA0F46" w:rsidRDefault="00EA0F46" w:rsidP="00E036AA">
            <w:r>
              <w:rPr>
                <w:sz w:val="16"/>
                <w:szCs w:val="16"/>
              </w:rPr>
              <w:t>4382</w:t>
            </w:r>
          </w:p>
        </w:tc>
        <w:tc>
          <w:tcPr>
            <w:tcW w:w="517" w:type="dxa"/>
          </w:tcPr>
          <w:p w14:paraId="6719B4D7" w14:textId="77777777" w:rsidR="00EA0F46" w:rsidRDefault="00EA0F46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3B80F5" w14:textId="77777777" w:rsidR="00EA0F46" w:rsidRDefault="00EA0F46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CF2393" w14:textId="77777777" w:rsidR="00EA0F46" w:rsidRDefault="00EA0F46" w:rsidP="00E036AA">
            <w:r>
              <w:rPr>
                <w:sz w:val="16"/>
                <w:szCs w:val="16"/>
              </w:rPr>
              <w:t>(NR_unlic-Perf) Removal of Interruption during SCell operations and RSSI and CO Measurement reporting TCs for NR-U (R18)</w:t>
            </w:r>
          </w:p>
        </w:tc>
        <w:tc>
          <w:tcPr>
            <w:tcW w:w="517" w:type="dxa"/>
          </w:tcPr>
          <w:p w14:paraId="56949FCF" w14:textId="77777777" w:rsidR="00EA0F46" w:rsidRDefault="00EA0F46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C3A723" w14:textId="77777777" w:rsidR="00EA0F46" w:rsidRDefault="00EA0F46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2EFA282" w14:textId="77777777" w:rsidR="00EA0F46" w:rsidRDefault="00EA0F46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E3A494A" w14:textId="77777777" w:rsidR="00EA0F46" w:rsidRDefault="00EA0F46" w:rsidP="00E036AA">
            <w:r>
              <w:rPr>
                <w:sz w:val="16"/>
                <w:szCs w:val="16"/>
              </w:rPr>
              <w:t>R4-2407564</w:t>
            </w:r>
          </w:p>
        </w:tc>
        <w:tc>
          <w:tcPr>
            <w:tcW w:w="1597" w:type="dxa"/>
          </w:tcPr>
          <w:p w14:paraId="2D1A8396" w14:textId="77777777" w:rsidR="00EA0F46" w:rsidRDefault="00EA0F46" w:rsidP="00E036A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6D36D3F3" w14:textId="77777777" w:rsidR="00EA0F46" w:rsidRDefault="00EA0F46" w:rsidP="00E036A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6B6E15E6" w14:textId="77777777" w:rsidR="00EA0F46" w:rsidRDefault="00EA0F46" w:rsidP="00E036AA">
            <w:r>
              <w:rPr>
                <w:sz w:val="16"/>
                <w:szCs w:val="16"/>
              </w:rPr>
              <w:t>A.10.3.2, A.11.4.2, A.12.3, A.13.1, A.13.2.1, A.13.3.1.5, A.13.3.1.6, A.13.3.2.1, A.13.3.2.2, A.11.5.1.9, A.11.5.1.10, A.11.5.1.11, A.11.5.1.12, A.11.5.2.1, A.11.5.2.2</w:t>
            </w:r>
          </w:p>
        </w:tc>
        <w:tc>
          <w:tcPr>
            <w:tcW w:w="998" w:type="dxa"/>
          </w:tcPr>
          <w:p w14:paraId="794B05DF" w14:textId="77777777" w:rsidR="00EA0F46" w:rsidRDefault="00EA0F46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F46" w14:paraId="644A9513" w14:textId="77777777" w:rsidTr="00E036AA">
        <w:tc>
          <w:tcPr>
            <w:tcW w:w="879" w:type="dxa"/>
          </w:tcPr>
          <w:p w14:paraId="3882DAB2" w14:textId="77777777" w:rsidR="00EA0F46" w:rsidRDefault="00EA0F46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0C9E0F" w14:textId="77777777" w:rsidR="00EA0F46" w:rsidRDefault="00EA0F46" w:rsidP="00E036AA">
            <w:r>
              <w:rPr>
                <w:sz w:val="16"/>
                <w:szCs w:val="16"/>
              </w:rPr>
              <w:t>4383</w:t>
            </w:r>
          </w:p>
        </w:tc>
        <w:tc>
          <w:tcPr>
            <w:tcW w:w="517" w:type="dxa"/>
          </w:tcPr>
          <w:p w14:paraId="72184C2F" w14:textId="77777777" w:rsidR="00EA0F46" w:rsidRDefault="00EA0F46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2FA3C2" w14:textId="77777777" w:rsidR="00EA0F46" w:rsidRDefault="00EA0F46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3AA068C" w14:textId="77777777" w:rsidR="00EA0F46" w:rsidRDefault="00EA0F46" w:rsidP="00E036AA">
            <w:r>
              <w:rPr>
                <w:sz w:val="16"/>
                <w:szCs w:val="16"/>
              </w:rPr>
              <w:t>(NR_unlic-Perf) OCNG modeling for NR-U (R16)</w:t>
            </w:r>
          </w:p>
        </w:tc>
        <w:tc>
          <w:tcPr>
            <w:tcW w:w="517" w:type="dxa"/>
          </w:tcPr>
          <w:p w14:paraId="4CC9DDC2" w14:textId="77777777" w:rsidR="00EA0F46" w:rsidRDefault="00EA0F46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4D3E74" w14:textId="77777777" w:rsidR="00EA0F46" w:rsidRDefault="00EA0F46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6961E651" w14:textId="77777777" w:rsidR="00EA0F46" w:rsidRDefault="00EA0F46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BCDAD21" w14:textId="77777777" w:rsidR="00EA0F46" w:rsidRDefault="00EA0F46" w:rsidP="00E036AA">
            <w:r>
              <w:rPr>
                <w:sz w:val="16"/>
                <w:szCs w:val="16"/>
              </w:rPr>
              <w:t>R4-2407565</w:t>
            </w:r>
          </w:p>
        </w:tc>
        <w:tc>
          <w:tcPr>
            <w:tcW w:w="1597" w:type="dxa"/>
          </w:tcPr>
          <w:p w14:paraId="4C77C6EB" w14:textId="77777777" w:rsidR="00EA0F46" w:rsidRDefault="00EA0F46" w:rsidP="00E036A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2A170FFF" w14:textId="77777777" w:rsidR="00EA0F46" w:rsidRDefault="00EA0F46" w:rsidP="00E036A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51CD6F52" w14:textId="77777777" w:rsidR="00EA0F46" w:rsidRDefault="00EA0F46" w:rsidP="00E036AA">
            <w:r>
              <w:rPr>
                <w:sz w:val="16"/>
                <w:szCs w:val="16"/>
              </w:rPr>
              <w:t>A.3.2.1</w:t>
            </w:r>
          </w:p>
        </w:tc>
        <w:tc>
          <w:tcPr>
            <w:tcW w:w="998" w:type="dxa"/>
          </w:tcPr>
          <w:p w14:paraId="513473C8" w14:textId="77777777" w:rsidR="00EA0F46" w:rsidRDefault="00EA0F46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F46" w14:paraId="36CF7B83" w14:textId="77777777" w:rsidTr="00E036AA">
        <w:tc>
          <w:tcPr>
            <w:tcW w:w="879" w:type="dxa"/>
          </w:tcPr>
          <w:p w14:paraId="1C45D671" w14:textId="77777777" w:rsidR="00EA0F46" w:rsidRDefault="00EA0F46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406D0A" w14:textId="77777777" w:rsidR="00EA0F46" w:rsidRDefault="00EA0F46" w:rsidP="00E036AA">
            <w:r>
              <w:rPr>
                <w:sz w:val="16"/>
                <w:szCs w:val="16"/>
              </w:rPr>
              <w:t>4384</w:t>
            </w:r>
          </w:p>
        </w:tc>
        <w:tc>
          <w:tcPr>
            <w:tcW w:w="517" w:type="dxa"/>
          </w:tcPr>
          <w:p w14:paraId="48A3F71E" w14:textId="77777777" w:rsidR="00EA0F46" w:rsidRDefault="00EA0F46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4C159C" w14:textId="77777777" w:rsidR="00EA0F46" w:rsidRDefault="00EA0F46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E5E819" w14:textId="77777777" w:rsidR="00EA0F46" w:rsidRDefault="00EA0F46" w:rsidP="00E036AA">
            <w:r>
              <w:rPr>
                <w:sz w:val="16"/>
                <w:szCs w:val="16"/>
              </w:rPr>
              <w:t>(NR_unlic-Perf) OCNG modeling for NR-U (R17)</w:t>
            </w:r>
          </w:p>
        </w:tc>
        <w:tc>
          <w:tcPr>
            <w:tcW w:w="517" w:type="dxa"/>
          </w:tcPr>
          <w:p w14:paraId="2905EC89" w14:textId="77777777" w:rsidR="00EA0F46" w:rsidRDefault="00EA0F46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501B5C" w14:textId="77777777" w:rsidR="00EA0F46" w:rsidRDefault="00EA0F46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3367F3A" w14:textId="77777777" w:rsidR="00EA0F46" w:rsidRDefault="00EA0F46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CBB8FA4" w14:textId="77777777" w:rsidR="00EA0F46" w:rsidRDefault="00EA0F46" w:rsidP="00E036AA">
            <w:r>
              <w:rPr>
                <w:sz w:val="16"/>
                <w:szCs w:val="16"/>
              </w:rPr>
              <w:t>R4-2407566</w:t>
            </w:r>
          </w:p>
        </w:tc>
        <w:tc>
          <w:tcPr>
            <w:tcW w:w="1597" w:type="dxa"/>
          </w:tcPr>
          <w:p w14:paraId="32824991" w14:textId="77777777" w:rsidR="00EA0F46" w:rsidRDefault="00EA0F46" w:rsidP="00E036A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4B4D01FD" w14:textId="77777777" w:rsidR="00EA0F46" w:rsidRDefault="00EA0F46" w:rsidP="00E036A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6452173B" w14:textId="77777777" w:rsidR="00EA0F46" w:rsidRDefault="00EA0F46" w:rsidP="00E036AA">
            <w:r>
              <w:rPr>
                <w:sz w:val="16"/>
                <w:szCs w:val="16"/>
              </w:rPr>
              <w:t>A.3.2.1</w:t>
            </w:r>
          </w:p>
        </w:tc>
        <w:tc>
          <w:tcPr>
            <w:tcW w:w="998" w:type="dxa"/>
          </w:tcPr>
          <w:p w14:paraId="3C5227D9" w14:textId="77777777" w:rsidR="00EA0F46" w:rsidRDefault="00EA0F46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F46" w14:paraId="4FF1A199" w14:textId="77777777" w:rsidTr="00E036AA">
        <w:tc>
          <w:tcPr>
            <w:tcW w:w="879" w:type="dxa"/>
          </w:tcPr>
          <w:p w14:paraId="50C21599" w14:textId="77777777" w:rsidR="00EA0F46" w:rsidRDefault="00EA0F46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C37396" w14:textId="77777777" w:rsidR="00EA0F46" w:rsidRDefault="00EA0F46" w:rsidP="00E036AA">
            <w:r>
              <w:rPr>
                <w:sz w:val="16"/>
                <w:szCs w:val="16"/>
              </w:rPr>
              <w:t>4385</w:t>
            </w:r>
          </w:p>
        </w:tc>
        <w:tc>
          <w:tcPr>
            <w:tcW w:w="517" w:type="dxa"/>
          </w:tcPr>
          <w:p w14:paraId="253615A3" w14:textId="77777777" w:rsidR="00EA0F46" w:rsidRDefault="00EA0F46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E8E762" w14:textId="77777777" w:rsidR="00EA0F46" w:rsidRDefault="00EA0F46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0153EC" w14:textId="77777777" w:rsidR="00EA0F46" w:rsidRDefault="00EA0F46" w:rsidP="00E036AA">
            <w:r>
              <w:rPr>
                <w:sz w:val="16"/>
                <w:szCs w:val="16"/>
              </w:rPr>
              <w:t>(NR_unlic-Perf) OCNG modeling for NR-U (R18)</w:t>
            </w:r>
          </w:p>
        </w:tc>
        <w:tc>
          <w:tcPr>
            <w:tcW w:w="517" w:type="dxa"/>
          </w:tcPr>
          <w:p w14:paraId="5DFD5CD9" w14:textId="77777777" w:rsidR="00EA0F46" w:rsidRDefault="00EA0F46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DFE20C" w14:textId="77777777" w:rsidR="00EA0F46" w:rsidRDefault="00EA0F46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6EFD1CF" w14:textId="77777777" w:rsidR="00EA0F46" w:rsidRDefault="00EA0F46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950B7CF" w14:textId="77777777" w:rsidR="00EA0F46" w:rsidRDefault="00EA0F46" w:rsidP="00E036AA">
            <w:r>
              <w:rPr>
                <w:sz w:val="16"/>
                <w:szCs w:val="16"/>
              </w:rPr>
              <w:t>R4-2407567</w:t>
            </w:r>
          </w:p>
        </w:tc>
        <w:tc>
          <w:tcPr>
            <w:tcW w:w="1597" w:type="dxa"/>
          </w:tcPr>
          <w:p w14:paraId="18A8503A" w14:textId="77777777" w:rsidR="00EA0F46" w:rsidRDefault="00EA0F46" w:rsidP="00E036A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0C1A7440" w14:textId="77777777" w:rsidR="00EA0F46" w:rsidRDefault="00EA0F46" w:rsidP="00E036A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6DEA710C" w14:textId="77777777" w:rsidR="00EA0F46" w:rsidRDefault="00EA0F46" w:rsidP="00E036AA">
            <w:r>
              <w:rPr>
                <w:sz w:val="16"/>
                <w:szCs w:val="16"/>
              </w:rPr>
              <w:t>A.3.2.1</w:t>
            </w:r>
          </w:p>
        </w:tc>
        <w:tc>
          <w:tcPr>
            <w:tcW w:w="998" w:type="dxa"/>
          </w:tcPr>
          <w:p w14:paraId="55FFC33B" w14:textId="77777777" w:rsidR="00EA0F46" w:rsidRDefault="00EA0F46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F46" w14:paraId="6BEE906C" w14:textId="77777777" w:rsidTr="00E036AA">
        <w:tc>
          <w:tcPr>
            <w:tcW w:w="879" w:type="dxa"/>
          </w:tcPr>
          <w:p w14:paraId="03D14B65" w14:textId="77777777" w:rsidR="00EA0F46" w:rsidRDefault="00EA0F46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4608E2" w14:textId="77777777" w:rsidR="00EA0F46" w:rsidRDefault="00EA0F46" w:rsidP="00E036AA">
            <w:r>
              <w:rPr>
                <w:sz w:val="16"/>
                <w:szCs w:val="16"/>
              </w:rPr>
              <w:t>4435</w:t>
            </w:r>
          </w:p>
        </w:tc>
        <w:tc>
          <w:tcPr>
            <w:tcW w:w="517" w:type="dxa"/>
          </w:tcPr>
          <w:p w14:paraId="0CCF7981" w14:textId="77777777" w:rsidR="00EA0F46" w:rsidRDefault="00EA0F46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751492" w14:textId="77777777" w:rsidR="00EA0F46" w:rsidRDefault="00EA0F46" w:rsidP="00E036A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A2DC30" w14:textId="77777777" w:rsidR="00EA0F46" w:rsidRDefault="00EA0F46" w:rsidP="00E036AA">
            <w:r>
              <w:rPr>
                <w:sz w:val="16"/>
                <w:szCs w:val="16"/>
              </w:rPr>
              <w:t>[NR_unlic-Perf] Correction for NR-U test case</w:t>
            </w:r>
          </w:p>
        </w:tc>
        <w:tc>
          <w:tcPr>
            <w:tcW w:w="517" w:type="dxa"/>
          </w:tcPr>
          <w:p w14:paraId="4EE5EB4A" w14:textId="77777777" w:rsidR="00EA0F46" w:rsidRDefault="00EA0F46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804528" w14:textId="77777777" w:rsidR="00EA0F46" w:rsidRDefault="00EA0F46" w:rsidP="00E036AA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04E9F01E" w14:textId="77777777" w:rsidR="00EA0F46" w:rsidRDefault="00EA0F46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DAD678C" w14:textId="77777777" w:rsidR="00EA0F46" w:rsidRDefault="00EA0F46" w:rsidP="00E036AA">
            <w:r>
              <w:rPr>
                <w:sz w:val="16"/>
                <w:szCs w:val="16"/>
              </w:rPr>
              <w:t>R4-2408147</w:t>
            </w:r>
          </w:p>
        </w:tc>
        <w:tc>
          <w:tcPr>
            <w:tcW w:w="1597" w:type="dxa"/>
          </w:tcPr>
          <w:p w14:paraId="206A25A0" w14:textId="77777777" w:rsidR="00EA0F46" w:rsidRDefault="00EA0F46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33234B5" w14:textId="77777777" w:rsidR="00EA0F46" w:rsidRDefault="00EA0F46" w:rsidP="00E036A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581CC577" w14:textId="77777777" w:rsidR="00EA0F46" w:rsidRDefault="00EA0F46" w:rsidP="00E036AA">
            <w:r>
              <w:rPr>
                <w:sz w:val="16"/>
                <w:szCs w:val="16"/>
              </w:rPr>
              <w:t>A.11.2.2.3.2</w:t>
            </w:r>
          </w:p>
        </w:tc>
        <w:tc>
          <w:tcPr>
            <w:tcW w:w="998" w:type="dxa"/>
          </w:tcPr>
          <w:p w14:paraId="62D04B88" w14:textId="77777777" w:rsidR="00EA0F46" w:rsidRDefault="00EA0F46" w:rsidP="00E036AA">
            <w:r>
              <w:rPr>
                <w:sz w:val="16"/>
                <w:szCs w:val="16"/>
              </w:rPr>
              <w:t xml:space="preserve">TS/TR ... CR ... ; TS 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EA0F46" w14:paraId="7F498CD1" w14:textId="77777777" w:rsidTr="00E036AA">
        <w:tc>
          <w:tcPr>
            <w:tcW w:w="879" w:type="dxa"/>
          </w:tcPr>
          <w:p w14:paraId="3A276E47" w14:textId="77777777" w:rsidR="00EA0F46" w:rsidRDefault="00EA0F46" w:rsidP="00E036A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5BE7B21" w14:textId="77777777" w:rsidR="00EA0F46" w:rsidRDefault="00EA0F46" w:rsidP="00E036AA">
            <w:r>
              <w:rPr>
                <w:sz w:val="16"/>
                <w:szCs w:val="16"/>
              </w:rPr>
              <w:t>4436</w:t>
            </w:r>
          </w:p>
        </w:tc>
        <w:tc>
          <w:tcPr>
            <w:tcW w:w="517" w:type="dxa"/>
          </w:tcPr>
          <w:p w14:paraId="47865297" w14:textId="77777777" w:rsidR="00EA0F46" w:rsidRDefault="00EA0F46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1B4E24" w14:textId="77777777" w:rsidR="00EA0F46" w:rsidRDefault="00EA0F46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91620B" w14:textId="77777777" w:rsidR="00EA0F46" w:rsidRDefault="00EA0F46" w:rsidP="00E036AA">
            <w:r>
              <w:rPr>
                <w:sz w:val="16"/>
                <w:szCs w:val="16"/>
              </w:rPr>
              <w:t>[NR_unlic-Perf] Correction for NR-U test case</w:t>
            </w:r>
          </w:p>
        </w:tc>
        <w:tc>
          <w:tcPr>
            <w:tcW w:w="517" w:type="dxa"/>
          </w:tcPr>
          <w:p w14:paraId="0D6B04DC" w14:textId="77777777" w:rsidR="00EA0F46" w:rsidRDefault="00EA0F46" w:rsidP="00E036A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A61CA0" w14:textId="77777777" w:rsidR="00EA0F46" w:rsidRDefault="00EA0F46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8A50283" w14:textId="77777777" w:rsidR="00EA0F46" w:rsidRDefault="00EA0F46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D5E3400" w14:textId="77777777" w:rsidR="00EA0F46" w:rsidRDefault="00EA0F46" w:rsidP="00E036AA">
            <w:r>
              <w:rPr>
                <w:sz w:val="16"/>
                <w:szCs w:val="16"/>
              </w:rPr>
              <w:t>R4-2408148</w:t>
            </w:r>
          </w:p>
        </w:tc>
        <w:tc>
          <w:tcPr>
            <w:tcW w:w="1597" w:type="dxa"/>
          </w:tcPr>
          <w:p w14:paraId="21FDF118" w14:textId="77777777" w:rsidR="00EA0F46" w:rsidRDefault="00EA0F46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616DA65" w14:textId="77777777" w:rsidR="00EA0F46" w:rsidRDefault="00EA0F46" w:rsidP="00E036A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55C522C4" w14:textId="77777777" w:rsidR="00EA0F46" w:rsidRDefault="00EA0F46" w:rsidP="00E036AA">
            <w:r>
              <w:rPr>
                <w:sz w:val="16"/>
                <w:szCs w:val="16"/>
              </w:rPr>
              <w:t>A.11.2.2.3.2</w:t>
            </w:r>
          </w:p>
        </w:tc>
        <w:tc>
          <w:tcPr>
            <w:tcW w:w="998" w:type="dxa"/>
          </w:tcPr>
          <w:p w14:paraId="06D39D63" w14:textId="77777777" w:rsidR="00EA0F46" w:rsidRDefault="00EA0F46" w:rsidP="00E036AA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A0F46" w14:paraId="309A24B4" w14:textId="77777777" w:rsidTr="00E036AA">
        <w:tc>
          <w:tcPr>
            <w:tcW w:w="879" w:type="dxa"/>
          </w:tcPr>
          <w:p w14:paraId="43AC346C" w14:textId="77777777" w:rsidR="00EA0F46" w:rsidRDefault="00EA0F46" w:rsidP="00E036A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63EEDF" w14:textId="77777777" w:rsidR="00EA0F46" w:rsidRDefault="00EA0F46" w:rsidP="00E036AA">
            <w:r>
              <w:rPr>
                <w:sz w:val="16"/>
                <w:szCs w:val="16"/>
              </w:rPr>
              <w:t>4575</w:t>
            </w:r>
          </w:p>
        </w:tc>
        <w:tc>
          <w:tcPr>
            <w:tcW w:w="517" w:type="dxa"/>
          </w:tcPr>
          <w:p w14:paraId="54CFC078" w14:textId="77777777" w:rsidR="00EA0F46" w:rsidRDefault="00EA0F46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17A52B" w14:textId="77777777" w:rsidR="00EA0F46" w:rsidRDefault="00EA0F46" w:rsidP="00E036A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32839D6" w14:textId="77777777" w:rsidR="00EA0F46" w:rsidRDefault="00EA0F46" w:rsidP="00E036AA">
            <w:r>
              <w:rPr>
                <w:sz w:val="16"/>
                <w:szCs w:val="16"/>
              </w:rPr>
              <w:t>[NR_unlic-Perf] Correction for NR-U test case</w:t>
            </w:r>
          </w:p>
        </w:tc>
        <w:tc>
          <w:tcPr>
            <w:tcW w:w="517" w:type="dxa"/>
          </w:tcPr>
          <w:p w14:paraId="793FB110" w14:textId="77777777" w:rsidR="00EA0F46" w:rsidRDefault="00EA0F46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78A95A" w14:textId="77777777" w:rsidR="00EA0F46" w:rsidRDefault="00EA0F46" w:rsidP="00E036AA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7F05A2F4" w14:textId="77777777" w:rsidR="00EA0F46" w:rsidRDefault="00EA0F46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64972DD" w14:textId="77777777" w:rsidR="00EA0F46" w:rsidRDefault="00EA0F46" w:rsidP="00E036AA">
            <w:r>
              <w:rPr>
                <w:sz w:val="16"/>
                <w:szCs w:val="16"/>
              </w:rPr>
              <w:t>R4-2409574</w:t>
            </w:r>
          </w:p>
        </w:tc>
        <w:tc>
          <w:tcPr>
            <w:tcW w:w="1597" w:type="dxa"/>
          </w:tcPr>
          <w:p w14:paraId="1AC84475" w14:textId="77777777" w:rsidR="00EA0F46" w:rsidRDefault="00EA0F46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FF6EA83" w14:textId="77777777" w:rsidR="00EA0F46" w:rsidRDefault="00EA0F46" w:rsidP="00E036A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0E8F6B4D" w14:textId="77777777" w:rsidR="00EA0F46" w:rsidRDefault="00EA0F46" w:rsidP="00E036AA">
            <w:r>
              <w:rPr>
                <w:sz w:val="16"/>
                <w:szCs w:val="16"/>
              </w:rPr>
              <w:t>A.11.2.2.3.2</w:t>
            </w:r>
          </w:p>
        </w:tc>
        <w:tc>
          <w:tcPr>
            <w:tcW w:w="998" w:type="dxa"/>
          </w:tcPr>
          <w:p w14:paraId="2F1415EE" w14:textId="77777777" w:rsidR="00EA0F46" w:rsidRDefault="00EA0F46" w:rsidP="00E036AA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7FE95FF1" w14:textId="77777777" w:rsidR="00915E08" w:rsidRDefault="00915E08" w:rsidP="00915E08"/>
    <w:p w14:paraId="3712942A" w14:textId="77777777" w:rsidR="00915E08" w:rsidRDefault="00915E08" w:rsidP="00915E08"/>
    <w:p w14:paraId="378B0821" w14:textId="5965A973" w:rsidR="006217FF" w:rsidRDefault="006217FF" w:rsidP="006217FF">
      <w:pPr>
        <w:pStyle w:val="Heading1"/>
      </w:pPr>
      <w:r>
        <w:rPr>
          <w:noProof/>
        </w:rPr>
        <w:t>List of CRs from RAN WG4 for AI 9.7.2.5</w:t>
      </w:r>
    </w:p>
    <w:p w14:paraId="4F5B72C4" w14:textId="5500BA48" w:rsidR="00915E08" w:rsidRDefault="005671B3" w:rsidP="00512C52">
      <w:pPr>
        <w:pStyle w:val="Heading2"/>
        <w:rPr>
          <w:rFonts w:cs="Arial"/>
          <w:noProof/>
        </w:rPr>
      </w:pPr>
      <w:r w:rsidRPr="005671B3">
        <w:rPr>
          <w:noProof/>
        </w:rPr>
        <w:t>RP-241405</w:t>
      </w:r>
    </w:p>
    <w:p w14:paraId="024EB40E" w14:textId="7C04B969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C04EC2" w:rsidRPr="00C04EC2">
        <w:rPr>
          <w:rFonts w:ascii="Arial" w:hAnsi="Arial" w:cs="Arial"/>
          <w:b/>
          <w:bCs/>
        </w:rPr>
        <w:t>RAN4 CRs to Maintenance for Closed REL-18 NR support for UAV</w:t>
      </w:r>
    </w:p>
    <w:p w14:paraId="205E3150" w14:textId="470EB835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6217FF">
        <w:rPr>
          <w:rFonts w:ascii="Arial" w:hAnsi="Arial" w:cs="Arial"/>
          <w:b/>
          <w:bCs/>
        </w:rPr>
        <w:t>9.7.2.5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82CD1" w:rsidRPr="004E535C" w14:paraId="55177101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DE739CD" w14:textId="77777777" w:rsidR="00182CD1" w:rsidRPr="00BF1EB6" w:rsidRDefault="00182CD1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A168BC" w14:textId="77777777" w:rsidR="00182CD1" w:rsidRPr="00BF1EB6" w:rsidRDefault="00182CD1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3BA00D" w14:textId="77777777" w:rsidR="00182CD1" w:rsidRPr="00BF1EB6" w:rsidRDefault="00182CD1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7815ED" w14:textId="77777777" w:rsidR="00182CD1" w:rsidRPr="00BF1EB6" w:rsidRDefault="00182CD1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0EDDAAC" w14:textId="77777777" w:rsidR="00182CD1" w:rsidRPr="00BF1EB6" w:rsidRDefault="00182CD1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EACD74" w14:textId="77777777" w:rsidR="00182CD1" w:rsidRPr="00BF1EB6" w:rsidRDefault="00182CD1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D8B43A" w14:textId="77777777" w:rsidR="00182CD1" w:rsidRPr="00BF1EB6" w:rsidRDefault="00182CD1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D871425" w14:textId="77777777" w:rsidR="00182CD1" w:rsidRPr="00BF1EB6" w:rsidRDefault="00182CD1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1CD20B" w14:textId="77777777" w:rsidR="00182CD1" w:rsidRPr="00BF1EB6" w:rsidRDefault="00182CD1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6B2BA8C" w14:textId="77777777" w:rsidR="00182CD1" w:rsidRPr="00BF1EB6" w:rsidRDefault="00182CD1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1AB82CB" w14:textId="77777777" w:rsidR="00182CD1" w:rsidRPr="00BF1EB6" w:rsidRDefault="00182CD1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C5A233" w14:textId="77777777" w:rsidR="00182CD1" w:rsidRPr="00BF1EB6" w:rsidRDefault="00182CD1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EC737E" w14:textId="77777777" w:rsidR="00182CD1" w:rsidRPr="00BF1EB6" w:rsidRDefault="00182CD1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82CD1" w14:paraId="70A008EA" w14:textId="77777777" w:rsidTr="00E036AA">
        <w:tc>
          <w:tcPr>
            <w:tcW w:w="879" w:type="dxa"/>
          </w:tcPr>
          <w:p w14:paraId="7F571118" w14:textId="77777777" w:rsidR="00182CD1" w:rsidRDefault="00182CD1" w:rsidP="00E036A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A37CED6" w14:textId="77777777" w:rsidR="00182CD1" w:rsidRDefault="00182CD1" w:rsidP="00E036AA">
            <w:r>
              <w:rPr>
                <w:sz w:val="16"/>
                <w:szCs w:val="16"/>
              </w:rPr>
              <w:t>2303</w:t>
            </w:r>
          </w:p>
        </w:tc>
        <w:tc>
          <w:tcPr>
            <w:tcW w:w="517" w:type="dxa"/>
          </w:tcPr>
          <w:p w14:paraId="5A06D12A" w14:textId="77777777" w:rsidR="00182CD1" w:rsidRDefault="00182CD1" w:rsidP="00E036AA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29327E6" w14:textId="77777777" w:rsidR="00182CD1" w:rsidRDefault="00182CD1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6E951E" w14:textId="77777777" w:rsidR="00182CD1" w:rsidRDefault="00182CD1" w:rsidP="00E036AA">
            <w:r>
              <w:rPr>
                <w:sz w:val="16"/>
                <w:szCs w:val="16"/>
              </w:rPr>
              <w:t>CR to 38.101-1 on Aerial Specific Pmax Values</w:t>
            </w:r>
          </w:p>
        </w:tc>
        <w:tc>
          <w:tcPr>
            <w:tcW w:w="517" w:type="dxa"/>
          </w:tcPr>
          <w:p w14:paraId="175B95B0" w14:textId="77777777" w:rsidR="00182CD1" w:rsidRDefault="00182CD1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8A4918" w14:textId="77777777" w:rsidR="00182CD1" w:rsidRDefault="00182CD1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722F47C" w14:textId="77777777" w:rsidR="00182CD1" w:rsidRDefault="00182CD1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30A1FEC" w14:textId="77777777" w:rsidR="00182CD1" w:rsidRDefault="00182CD1" w:rsidP="00E036AA">
            <w:r>
              <w:rPr>
                <w:sz w:val="16"/>
                <w:szCs w:val="16"/>
              </w:rPr>
              <w:t>R4-2410711</w:t>
            </w:r>
          </w:p>
        </w:tc>
        <w:tc>
          <w:tcPr>
            <w:tcW w:w="1597" w:type="dxa"/>
          </w:tcPr>
          <w:p w14:paraId="767789A2" w14:textId="77777777" w:rsidR="00182CD1" w:rsidRDefault="00182CD1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2E7F114" w14:textId="77777777" w:rsidR="00182CD1" w:rsidRDefault="00182CD1" w:rsidP="00E036AA">
            <w:r>
              <w:rPr>
                <w:sz w:val="16"/>
                <w:szCs w:val="16"/>
              </w:rPr>
              <w:t>NR_UAV</w:t>
            </w:r>
          </w:p>
        </w:tc>
        <w:tc>
          <w:tcPr>
            <w:tcW w:w="2323" w:type="dxa"/>
          </w:tcPr>
          <w:p w14:paraId="77187563" w14:textId="77777777" w:rsidR="00182CD1" w:rsidRDefault="00182CD1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5C511A" w14:textId="77777777" w:rsidR="00182CD1" w:rsidRDefault="00182CD1" w:rsidP="00E036AA">
            <w:pPr>
              <w:rPr>
                <w:sz w:val="16"/>
                <w:szCs w:val="16"/>
              </w:rPr>
            </w:pPr>
          </w:p>
        </w:tc>
      </w:tr>
    </w:tbl>
    <w:p w14:paraId="589694B1" w14:textId="77777777" w:rsidR="00915E08" w:rsidRDefault="00915E08" w:rsidP="00915E08"/>
    <w:p w14:paraId="23D337D9" w14:textId="75677107" w:rsidR="00915E08" w:rsidRDefault="00935FA1" w:rsidP="00935FA1">
      <w:pPr>
        <w:pStyle w:val="Heading1"/>
      </w:pPr>
      <w:r>
        <w:rPr>
          <w:noProof/>
        </w:rPr>
        <w:t>List of CRs from RAN WG4 for AI 9.6</w:t>
      </w:r>
    </w:p>
    <w:p w14:paraId="2BE596BA" w14:textId="74F161E1" w:rsidR="00915E08" w:rsidRDefault="005671B3" w:rsidP="00512C52">
      <w:pPr>
        <w:pStyle w:val="Heading2"/>
        <w:rPr>
          <w:rFonts w:cs="Arial"/>
          <w:noProof/>
        </w:rPr>
      </w:pPr>
      <w:r w:rsidRPr="005671B3">
        <w:rPr>
          <w:noProof/>
        </w:rPr>
        <w:t>RP-241406</w:t>
      </w:r>
    </w:p>
    <w:p w14:paraId="21D43863" w14:textId="1101FC60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935FA1" w:rsidRPr="00935FA1">
        <w:rPr>
          <w:rFonts w:ascii="Arial" w:hAnsi="Arial" w:cs="Arial"/>
          <w:b/>
          <w:bCs/>
        </w:rPr>
        <w:t>RAN4 CRs to Maintenance for Closed REL-18 NR or NR+LTE SIs</w:t>
      </w:r>
    </w:p>
    <w:p w14:paraId="6583E722" w14:textId="7006404C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935FA1">
        <w:rPr>
          <w:rFonts w:ascii="Arial" w:hAnsi="Arial" w:cs="Arial"/>
          <w:b/>
          <w:bCs/>
        </w:rPr>
        <w:t>9.6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5569B" w:rsidRPr="004E535C" w14:paraId="016806E8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C89B17A" w14:textId="77777777" w:rsidR="00B5569B" w:rsidRPr="00BF1EB6" w:rsidRDefault="00B5569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6A6AE4" w14:textId="77777777" w:rsidR="00B5569B" w:rsidRPr="00BF1EB6" w:rsidRDefault="00B5569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9370F0" w14:textId="77777777" w:rsidR="00B5569B" w:rsidRPr="00BF1EB6" w:rsidRDefault="00B5569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60854D" w14:textId="77777777" w:rsidR="00B5569B" w:rsidRPr="00BF1EB6" w:rsidRDefault="00B5569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AE693D7" w14:textId="77777777" w:rsidR="00B5569B" w:rsidRPr="00BF1EB6" w:rsidRDefault="00B5569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C29A24" w14:textId="77777777" w:rsidR="00B5569B" w:rsidRPr="00BF1EB6" w:rsidRDefault="00B5569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A01473" w14:textId="77777777" w:rsidR="00B5569B" w:rsidRPr="00BF1EB6" w:rsidRDefault="00B5569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63D2A30" w14:textId="77777777" w:rsidR="00B5569B" w:rsidRPr="00BF1EB6" w:rsidRDefault="00B5569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38845EF" w14:textId="77777777" w:rsidR="00B5569B" w:rsidRPr="00BF1EB6" w:rsidRDefault="00B5569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DEFBB24" w14:textId="77777777" w:rsidR="00B5569B" w:rsidRPr="00BF1EB6" w:rsidRDefault="00B5569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0EB1B56" w14:textId="77777777" w:rsidR="00B5569B" w:rsidRPr="00BF1EB6" w:rsidRDefault="00B5569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684821E" w14:textId="77777777" w:rsidR="00B5569B" w:rsidRPr="00BF1EB6" w:rsidRDefault="00B5569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808480" w14:textId="77777777" w:rsidR="00B5569B" w:rsidRPr="00BF1EB6" w:rsidRDefault="00B5569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5569B" w14:paraId="62A76DDA" w14:textId="77777777" w:rsidTr="00E036AA">
        <w:tc>
          <w:tcPr>
            <w:tcW w:w="879" w:type="dxa"/>
          </w:tcPr>
          <w:p w14:paraId="0EDDB50C" w14:textId="77777777" w:rsidR="00B5569B" w:rsidRDefault="00B5569B" w:rsidP="00E036AA">
            <w:r>
              <w:rPr>
                <w:sz w:val="16"/>
                <w:szCs w:val="16"/>
              </w:rPr>
              <w:t>38.846</w:t>
            </w:r>
          </w:p>
        </w:tc>
        <w:tc>
          <w:tcPr>
            <w:tcW w:w="637" w:type="dxa"/>
          </w:tcPr>
          <w:p w14:paraId="6A773AC4" w14:textId="77777777" w:rsidR="00B5569B" w:rsidRDefault="00B5569B" w:rsidP="00E036AA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7B165963" w14:textId="77777777" w:rsidR="00B5569B" w:rsidRDefault="00B5569B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702DF1" w14:textId="77777777" w:rsidR="00B5569B" w:rsidRDefault="00B5569B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9F3D83" w14:textId="77777777" w:rsidR="00B5569B" w:rsidRDefault="00B5569B" w:rsidP="00E036AA">
            <w:r>
              <w:rPr>
                <w:sz w:val="16"/>
                <w:szCs w:val="16"/>
              </w:rPr>
              <w:t>CR for TS 38.846: Corrections on UL triple beat analysis table</w:t>
            </w:r>
          </w:p>
        </w:tc>
        <w:tc>
          <w:tcPr>
            <w:tcW w:w="517" w:type="dxa"/>
          </w:tcPr>
          <w:p w14:paraId="75077E96" w14:textId="77777777" w:rsidR="00B5569B" w:rsidRDefault="00B5569B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9042F1" w14:textId="77777777" w:rsidR="00B5569B" w:rsidRDefault="00B5569B" w:rsidP="00E036A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864FA88" w14:textId="77777777" w:rsidR="00B5569B" w:rsidRDefault="00B5569B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4EC0B39" w14:textId="77777777" w:rsidR="00B5569B" w:rsidRDefault="00B5569B" w:rsidP="00E036AA">
            <w:r>
              <w:rPr>
                <w:sz w:val="16"/>
                <w:szCs w:val="16"/>
              </w:rPr>
              <w:t>R4-2410646</w:t>
            </w:r>
          </w:p>
        </w:tc>
        <w:tc>
          <w:tcPr>
            <w:tcW w:w="1597" w:type="dxa"/>
          </w:tcPr>
          <w:p w14:paraId="2E775F0D" w14:textId="77777777" w:rsidR="00B5569B" w:rsidRDefault="00B5569B" w:rsidP="00E036AA">
            <w:r>
              <w:rPr>
                <w:sz w:val="16"/>
                <w:szCs w:val="16"/>
              </w:rPr>
              <w:t>CHTTL, Samsung</w:t>
            </w:r>
          </w:p>
        </w:tc>
        <w:tc>
          <w:tcPr>
            <w:tcW w:w="1122" w:type="dxa"/>
          </w:tcPr>
          <w:p w14:paraId="34864B4B" w14:textId="77777777" w:rsidR="00B5569B" w:rsidRDefault="00B5569B" w:rsidP="00E036AA">
            <w:r>
              <w:rPr>
                <w:sz w:val="16"/>
                <w:szCs w:val="16"/>
              </w:rPr>
              <w:t>FS_SimBC</w:t>
            </w:r>
          </w:p>
        </w:tc>
        <w:tc>
          <w:tcPr>
            <w:tcW w:w="2323" w:type="dxa"/>
          </w:tcPr>
          <w:p w14:paraId="1F03405C" w14:textId="77777777" w:rsidR="00B5569B" w:rsidRDefault="00B5569B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C8C12B" w14:textId="77777777" w:rsidR="00B5569B" w:rsidRDefault="00B5569B" w:rsidP="00E036AA">
            <w:pPr>
              <w:rPr>
                <w:sz w:val="16"/>
                <w:szCs w:val="16"/>
              </w:rPr>
            </w:pPr>
          </w:p>
        </w:tc>
      </w:tr>
    </w:tbl>
    <w:p w14:paraId="1046F3E6" w14:textId="77777777" w:rsidR="00915E08" w:rsidRDefault="00915E08" w:rsidP="00915E08"/>
    <w:p w14:paraId="0D076B4A" w14:textId="77777777" w:rsidR="00915E08" w:rsidRDefault="00915E08" w:rsidP="00915E08"/>
    <w:p w14:paraId="2C1A821F" w14:textId="55FA53C1" w:rsidR="0074393C" w:rsidRDefault="0074393C" w:rsidP="0074393C">
      <w:pPr>
        <w:pStyle w:val="Heading1"/>
      </w:pPr>
      <w:r>
        <w:rPr>
          <w:noProof/>
        </w:rPr>
        <w:t>List of CRs from RAN WG4 for AI 10</w:t>
      </w:r>
    </w:p>
    <w:p w14:paraId="6A7F9B47" w14:textId="1890FFA7" w:rsidR="0074393C" w:rsidRDefault="00BF5C5A" w:rsidP="0074393C">
      <w:pPr>
        <w:pStyle w:val="Heading2"/>
        <w:rPr>
          <w:rFonts w:cs="Arial"/>
          <w:noProof/>
        </w:rPr>
      </w:pPr>
      <w:r w:rsidRPr="00BF5C5A">
        <w:rPr>
          <w:noProof/>
        </w:rPr>
        <w:t>RP-241407</w:t>
      </w:r>
    </w:p>
    <w:p w14:paraId="3C74E67C" w14:textId="6F81E1A8" w:rsidR="0074393C" w:rsidRPr="004347C0" w:rsidRDefault="0074393C" w:rsidP="007439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BF5C5A" w:rsidRPr="00BF5C5A">
        <w:rPr>
          <w:rFonts w:ascii="Arial" w:hAnsi="Arial" w:cs="Arial"/>
          <w:b/>
          <w:bCs/>
        </w:rPr>
        <w:t>RAN4 CRs to Open REL-18 LTE WIs - non-spectrum</w:t>
      </w:r>
    </w:p>
    <w:p w14:paraId="6BBAE7E7" w14:textId="60C5EC91" w:rsidR="0074393C" w:rsidRDefault="0074393C" w:rsidP="0074393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10.2.1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67EE7" w:rsidRPr="004E535C" w14:paraId="5EBC6D48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89D178A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9D024B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6DC625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575D8C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BAC911D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47C36E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2107C9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0348608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A06BCD8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F877F70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C30C4C6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5F9DF01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DED2BF7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67EE7" w14:paraId="4EF9177E" w14:textId="77777777" w:rsidTr="00E036AA">
        <w:tc>
          <w:tcPr>
            <w:tcW w:w="879" w:type="dxa"/>
          </w:tcPr>
          <w:p w14:paraId="7DB95917" w14:textId="77777777" w:rsidR="00767EE7" w:rsidRDefault="00767EE7" w:rsidP="00E036AA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A9BC3D0" w14:textId="77777777" w:rsidR="00767EE7" w:rsidRDefault="00767EE7" w:rsidP="00E036AA">
            <w:r>
              <w:rPr>
                <w:sz w:val="16"/>
                <w:szCs w:val="16"/>
              </w:rPr>
              <w:t>7318</w:t>
            </w:r>
          </w:p>
        </w:tc>
        <w:tc>
          <w:tcPr>
            <w:tcW w:w="517" w:type="dxa"/>
          </w:tcPr>
          <w:p w14:paraId="54B3D129" w14:textId="77777777" w:rsidR="00767EE7" w:rsidRDefault="00767EE7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6C007E" w14:textId="77777777" w:rsidR="00767EE7" w:rsidRDefault="00767EE7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5B9924" w14:textId="77777777" w:rsidR="00767EE7" w:rsidRDefault="00767EE7" w:rsidP="00E036AA">
            <w:r>
              <w:rPr>
                <w:sz w:val="16"/>
                <w:szCs w:val="16"/>
              </w:rPr>
              <w:t>Big CR to TS 36.133 on performance requirements for IoT NTN enhancements</w:t>
            </w:r>
          </w:p>
        </w:tc>
        <w:tc>
          <w:tcPr>
            <w:tcW w:w="517" w:type="dxa"/>
          </w:tcPr>
          <w:p w14:paraId="100F0333" w14:textId="77777777" w:rsidR="00767EE7" w:rsidRDefault="00767EE7" w:rsidP="00E036A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AFA7E97" w14:textId="77777777" w:rsidR="00767EE7" w:rsidRDefault="00767EE7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6D73022" w14:textId="77777777" w:rsidR="00767EE7" w:rsidRDefault="00767EE7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85E7AEA" w14:textId="77777777" w:rsidR="00767EE7" w:rsidRDefault="00767EE7" w:rsidP="00E036AA">
            <w:r>
              <w:rPr>
                <w:sz w:val="16"/>
                <w:szCs w:val="16"/>
              </w:rPr>
              <w:t>R4-2410268</w:t>
            </w:r>
          </w:p>
        </w:tc>
        <w:tc>
          <w:tcPr>
            <w:tcW w:w="1597" w:type="dxa"/>
          </w:tcPr>
          <w:p w14:paraId="0B9E58CC" w14:textId="77777777" w:rsidR="00767EE7" w:rsidRDefault="00767EE7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4C15244" w14:textId="77777777" w:rsidR="00767EE7" w:rsidRDefault="00767EE7" w:rsidP="00E036AA">
            <w:r>
              <w:rPr>
                <w:sz w:val="16"/>
                <w:szCs w:val="16"/>
              </w:rPr>
              <w:t>IoT_NTN_enh-Perf</w:t>
            </w:r>
          </w:p>
        </w:tc>
        <w:tc>
          <w:tcPr>
            <w:tcW w:w="2323" w:type="dxa"/>
          </w:tcPr>
          <w:p w14:paraId="177DD179" w14:textId="77777777" w:rsidR="00767EE7" w:rsidRDefault="00767EE7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D9CF78" w14:textId="77777777" w:rsidR="00767EE7" w:rsidRDefault="00767EE7" w:rsidP="00E036AA">
            <w:pPr>
              <w:rPr>
                <w:sz w:val="16"/>
                <w:szCs w:val="16"/>
              </w:rPr>
            </w:pPr>
          </w:p>
        </w:tc>
      </w:tr>
    </w:tbl>
    <w:p w14:paraId="7C5F8658" w14:textId="77777777" w:rsidR="0074393C" w:rsidRDefault="0074393C" w:rsidP="0074393C"/>
    <w:p w14:paraId="77B1E0DE" w14:textId="77777777" w:rsidR="0074393C" w:rsidRDefault="0074393C" w:rsidP="0074393C"/>
    <w:p w14:paraId="415D7D06" w14:textId="27CFA3C3" w:rsidR="00BF5C5A" w:rsidRDefault="00BF5C5A" w:rsidP="00BF5C5A">
      <w:pPr>
        <w:pStyle w:val="Heading2"/>
        <w:rPr>
          <w:rFonts w:cs="Arial"/>
          <w:noProof/>
        </w:rPr>
      </w:pPr>
      <w:r w:rsidRPr="00BF5C5A">
        <w:rPr>
          <w:noProof/>
        </w:rPr>
        <w:t>RP-241408</w:t>
      </w:r>
    </w:p>
    <w:p w14:paraId="3A92207A" w14:textId="74350A68" w:rsidR="00BF5C5A" w:rsidRPr="004347C0" w:rsidRDefault="00BF5C5A" w:rsidP="00BF5C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BF5C5A">
        <w:rPr>
          <w:rFonts w:ascii="Arial" w:hAnsi="Arial" w:cs="Arial"/>
          <w:b/>
          <w:bCs/>
        </w:rPr>
        <w:t>RAN4 CRs to Introduction of the Extended L-band (UL 1668-1675MHz, DL 1518-1525MHz) for IoT NTN</w:t>
      </w:r>
    </w:p>
    <w:p w14:paraId="12F4C53C" w14:textId="0C1EAE4D" w:rsidR="00BF5C5A" w:rsidRDefault="00BF5C5A" w:rsidP="00BF5C5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10.3.1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67EE7" w:rsidRPr="004E535C" w14:paraId="0C0797B4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E5793A6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C81C94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FD0200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42A897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84AACF4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D9EF78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C4BED7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8D9F57A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CAB2C14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DC6BE2D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C7AA60D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8413B89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9959F28" w14:textId="77777777" w:rsidR="00767EE7" w:rsidRPr="00BF1EB6" w:rsidRDefault="00767EE7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67EE7" w14:paraId="4E975065" w14:textId="77777777" w:rsidTr="00E036AA">
        <w:tc>
          <w:tcPr>
            <w:tcW w:w="879" w:type="dxa"/>
          </w:tcPr>
          <w:p w14:paraId="1A538386" w14:textId="77777777" w:rsidR="00767EE7" w:rsidRDefault="00767EE7" w:rsidP="00E036AA">
            <w:r>
              <w:rPr>
                <w:sz w:val="16"/>
                <w:szCs w:val="16"/>
              </w:rPr>
              <w:t>36.764</w:t>
            </w:r>
          </w:p>
        </w:tc>
        <w:tc>
          <w:tcPr>
            <w:tcW w:w="637" w:type="dxa"/>
          </w:tcPr>
          <w:p w14:paraId="10E968D3" w14:textId="77777777" w:rsidR="00767EE7" w:rsidRDefault="00767EE7" w:rsidP="00E036AA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65672285" w14:textId="77777777" w:rsidR="00767EE7" w:rsidRDefault="00767EE7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A4272D" w14:textId="77777777" w:rsidR="00767EE7" w:rsidRDefault="00767EE7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7FC189" w14:textId="77777777" w:rsidR="00767EE7" w:rsidRDefault="00767EE7" w:rsidP="00E036AA">
            <w:r>
              <w:rPr>
                <w:sz w:val="16"/>
                <w:szCs w:val="16"/>
              </w:rPr>
              <w:t>(IoT_NTN_extLband) CR to 36.764 for IoT-NTN UE RF requirements (Rel-18)</w:t>
            </w:r>
          </w:p>
        </w:tc>
        <w:tc>
          <w:tcPr>
            <w:tcW w:w="517" w:type="dxa"/>
          </w:tcPr>
          <w:p w14:paraId="64309CF4" w14:textId="77777777" w:rsidR="00767EE7" w:rsidRDefault="00767EE7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0223F8" w14:textId="77777777" w:rsidR="00767EE7" w:rsidRDefault="00767EE7" w:rsidP="00E036AA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52AA714" w14:textId="77777777" w:rsidR="00767EE7" w:rsidRDefault="00767EE7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05876C5" w14:textId="77777777" w:rsidR="00767EE7" w:rsidRDefault="00767EE7" w:rsidP="00E036AA">
            <w:r>
              <w:rPr>
                <w:sz w:val="16"/>
                <w:szCs w:val="16"/>
              </w:rPr>
              <w:t>R4-2407316</w:t>
            </w:r>
          </w:p>
        </w:tc>
        <w:tc>
          <w:tcPr>
            <w:tcW w:w="1597" w:type="dxa"/>
          </w:tcPr>
          <w:p w14:paraId="2CD12880" w14:textId="77777777" w:rsidR="00767EE7" w:rsidRDefault="00767EE7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F0B9488" w14:textId="77777777" w:rsidR="00767EE7" w:rsidRDefault="00767EE7" w:rsidP="00E036AA">
            <w:r>
              <w:rPr>
                <w:sz w:val="16"/>
                <w:szCs w:val="16"/>
              </w:rPr>
              <w:t>IoT_NTN_extLband</w:t>
            </w:r>
          </w:p>
        </w:tc>
        <w:tc>
          <w:tcPr>
            <w:tcW w:w="2323" w:type="dxa"/>
          </w:tcPr>
          <w:p w14:paraId="2A4E2409" w14:textId="77777777" w:rsidR="00767EE7" w:rsidRDefault="00767EE7" w:rsidP="00E036AA">
            <w:r>
              <w:rPr>
                <w:sz w:val="16"/>
                <w:szCs w:val="16"/>
              </w:rPr>
              <w:t>7, 7.2.1, 7.2.2</w:t>
            </w:r>
          </w:p>
        </w:tc>
        <w:tc>
          <w:tcPr>
            <w:tcW w:w="998" w:type="dxa"/>
          </w:tcPr>
          <w:p w14:paraId="12C94636" w14:textId="77777777" w:rsidR="00767EE7" w:rsidRDefault="00767EE7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33F4B43" w14:textId="77777777" w:rsidR="00BF5C5A" w:rsidRDefault="00BF5C5A" w:rsidP="00BF5C5A"/>
    <w:p w14:paraId="41890A50" w14:textId="77777777" w:rsidR="00BF5C5A" w:rsidRDefault="00BF5C5A" w:rsidP="0074393C"/>
    <w:p w14:paraId="55A7CF4C" w14:textId="4647CF54" w:rsidR="00BF5C5A" w:rsidRDefault="00B252F2" w:rsidP="00BF5C5A">
      <w:pPr>
        <w:pStyle w:val="Heading2"/>
        <w:rPr>
          <w:rFonts w:cs="Arial"/>
          <w:noProof/>
        </w:rPr>
      </w:pPr>
      <w:r w:rsidRPr="00B252F2">
        <w:rPr>
          <w:noProof/>
        </w:rPr>
        <w:lastRenderedPageBreak/>
        <w:t>RP-241409</w:t>
      </w:r>
    </w:p>
    <w:p w14:paraId="21C88821" w14:textId="71CDB62A" w:rsidR="00BF5C5A" w:rsidRPr="004347C0" w:rsidRDefault="00BF5C5A" w:rsidP="00BF5C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B764AA" w:rsidRPr="00B764AA">
        <w:rPr>
          <w:rFonts w:ascii="Arial" w:hAnsi="Arial" w:cs="Arial"/>
          <w:b/>
          <w:bCs/>
        </w:rPr>
        <w:t>RAN4 CRs Introduction of FDD LTE band (L+S band) for IoT NTN operation</w:t>
      </w:r>
    </w:p>
    <w:p w14:paraId="251B1496" w14:textId="24B0D1B4" w:rsidR="00BF5C5A" w:rsidRDefault="00BF5C5A" w:rsidP="00BF5C5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</w:t>
      </w:r>
      <w:r w:rsidR="00B764AA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</w:t>
      </w:r>
      <w:r w:rsidR="00B764AA">
        <w:rPr>
          <w:rFonts w:ascii="Arial" w:hAnsi="Arial" w:cs="Arial"/>
          <w:b/>
          <w:bCs/>
        </w:rPr>
        <w:t>2</w:t>
      </w:r>
    </w:p>
    <w:p w14:paraId="1AF1739E" w14:textId="5E4B92E9" w:rsidR="00BF5C5A" w:rsidRDefault="00B35965" w:rsidP="00BF5C5A">
      <w:r>
        <w:t>This is withdrawn.</w:t>
      </w:r>
    </w:p>
    <w:p w14:paraId="67A8E6B6" w14:textId="77777777" w:rsidR="00BF5C5A" w:rsidRDefault="00BF5C5A" w:rsidP="0074393C"/>
    <w:p w14:paraId="55E519E7" w14:textId="21D626E6" w:rsidR="00BF5C5A" w:rsidRDefault="00B252F2" w:rsidP="00BF5C5A">
      <w:pPr>
        <w:pStyle w:val="Heading2"/>
        <w:rPr>
          <w:rFonts w:cs="Arial"/>
          <w:noProof/>
        </w:rPr>
      </w:pPr>
      <w:r w:rsidRPr="00B252F2">
        <w:rPr>
          <w:noProof/>
        </w:rPr>
        <w:t>RP-241410</w:t>
      </w:r>
    </w:p>
    <w:p w14:paraId="511FA449" w14:textId="100911D2" w:rsidR="00BF5C5A" w:rsidRPr="004347C0" w:rsidRDefault="00BF5C5A" w:rsidP="00BF5C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B252F2" w:rsidRPr="00B252F2">
        <w:rPr>
          <w:rFonts w:ascii="Arial" w:hAnsi="Arial" w:cs="Arial"/>
          <w:b/>
          <w:bCs/>
        </w:rPr>
        <w:t>RAN4 CRs to Rel-18 LTE-Advanced CA for x bands (2&lt;=x&lt;= 6) DL with y bands (y=1, 2) UL</w:t>
      </w:r>
    </w:p>
    <w:p w14:paraId="45EE578A" w14:textId="77D595E1" w:rsidR="00BF5C5A" w:rsidRDefault="00BF5C5A" w:rsidP="00BF5C5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</w:t>
      </w:r>
      <w:r w:rsidR="00B252F2">
        <w:rPr>
          <w:rFonts w:ascii="Arial" w:hAnsi="Arial" w:cs="Arial"/>
          <w:b/>
          <w:bCs/>
        </w:rPr>
        <w:t>3.3</w:t>
      </w:r>
      <w:r>
        <w:rPr>
          <w:rFonts w:ascii="Arial" w:hAnsi="Arial" w:cs="Arial"/>
          <w:b/>
          <w:bCs/>
        </w:rPr>
        <w:t>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D193A" w:rsidRPr="004E535C" w14:paraId="74D5E8CF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83B4F04" w14:textId="77777777" w:rsidR="00FD193A" w:rsidRPr="00BF1EB6" w:rsidRDefault="00FD193A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532CBC" w14:textId="77777777" w:rsidR="00FD193A" w:rsidRPr="00BF1EB6" w:rsidRDefault="00FD193A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E811CC" w14:textId="77777777" w:rsidR="00FD193A" w:rsidRPr="00BF1EB6" w:rsidRDefault="00FD193A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FF8F5C" w14:textId="77777777" w:rsidR="00FD193A" w:rsidRPr="00BF1EB6" w:rsidRDefault="00FD193A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B2B8481" w14:textId="77777777" w:rsidR="00FD193A" w:rsidRPr="00BF1EB6" w:rsidRDefault="00FD193A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8718AA" w14:textId="77777777" w:rsidR="00FD193A" w:rsidRPr="00BF1EB6" w:rsidRDefault="00FD193A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C9F665" w14:textId="77777777" w:rsidR="00FD193A" w:rsidRPr="00BF1EB6" w:rsidRDefault="00FD193A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AFE42DB" w14:textId="77777777" w:rsidR="00FD193A" w:rsidRPr="00BF1EB6" w:rsidRDefault="00FD193A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7578DF1" w14:textId="77777777" w:rsidR="00FD193A" w:rsidRPr="00BF1EB6" w:rsidRDefault="00FD193A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4ED5434" w14:textId="77777777" w:rsidR="00FD193A" w:rsidRPr="00BF1EB6" w:rsidRDefault="00FD193A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FC44042" w14:textId="77777777" w:rsidR="00FD193A" w:rsidRPr="00BF1EB6" w:rsidRDefault="00FD193A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E1F713" w14:textId="77777777" w:rsidR="00FD193A" w:rsidRPr="00BF1EB6" w:rsidRDefault="00FD193A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D0583D" w14:textId="77777777" w:rsidR="00FD193A" w:rsidRPr="00BF1EB6" w:rsidRDefault="00FD193A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D193A" w14:paraId="5A7A19DE" w14:textId="77777777" w:rsidTr="00E036AA">
        <w:tc>
          <w:tcPr>
            <w:tcW w:w="879" w:type="dxa"/>
          </w:tcPr>
          <w:p w14:paraId="4D51466F" w14:textId="77777777" w:rsidR="00FD193A" w:rsidRDefault="00FD193A" w:rsidP="00E036AA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207E644" w14:textId="77777777" w:rsidR="00FD193A" w:rsidRDefault="00FD193A" w:rsidP="00E036AA">
            <w:r>
              <w:rPr>
                <w:sz w:val="16"/>
                <w:szCs w:val="16"/>
              </w:rPr>
              <w:t>6047</w:t>
            </w:r>
          </w:p>
        </w:tc>
        <w:tc>
          <w:tcPr>
            <w:tcW w:w="517" w:type="dxa"/>
          </w:tcPr>
          <w:p w14:paraId="4419A5A8" w14:textId="77777777" w:rsidR="00FD193A" w:rsidRDefault="00FD193A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F4E78A" w14:textId="77777777" w:rsidR="00FD193A" w:rsidRDefault="00FD193A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6353E1" w14:textId="77777777" w:rsidR="00FD193A" w:rsidRDefault="00FD193A" w:rsidP="00E036AA">
            <w:r>
              <w:rPr>
                <w:sz w:val="16"/>
                <w:szCs w:val="16"/>
              </w:rPr>
              <w:t>CR Bug Fixes 36101-i50_s00-07</w:t>
            </w:r>
          </w:p>
        </w:tc>
        <w:tc>
          <w:tcPr>
            <w:tcW w:w="517" w:type="dxa"/>
          </w:tcPr>
          <w:p w14:paraId="2995A1CD" w14:textId="77777777" w:rsidR="00FD193A" w:rsidRDefault="00FD193A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6CFEC0" w14:textId="77777777" w:rsidR="00FD193A" w:rsidRDefault="00FD193A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C75FE51" w14:textId="77777777" w:rsidR="00FD193A" w:rsidRDefault="00FD193A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5AA38ED" w14:textId="77777777" w:rsidR="00FD193A" w:rsidRDefault="00FD193A" w:rsidP="00E036AA">
            <w:r>
              <w:rPr>
                <w:sz w:val="16"/>
                <w:szCs w:val="16"/>
              </w:rPr>
              <w:t>R4-2410588</w:t>
            </w:r>
          </w:p>
        </w:tc>
        <w:tc>
          <w:tcPr>
            <w:tcW w:w="1597" w:type="dxa"/>
          </w:tcPr>
          <w:p w14:paraId="2E56AB39" w14:textId="77777777" w:rsidR="00FD193A" w:rsidRDefault="00FD193A" w:rsidP="00E036A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DF37C5A" w14:textId="77777777" w:rsidR="00FD193A" w:rsidRDefault="00FD193A" w:rsidP="00E036AA">
            <w:r>
              <w:rPr>
                <w:sz w:val="16"/>
                <w:szCs w:val="16"/>
              </w:rPr>
              <w:t>LTE_CA_R18_xBDL_yBUL</w:t>
            </w:r>
          </w:p>
        </w:tc>
        <w:tc>
          <w:tcPr>
            <w:tcW w:w="2323" w:type="dxa"/>
          </w:tcPr>
          <w:p w14:paraId="10F66FF3" w14:textId="77777777" w:rsidR="00FD193A" w:rsidRDefault="00FD193A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317C4A" w14:textId="77777777" w:rsidR="00FD193A" w:rsidRDefault="00FD193A" w:rsidP="00E036AA">
            <w:pPr>
              <w:rPr>
                <w:sz w:val="16"/>
                <w:szCs w:val="16"/>
              </w:rPr>
            </w:pPr>
          </w:p>
        </w:tc>
      </w:tr>
      <w:tr w:rsidR="00FD193A" w14:paraId="21587C03" w14:textId="77777777" w:rsidTr="00E036AA">
        <w:tc>
          <w:tcPr>
            <w:tcW w:w="879" w:type="dxa"/>
          </w:tcPr>
          <w:p w14:paraId="193F4493" w14:textId="77777777" w:rsidR="00FD193A" w:rsidRDefault="00FD193A" w:rsidP="00E036AA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B367699" w14:textId="77777777" w:rsidR="00FD193A" w:rsidRDefault="00FD193A" w:rsidP="00E036AA">
            <w:r>
              <w:rPr>
                <w:sz w:val="16"/>
                <w:szCs w:val="16"/>
              </w:rPr>
              <w:t>6049</w:t>
            </w:r>
          </w:p>
        </w:tc>
        <w:tc>
          <w:tcPr>
            <w:tcW w:w="517" w:type="dxa"/>
          </w:tcPr>
          <w:p w14:paraId="63709216" w14:textId="77777777" w:rsidR="00FD193A" w:rsidRDefault="00FD193A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A15345" w14:textId="77777777" w:rsidR="00FD193A" w:rsidRDefault="00FD193A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0472E0" w14:textId="77777777" w:rsidR="00FD193A" w:rsidRDefault="00FD193A" w:rsidP="00E036AA">
            <w:r>
              <w:rPr>
                <w:sz w:val="16"/>
                <w:szCs w:val="16"/>
              </w:rPr>
              <w:t>CR into 36.101 Correction to band combination tables</w:t>
            </w:r>
          </w:p>
        </w:tc>
        <w:tc>
          <w:tcPr>
            <w:tcW w:w="517" w:type="dxa"/>
          </w:tcPr>
          <w:p w14:paraId="5DB80278" w14:textId="77777777" w:rsidR="00FD193A" w:rsidRDefault="00FD193A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43A29D" w14:textId="77777777" w:rsidR="00FD193A" w:rsidRDefault="00FD193A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8C245E3" w14:textId="77777777" w:rsidR="00FD193A" w:rsidRDefault="00FD193A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000022F" w14:textId="77777777" w:rsidR="00FD193A" w:rsidRDefault="00FD193A" w:rsidP="00E036AA">
            <w:r>
              <w:rPr>
                <w:sz w:val="16"/>
                <w:szCs w:val="16"/>
              </w:rPr>
              <w:t>R4-2408727</w:t>
            </w:r>
          </w:p>
        </w:tc>
        <w:tc>
          <w:tcPr>
            <w:tcW w:w="1597" w:type="dxa"/>
          </w:tcPr>
          <w:p w14:paraId="2B60B47F" w14:textId="77777777" w:rsidR="00FD193A" w:rsidRDefault="00FD193A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7F9236F" w14:textId="77777777" w:rsidR="00FD193A" w:rsidRDefault="00FD193A" w:rsidP="00E036AA">
            <w:r>
              <w:rPr>
                <w:sz w:val="16"/>
                <w:szCs w:val="16"/>
              </w:rPr>
              <w:t>LTE_CA_R18_xBDL_yBUL</w:t>
            </w:r>
          </w:p>
        </w:tc>
        <w:tc>
          <w:tcPr>
            <w:tcW w:w="2323" w:type="dxa"/>
          </w:tcPr>
          <w:p w14:paraId="6BD1351C" w14:textId="77777777" w:rsidR="00FD193A" w:rsidRDefault="00FD193A" w:rsidP="00E036AA">
            <w:r>
              <w:rPr>
                <w:sz w:val="16"/>
                <w:szCs w:val="16"/>
              </w:rPr>
              <w:t>5.6A.1</w:t>
            </w:r>
          </w:p>
        </w:tc>
        <w:tc>
          <w:tcPr>
            <w:tcW w:w="998" w:type="dxa"/>
          </w:tcPr>
          <w:p w14:paraId="53EF6091" w14:textId="77777777" w:rsidR="00FD193A" w:rsidRDefault="00FD193A" w:rsidP="00E036AA">
            <w:r>
              <w:rPr>
                <w:sz w:val="16"/>
                <w:szCs w:val="16"/>
              </w:rPr>
              <w:t xml:space="preserve">TS/TR ... CR ...; TS 38.521-1; TS/TR ... CR ... </w:t>
            </w:r>
          </w:p>
        </w:tc>
      </w:tr>
      <w:tr w:rsidR="00FD193A" w14:paraId="3F5C5D36" w14:textId="77777777" w:rsidTr="00E036AA">
        <w:tc>
          <w:tcPr>
            <w:tcW w:w="879" w:type="dxa"/>
          </w:tcPr>
          <w:p w14:paraId="5A9A30B1" w14:textId="77777777" w:rsidR="00FD193A" w:rsidRDefault="00FD193A" w:rsidP="00E036AA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84AD994" w14:textId="77777777" w:rsidR="00FD193A" w:rsidRDefault="00FD193A" w:rsidP="00E036AA">
            <w:r>
              <w:rPr>
                <w:sz w:val="16"/>
                <w:szCs w:val="16"/>
              </w:rPr>
              <w:t>6050</w:t>
            </w:r>
          </w:p>
        </w:tc>
        <w:tc>
          <w:tcPr>
            <w:tcW w:w="517" w:type="dxa"/>
          </w:tcPr>
          <w:p w14:paraId="1A89F675" w14:textId="77777777" w:rsidR="00FD193A" w:rsidRDefault="00FD193A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C0AB5D" w14:textId="77777777" w:rsidR="00FD193A" w:rsidRDefault="00FD193A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7AE5DA" w14:textId="77777777" w:rsidR="00FD193A" w:rsidRDefault="00FD193A" w:rsidP="00E036AA">
            <w:r>
              <w:rPr>
                <w:sz w:val="16"/>
                <w:szCs w:val="16"/>
              </w:rPr>
              <w:t>CR for 36.101 removal of illegal chacarters from CA acronymns</w:t>
            </w:r>
          </w:p>
        </w:tc>
        <w:tc>
          <w:tcPr>
            <w:tcW w:w="517" w:type="dxa"/>
          </w:tcPr>
          <w:p w14:paraId="18D0B896" w14:textId="77777777" w:rsidR="00FD193A" w:rsidRDefault="00FD193A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46048C" w14:textId="77777777" w:rsidR="00FD193A" w:rsidRDefault="00FD193A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B292F3A" w14:textId="77777777" w:rsidR="00FD193A" w:rsidRDefault="00FD193A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60578AC" w14:textId="77777777" w:rsidR="00FD193A" w:rsidRDefault="00FD193A" w:rsidP="00E036AA">
            <w:r>
              <w:rPr>
                <w:sz w:val="16"/>
                <w:szCs w:val="16"/>
              </w:rPr>
              <w:t>R4-2408728</w:t>
            </w:r>
          </w:p>
        </w:tc>
        <w:tc>
          <w:tcPr>
            <w:tcW w:w="1597" w:type="dxa"/>
          </w:tcPr>
          <w:p w14:paraId="5AF32597" w14:textId="77777777" w:rsidR="00FD193A" w:rsidRDefault="00FD193A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CF5FA28" w14:textId="77777777" w:rsidR="00FD193A" w:rsidRDefault="00FD193A" w:rsidP="00E036AA">
            <w:r>
              <w:rPr>
                <w:sz w:val="16"/>
                <w:szCs w:val="16"/>
              </w:rPr>
              <w:t>LTE_CA_R18_xBDL_yBUL</w:t>
            </w:r>
          </w:p>
        </w:tc>
        <w:tc>
          <w:tcPr>
            <w:tcW w:w="2323" w:type="dxa"/>
          </w:tcPr>
          <w:p w14:paraId="438AA460" w14:textId="77777777" w:rsidR="00FD193A" w:rsidRDefault="00FD193A" w:rsidP="00E036AA">
            <w:r>
              <w:rPr>
                <w:sz w:val="16"/>
                <w:szCs w:val="16"/>
              </w:rPr>
              <w:t>5.6A.1</w:t>
            </w:r>
          </w:p>
        </w:tc>
        <w:tc>
          <w:tcPr>
            <w:tcW w:w="998" w:type="dxa"/>
          </w:tcPr>
          <w:p w14:paraId="38D0DA88" w14:textId="77777777" w:rsidR="00FD193A" w:rsidRDefault="00FD193A" w:rsidP="00E036AA">
            <w:r>
              <w:rPr>
                <w:sz w:val="16"/>
                <w:szCs w:val="16"/>
              </w:rPr>
              <w:t xml:space="preserve">TS/TR ... CR ...; TS 38.521-1; TS/TR ... CR ... </w:t>
            </w:r>
          </w:p>
        </w:tc>
      </w:tr>
      <w:tr w:rsidR="00FD193A" w14:paraId="01934C43" w14:textId="77777777" w:rsidTr="00E036AA">
        <w:tc>
          <w:tcPr>
            <w:tcW w:w="879" w:type="dxa"/>
          </w:tcPr>
          <w:p w14:paraId="5570B73C" w14:textId="77777777" w:rsidR="00FD193A" w:rsidRDefault="00FD193A" w:rsidP="00E036AA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03251BC" w14:textId="77777777" w:rsidR="00FD193A" w:rsidRDefault="00FD193A" w:rsidP="00E036AA">
            <w:r>
              <w:rPr>
                <w:sz w:val="16"/>
                <w:szCs w:val="16"/>
              </w:rPr>
              <w:t>6051</w:t>
            </w:r>
          </w:p>
        </w:tc>
        <w:tc>
          <w:tcPr>
            <w:tcW w:w="517" w:type="dxa"/>
          </w:tcPr>
          <w:p w14:paraId="05768A71" w14:textId="77777777" w:rsidR="00FD193A" w:rsidRDefault="00FD193A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A9CF2B" w14:textId="77777777" w:rsidR="00FD193A" w:rsidRDefault="00FD193A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7D6E5A" w14:textId="77777777" w:rsidR="00FD193A" w:rsidRDefault="00FD193A" w:rsidP="00E036AA">
            <w:r>
              <w:rPr>
                <w:sz w:val="16"/>
                <w:szCs w:val="16"/>
              </w:rPr>
              <w:t>(LTE_CA_R18_xBDL_yBUL) BigCr to TS 36.101:   Introduction of completed new LTE-A CA combinations</w:t>
            </w:r>
          </w:p>
        </w:tc>
        <w:tc>
          <w:tcPr>
            <w:tcW w:w="517" w:type="dxa"/>
          </w:tcPr>
          <w:p w14:paraId="06FF4259" w14:textId="77777777" w:rsidR="00FD193A" w:rsidRDefault="00FD193A" w:rsidP="00E036A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9A10709" w14:textId="77777777" w:rsidR="00FD193A" w:rsidRDefault="00FD193A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1978850" w14:textId="77777777" w:rsidR="00FD193A" w:rsidRDefault="00FD193A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D5526B3" w14:textId="77777777" w:rsidR="00FD193A" w:rsidRDefault="00FD193A" w:rsidP="00E036AA">
            <w:r>
              <w:rPr>
                <w:sz w:val="16"/>
                <w:szCs w:val="16"/>
              </w:rPr>
              <w:t>R4-2409156</w:t>
            </w:r>
          </w:p>
        </w:tc>
        <w:tc>
          <w:tcPr>
            <w:tcW w:w="1597" w:type="dxa"/>
          </w:tcPr>
          <w:p w14:paraId="36BA7F5D" w14:textId="77777777" w:rsidR="00FD193A" w:rsidRDefault="00FD193A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BB4EC10" w14:textId="77777777" w:rsidR="00FD193A" w:rsidRDefault="00FD193A" w:rsidP="00E036AA">
            <w:r>
              <w:rPr>
                <w:sz w:val="16"/>
                <w:szCs w:val="16"/>
              </w:rPr>
              <w:t>LTE_CA_R18_xBDL_yBUL-Core</w:t>
            </w:r>
          </w:p>
        </w:tc>
        <w:tc>
          <w:tcPr>
            <w:tcW w:w="2323" w:type="dxa"/>
          </w:tcPr>
          <w:p w14:paraId="56D0F8BA" w14:textId="77777777" w:rsidR="00FD193A" w:rsidRDefault="00FD193A" w:rsidP="00E036AA">
            <w:r>
              <w:rPr>
                <w:sz w:val="16"/>
                <w:szCs w:val="16"/>
              </w:rPr>
              <w:t>5.6A, 6.2.2A, 6.2.4A, 6.2.2A.5, 6.2.5, 6.6.3.2A, 6.6.3.3A, 7.3.1, 7.3.1A</w:t>
            </w:r>
          </w:p>
        </w:tc>
        <w:tc>
          <w:tcPr>
            <w:tcW w:w="998" w:type="dxa"/>
          </w:tcPr>
          <w:p w14:paraId="29E2EC63" w14:textId="77777777" w:rsidR="00FD193A" w:rsidRDefault="00FD193A" w:rsidP="00E036AA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</w:tbl>
    <w:p w14:paraId="63A12CDC" w14:textId="77777777" w:rsidR="00BF5C5A" w:rsidRDefault="00BF5C5A" w:rsidP="00BF5C5A"/>
    <w:p w14:paraId="18A03A31" w14:textId="77777777" w:rsidR="00BF5C5A" w:rsidRDefault="00BF5C5A" w:rsidP="0074393C"/>
    <w:p w14:paraId="5E39CD3A" w14:textId="4AF17F1C" w:rsidR="00BF5C5A" w:rsidRDefault="005B481F" w:rsidP="00BF5C5A">
      <w:pPr>
        <w:pStyle w:val="Heading2"/>
        <w:rPr>
          <w:rFonts w:cs="Arial"/>
          <w:noProof/>
        </w:rPr>
      </w:pPr>
      <w:r w:rsidRPr="005B481F">
        <w:rPr>
          <w:noProof/>
        </w:rPr>
        <w:t>RP-241411</w:t>
      </w:r>
    </w:p>
    <w:p w14:paraId="6A8317B0" w14:textId="32DCC09A" w:rsidR="00BF5C5A" w:rsidRPr="004347C0" w:rsidRDefault="00BF5C5A" w:rsidP="00BF5C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B481F" w:rsidRPr="005B481F">
        <w:rPr>
          <w:rFonts w:ascii="Arial" w:hAnsi="Arial" w:cs="Arial"/>
          <w:b/>
          <w:bCs/>
        </w:rPr>
        <w:t>RAN4 CRs to closed NB-IoT / eMTC core &amp; performance requirements for NTN</w:t>
      </w:r>
    </w:p>
    <w:p w14:paraId="4230B12D" w14:textId="756A6A56" w:rsidR="00BF5C5A" w:rsidRDefault="00BF5C5A" w:rsidP="00BF5C5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</w:t>
      </w:r>
      <w:r w:rsidR="005B481F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023E0" w:rsidRPr="004E535C" w14:paraId="5C29E1CF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BB1B46" w14:textId="77777777" w:rsidR="003023E0" w:rsidRPr="00BF1EB6" w:rsidRDefault="003023E0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122107" w14:textId="77777777" w:rsidR="003023E0" w:rsidRPr="00BF1EB6" w:rsidRDefault="003023E0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89BFCB" w14:textId="77777777" w:rsidR="003023E0" w:rsidRPr="00BF1EB6" w:rsidRDefault="003023E0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8F95B4" w14:textId="77777777" w:rsidR="003023E0" w:rsidRPr="00BF1EB6" w:rsidRDefault="003023E0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F6EF4C0" w14:textId="77777777" w:rsidR="003023E0" w:rsidRPr="00BF1EB6" w:rsidRDefault="003023E0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B06C33" w14:textId="77777777" w:rsidR="003023E0" w:rsidRPr="00BF1EB6" w:rsidRDefault="003023E0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33C382" w14:textId="77777777" w:rsidR="003023E0" w:rsidRPr="00BF1EB6" w:rsidRDefault="003023E0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9E02A0B" w14:textId="77777777" w:rsidR="003023E0" w:rsidRPr="00BF1EB6" w:rsidRDefault="003023E0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7B9BD58" w14:textId="77777777" w:rsidR="003023E0" w:rsidRPr="00BF1EB6" w:rsidRDefault="003023E0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BA1882C" w14:textId="77777777" w:rsidR="003023E0" w:rsidRPr="00BF1EB6" w:rsidRDefault="003023E0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EF1EA76" w14:textId="77777777" w:rsidR="003023E0" w:rsidRPr="00BF1EB6" w:rsidRDefault="003023E0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1BC689C" w14:textId="77777777" w:rsidR="003023E0" w:rsidRPr="00BF1EB6" w:rsidRDefault="003023E0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4062E44" w14:textId="77777777" w:rsidR="003023E0" w:rsidRPr="00BF1EB6" w:rsidRDefault="003023E0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023E0" w14:paraId="1149FD80" w14:textId="77777777" w:rsidTr="00E036AA">
        <w:tc>
          <w:tcPr>
            <w:tcW w:w="879" w:type="dxa"/>
          </w:tcPr>
          <w:p w14:paraId="4DC8ACBF" w14:textId="77777777" w:rsidR="003023E0" w:rsidRDefault="003023E0" w:rsidP="00E036AA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26980078" w14:textId="77777777" w:rsidR="003023E0" w:rsidRDefault="003023E0" w:rsidP="00E036AA"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 w14:paraId="3056B058" w14:textId="77777777" w:rsidR="003023E0" w:rsidRDefault="003023E0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B7F504" w14:textId="77777777" w:rsidR="003023E0" w:rsidRDefault="003023E0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3F5427" w14:textId="77777777" w:rsidR="003023E0" w:rsidRDefault="003023E0" w:rsidP="00E036AA">
            <w:r>
              <w:rPr>
                <w:sz w:val="16"/>
                <w:szCs w:val="16"/>
              </w:rPr>
              <w:t>(LTE_NBIOT_eMTC_NTN_req-Core)CR for TS 36.108, Correction on antenna connector for RF requirements</w:t>
            </w:r>
          </w:p>
        </w:tc>
        <w:tc>
          <w:tcPr>
            <w:tcW w:w="517" w:type="dxa"/>
          </w:tcPr>
          <w:p w14:paraId="5C8C0A66" w14:textId="77777777" w:rsidR="003023E0" w:rsidRDefault="003023E0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77C7AC" w14:textId="77777777" w:rsidR="003023E0" w:rsidRDefault="003023E0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533B215" w14:textId="77777777" w:rsidR="003023E0" w:rsidRDefault="003023E0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B4383A1" w14:textId="77777777" w:rsidR="003023E0" w:rsidRDefault="003023E0" w:rsidP="00E036AA">
            <w:r>
              <w:rPr>
                <w:sz w:val="16"/>
                <w:szCs w:val="16"/>
              </w:rPr>
              <w:t>R4-2407466</w:t>
            </w:r>
          </w:p>
        </w:tc>
        <w:tc>
          <w:tcPr>
            <w:tcW w:w="1597" w:type="dxa"/>
          </w:tcPr>
          <w:p w14:paraId="781D9392" w14:textId="77777777" w:rsidR="003023E0" w:rsidRDefault="003023E0" w:rsidP="00E036A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1B3514F" w14:textId="77777777" w:rsidR="003023E0" w:rsidRDefault="003023E0" w:rsidP="00E036AA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7743148B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781852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</w:tr>
      <w:tr w:rsidR="003023E0" w14:paraId="24D65ACD" w14:textId="77777777" w:rsidTr="00E036AA">
        <w:tc>
          <w:tcPr>
            <w:tcW w:w="879" w:type="dxa"/>
          </w:tcPr>
          <w:p w14:paraId="5E8EC6B4" w14:textId="77777777" w:rsidR="003023E0" w:rsidRDefault="003023E0" w:rsidP="00E036AA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2669D1DE" w14:textId="77777777" w:rsidR="003023E0" w:rsidRDefault="003023E0" w:rsidP="00E036AA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44A4E965" w14:textId="77777777" w:rsidR="003023E0" w:rsidRDefault="003023E0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9AA6EE" w14:textId="77777777" w:rsidR="003023E0" w:rsidRDefault="003023E0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02A6C5" w14:textId="77777777" w:rsidR="003023E0" w:rsidRDefault="003023E0" w:rsidP="00E036AA">
            <w:r>
              <w:rPr>
                <w:sz w:val="16"/>
                <w:szCs w:val="16"/>
              </w:rPr>
              <w:t>(LTE_NBIOT_eMTC_NTN_req-Core)CR for TS 36.108, Correction on general SAN transmitter spurious emission limits</w:t>
            </w:r>
          </w:p>
        </w:tc>
        <w:tc>
          <w:tcPr>
            <w:tcW w:w="517" w:type="dxa"/>
          </w:tcPr>
          <w:p w14:paraId="15C490C9" w14:textId="77777777" w:rsidR="003023E0" w:rsidRDefault="003023E0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F331DB" w14:textId="77777777" w:rsidR="003023E0" w:rsidRDefault="003023E0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CCC794B" w14:textId="77777777" w:rsidR="003023E0" w:rsidRDefault="003023E0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B56312D" w14:textId="77777777" w:rsidR="003023E0" w:rsidRDefault="003023E0" w:rsidP="00E036AA">
            <w:r>
              <w:rPr>
                <w:sz w:val="16"/>
                <w:szCs w:val="16"/>
              </w:rPr>
              <w:t>R4-2407467</w:t>
            </w:r>
          </w:p>
        </w:tc>
        <w:tc>
          <w:tcPr>
            <w:tcW w:w="1597" w:type="dxa"/>
          </w:tcPr>
          <w:p w14:paraId="44A959CC" w14:textId="77777777" w:rsidR="003023E0" w:rsidRDefault="003023E0" w:rsidP="00E036A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FE6C7C5" w14:textId="77777777" w:rsidR="003023E0" w:rsidRDefault="003023E0" w:rsidP="00E036AA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438A902E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CA16B8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</w:tr>
      <w:tr w:rsidR="003023E0" w14:paraId="06493F1A" w14:textId="77777777" w:rsidTr="00E036AA">
        <w:tc>
          <w:tcPr>
            <w:tcW w:w="879" w:type="dxa"/>
          </w:tcPr>
          <w:p w14:paraId="4E6628AA" w14:textId="77777777" w:rsidR="003023E0" w:rsidRDefault="003023E0" w:rsidP="00E036AA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4032D275" w14:textId="77777777" w:rsidR="003023E0" w:rsidRDefault="003023E0" w:rsidP="00E036AA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78C09E07" w14:textId="77777777" w:rsidR="003023E0" w:rsidRDefault="003023E0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7B7658" w14:textId="77777777" w:rsidR="003023E0" w:rsidRDefault="003023E0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77D4EC" w14:textId="77777777" w:rsidR="003023E0" w:rsidRDefault="003023E0" w:rsidP="00E036AA">
            <w:r>
              <w:rPr>
                <w:sz w:val="16"/>
                <w:szCs w:val="16"/>
              </w:rPr>
              <w:t>CR to 36.108: Minimum requirements for unwanted emissions for SAN</w:t>
            </w:r>
          </w:p>
        </w:tc>
        <w:tc>
          <w:tcPr>
            <w:tcW w:w="517" w:type="dxa"/>
          </w:tcPr>
          <w:p w14:paraId="6F306275" w14:textId="77777777" w:rsidR="003023E0" w:rsidRDefault="003023E0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3E251B" w14:textId="77777777" w:rsidR="003023E0" w:rsidRDefault="003023E0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122475D" w14:textId="77777777" w:rsidR="003023E0" w:rsidRDefault="003023E0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B188A5C" w14:textId="77777777" w:rsidR="003023E0" w:rsidRDefault="003023E0" w:rsidP="00E036AA">
            <w:r>
              <w:rPr>
                <w:sz w:val="16"/>
                <w:szCs w:val="16"/>
              </w:rPr>
              <w:t>R4-2409987</w:t>
            </w:r>
          </w:p>
        </w:tc>
        <w:tc>
          <w:tcPr>
            <w:tcW w:w="1597" w:type="dxa"/>
          </w:tcPr>
          <w:p w14:paraId="3780C184" w14:textId="77777777" w:rsidR="003023E0" w:rsidRDefault="003023E0" w:rsidP="00E036AA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618CB37A" w14:textId="77777777" w:rsidR="003023E0" w:rsidRDefault="003023E0" w:rsidP="00E036AA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6DCE36F2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1EC3C6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</w:tr>
      <w:tr w:rsidR="003023E0" w14:paraId="02670635" w14:textId="77777777" w:rsidTr="00E036AA">
        <w:tc>
          <w:tcPr>
            <w:tcW w:w="879" w:type="dxa"/>
          </w:tcPr>
          <w:p w14:paraId="43067674" w14:textId="77777777" w:rsidR="003023E0" w:rsidRDefault="003023E0" w:rsidP="00E036AA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69FB07D8" w14:textId="77777777" w:rsidR="003023E0" w:rsidRDefault="003023E0" w:rsidP="00E036AA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5E68E327" w14:textId="77777777" w:rsidR="003023E0" w:rsidRDefault="003023E0" w:rsidP="00E036AA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8DF2868" w14:textId="77777777" w:rsidR="003023E0" w:rsidRDefault="003023E0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1E046F" w14:textId="77777777" w:rsidR="003023E0" w:rsidRDefault="003023E0" w:rsidP="00E036AA">
            <w:r>
              <w:rPr>
                <w:sz w:val="16"/>
                <w:szCs w:val="16"/>
              </w:rPr>
              <w:t>CR to TS 36.108: Band-agnostic OBUE requirement</w:t>
            </w:r>
          </w:p>
        </w:tc>
        <w:tc>
          <w:tcPr>
            <w:tcW w:w="517" w:type="dxa"/>
          </w:tcPr>
          <w:p w14:paraId="2E9CEA78" w14:textId="77777777" w:rsidR="003023E0" w:rsidRDefault="003023E0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DBD6C2" w14:textId="77777777" w:rsidR="003023E0" w:rsidRDefault="003023E0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0CAB02A" w14:textId="77777777" w:rsidR="003023E0" w:rsidRDefault="003023E0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AD4ED03" w14:textId="77777777" w:rsidR="003023E0" w:rsidRDefault="003023E0" w:rsidP="00E036AA">
            <w:r>
              <w:rPr>
                <w:sz w:val="16"/>
                <w:szCs w:val="16"/>
              </w:rPr>
              <w:t>R4-2410002</w:t>
            </w:r>
          </w:p>
        </w:tc>
        <w:tc>
          <w:tcPr>
            <w:tcW w:w="1597" w:type="dxa"/>
          </w:tcPr>
          <w:p w14:paraId="659556F1" w14:textId="77777777" w:rsidR="003023E0" w:rsidRDefault="003023E0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354700" w14:textId="77777777" w:rsidR="003023E0" w:rsidRDefault="003023E0" w:rsidP="00E036AA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6FF1909B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4580B3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</w:tr>
      <w:tr w:rsidR="003023E0" w14:paraId="61B71DD8" w14:textId="77777777" w:rsidTr="00E036AA">
        <w:tc>
          <w:tcPr>
            <w:tcW w:w="879" w:type="dxa"/>
          </w:tcPr>
          <w:p w14:paraId="4565D50D" w14:textId="77777777" w:rsidR="003023E0" w:rsidRDefault="003023E0" w:rsidP="00E036AA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EAB3D99" w14:textId="77777777" w:rsidR="003023E0" w:rsidRDefault="003023E0" w:rsidP="00E036AA">
            <w:r>
              <w:rPr>
                <w:sz w:val="16"/>
                <w:szCs w:val="16"/>
              </w:rPr>
              <w:t>7316</w:t>
            </w:r>
          </w:p>
        </w:tc>
        <w:tc>
          <w:tcPr>
            <w:tcW w:w="517" w:type="dxa"/>
          </w:tcPr>
          <w:p w14:paraId="3A66FA50" w14:textId="77777777" w:rsidR="003023E0" w:rsidRDefault="003023E0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9D9FEA" w14:textId="77777777" w:rsidR="003023E0" w:rsidRDefault="003023E0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0C871D" w14:textId="77777777" w:rsidR="003023E0" w:rsidRDefault="003023E0" w:rsidP="00E036AA">
            <w:r>
              <w:rPr>
                <w:sz w:val="16"/>
                <w:szCs w:val="16"/>
              </w:rPr>
              <w:t>Big CR to TS 36.133 on Correction of core and performance requirements for NB-IoT/eMTC NTN</w:t>
            </w:r>
          </w:p>
        </w:tc>
        <w:tc>
          <w:tcPr>
            <w:tcW w:w="517" w:type="dxa"/>
          </w:tcPr>
          <w:p w14:paraId="40A8125E" w14:textId="77777777" w:rsidR="003023E0" w:rsidRDefault="003023E0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D567C9" w14:textId="77777777" w:rsidR="003023E0" w:rsidRDefault="003023E0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7FB3002" w14:textId="77777777" w:rsidR="003023E0" w:rsidRDefault="003023E0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A6D9A16" w14:textId="77777777" w:rsidR="003023E0" w:rsidRDefault="003023E0" w:rsidP="00E036AA">
            <w:r>
              <w:rPr>
                <w:sz w:val="16"/>
                <w:szCs w:val="16"/>
              </w:rPr>
              <w:t>R4-2410242</w:t>
            </w:r>
          </w:p>
        </w:tc>
        <w:tc>
          <w:tcPr>
            <w:tcW w:w="1597" w:type="dxa"/>
          </w:tcPr>
          <w:p w14:paraId="19BD2446" w14:textId="77777777" w:rsidR="003023E0" w:rsidRDefault="003023E0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8254296" w14:textId="77777777" w:rsidR="003023E0" w:rsidRDefault="003023E0" w:rsidP="00E036AA">
            <w:r>
              <w:rPr>
                <w:sz w:val="16"/>
                <w:szCs w:val="16"/>
              </w:rPr>
              <w:t>LTE_NBIOT_eMTC_NTN_req</w:t>
            </w:r>
          </w:p>
        </w:tc>
        <w:tc>
          <w:tcPr>
            <w:tcW w:w="2323" w:type="dxa"/>
          </w:tcPr>
          <w:p w14:paraId="18782DF7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881C6B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</w:tr>
      <w:tr w:rsidR="003023E0" w14:paraId="639A9C46" w14:textId="77777777" w:rsidTr="00E036AA">
        <w:tc>
          <w:tcPr>
            <w:tcW w:w="879" w:type="dxa"/>
          </w:tcPr>
          <w:p w14:paraId="4900D3AA" w14:textId="77777777" w:rsidR="003023E0" w:rsidRDefault="003023E0" w:rsidP="00E036AA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3FC505B0" w14:textId="77777777" w:rsidR="003023E0" w:rsidRDefault="003023E0" w:rsidP="00E036AA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0477FE1E" w14:textId="77777777" w:rsidR="003023E0" w:rsidRDefault="003023E0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5C7BD3" w14:textId="77777777" w:rsidR="003023E0" w:rsidRDefault="003023E0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07069A" w14:textId="77777777" w:rsidR="003023E0" w:rsidRDefault="003023E0" w:rsidP="00E036AA">
            <w:r>
              <w:rPr>
                <w:sz w:val="16"/>
                <w:szCs w:val="16"/>
              </w:rPr>
              <w:t>[LTE_NBIOT_eMTC_NTN_req-Perf] CR on TS 36.181 for SAN Demodulation</w:t>
            </w:r>
          </w:p>
        </w:tc>
        <w:tc>
          <w:tcPr>
            <w:tcW w:w="517" w:type="dxa"/>
          </w:tcPr>
          <w:p w14:paraId="3D94F738" w14:textId="77777777" w:rsidR="003023E0" w:rsidRDefault="003023E0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DCFECE" w14:textId="77777777" w:rsidR="003023E0" w:rsidRDefault="003023E0" w:rsidP="00E036AA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727E80C" w14:textId="77777777" w:rsidR="003023E0" w:rsidRDefault="003023E0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0FDEB94" w14:textId="77777777" w:rsidR="003023E0" w:rsidRDefault="003023E0" w:rsidP="00E036AA">
            <w:r>
              <w:rPr>
                <w:sz w:val="16"/>
                <w:szCs w:val="16"/>
              </w:rPr>
              <w:t>R4-2407150</w:t>
            </w:r>
          </w:p>
        </w:tc>
        <w:tc>
          <w:tcPr>
            <w:tcW w:w="1597" w:type="dxa"/>
          </w:tcPr>
          <w:p w14:paraId="784350B9" w14:textId="77777777" w:rsidR="003023E0" w:rsidRDefault="003023E0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97CBFBE" w14:textId="77777777" w:rsidR="003023E0" w:rsidRDefault="003023E0" w:rsidP="00E036AA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51D4C3A6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629929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</w:tr>
      <w:tr w:rsidR="003023E0" w14:paraId="63E981B5" w14:textId="77777777" w:rsidTr="00E036AA">
        <w:tc>
          <w:tcPr>
            <w:tcW w:w="879" w:type="dxa"/>
          </w:tcPr>
          <w:p w14:paraId="3D6A163A" w14:textId="77777777" w:rsidR="003023E0" w:rsidRDefault="003023E0" w:rsidP="00E036AA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29E37F05" w14:textId="77777777" w:rsidR="003023E0" w:rsidRDefault="003023E0" w:rsidP="00E036AA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178CB564" w14:textId="77777777" w:rsidR="003023E0" w:rsidRDefault="003023E0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177740" w14:textId="77777777" w:rsidR="003023E0" w:rsidRDefault="003023E0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469562" w14:textId="77777777" w:rsidR="003023E0" w:rsidRDefault="003023E0" w:rsidP="00E036AA">
            <w:r>
              <w:rPr>
                <w:sz w:val="16"/>
                <w:szCs w:val="16"/>
              </w:rPr>
              <w:t>(LTE_NBIOT_eMTC_NTN_req-Perf)CR for TS 36.181, Correction on antenna connector for demodulatin requirements</w:t>
            </w:r>
          </w:p>
        </w:tc>
        <w:tc>
          <w:tcPr>
            <w:tcW w:w="517" w:type="dxa"/>
          </w:tcPr>
          <w:p w14:paraId="5DDDC736" w14:textId="77777777" w:rsidR="003023E0" w:rsidRDefault="003023E0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305124" w14:textId="77777777" w:rsidR="003023E0" w:rsidRDefault="003023E0" w:rsidP="00E036AA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8A5827B" w14:textId="77777777" w:rsidR="003023E0" w:rsidRDefault="003023E0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08B8F90" w14:textId="77777777" w:rsidR="003023E0" w:rsidRDefault="003023E0" w:rsidP="00E036AA">
            <w:r>
              <w:rPr>
                <w:sz w:val="16"/>
                <w:szCs w:val="16"/>
              </w:rPr>
              <w:t>R4-2407468</w:t>
            </w:r>
          </w:p>
        </w:tc>
        <w:tc>
          <w:tcPr>
            <w:tcW w:w="1597" w:type="dxa"/>
          </w:tcPr>
          <w:p w14:paraId="050F49ED" w14:textId="77777777" w:rsidR="003023E0" w:rsidRDefault="003023E0" w:rsidP="00E036A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693CEEF" w14:textId="77777777" w:rsidR="003023E0" w:rsidRDefault="003023E0" w:rsidP="00E036AA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5F7670E2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D588AF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</w:tr>
      <w:tr w:rsidR="003023E0" w14:paraId="5A6E4C44" w14:textId="77777777" w:rsidTr="00E036AA">
        <w:tc>
          <w:tcPr>
            <w:tcW w:w="879" w:type="dxa"/>
          </w:tcPr>
          <w:p w14:paraId="1021D852" w14:textId="77777777" w:rsidR="003023E0" w:rsidRDefault="003023E0" w:rsidP="00E036AA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7D7473EA" w14:textId="77777777" w:rsidR="003023E0" w:rsidRDefault="003023E0" w:rsidP="00E036AA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778FC5B3" w14:textId="77777777" w:rsidR="003023E0" w:rsidRDefault="003023E0" w:rsidP="00E036A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A0613B" w14:textId="77777777" w:rsidR="003023E0" w:rsidRDefault="003023E0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BF025A" w14:textId="77777777" w:rsidR="003023E0" w:rsidRDefault="003023E0" w:rsidP="00E036AA">
            <w:r>
              <w:rPr>
                <w:sz w:val="16"/>
                <w:szCs w:val="16"/>
              </w:rPr>
              <w:t>(LTE_NBIOT_eMTC_NTN_req-Perf)CR for TS 36.181, Correction on general SAN transmitter spurious emission limits</w:t>
            </w:r>
          </w:p>
        </w:tc>
        <w:tc>
          <w:tcPr>
            <w:tcW w:w="517" w:type="dxa"/>
          </w:tcPr>
          <w:p w14:paraId="1ACA2272" w14:textId="77777777" w:rsidR="003023E0" w:rsidRDefault="003023E0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982A88" w14:textId="77777777" w:rsidR="003023E0" w:rsidRDefault="003023E0" w:rsidP="00E036AA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3A48950" w14:textId="77777777" w:rsidR="003023E0" w:rsidRDefault="003023E0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A3476BC" w14:textId="77777777" w:rsidR="003023E0" w:rsidRDefault="003023E0" w:rsidP="00E036AA">
            <w:r>
              <w:rPr>
                <w:sz w:val="16"/>
                <w:szCs w:val="16"/>
              </w:rPr>
              <w:t>R4-2407469</w:t>
            </w:r>
          </w:p>
        </w:tc>
        <w:tc>
          <w:tcPr>
            <w:tcW w:w="1597" w:type="dxa"/>
          </w:tcPr>
          <w:p w14:paraId="29BBFEBD" w14:textId="77777777" w:rsidR="003023E0" w:rsidRDefault="003023E0" w:rsidP="00E036A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C28567A" w14:textId="77777777" w:rsidR="003023E0" w:rsidRDefault="003023E0" w:rsidP="00E036AA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228A5A8B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C04044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</w:tr>
      <w:tr w:rsidR="003023E0" w14:paraId="7C2BE863" w14:textId="77777777" w:rsidTr="00E036AA">
        <w:tc>
          <w:tcPr>
            <w:tcW w:w="879" w:type="dxa"/>
          </w:tcPr>
          <w:p w14:paraId="5470A531" w14:textId="77777777" w:rsidR="003023E0" w:rsidRDefault="003023E0" w:rsidP="00E036AA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007E3680" w14:textId="77777777" w:rsidR="003023E0" w:rsidRDefault="003023E0" w:rsidP="00E036AA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14:paraId="04FD7CFC" w14:textId="77777777" w:rsidR="003023E0" w:rsidRDefault="003023E0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B070AB" w14:textId="77777777" w:rsidR="003023E0" w:rsidRDefault="003023E0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DF1A09" w14:textId="77777777" w:rsidR="003023E0" w:rsidRDefault="003023E0" w:rsidP="00E036AA">
            <w:r>
              <w:rPr>
                <w:sz w:val="16"/>
                <w:szCs w:val="16"/>
              </w:rPr>
              <w:t>CR to TS 36.181: Band-agnostic OBUE requirement</w:t>
            </w:r>
          </w:p>
        </w:tc>
        <w:tc>
          <w:tcPr>
            <w:tcW w:w="517" w:type="dxa"/>
          </w:tcPr>
          <w:p w14:paraId="2BF69189" w14:textId="77777777" w:rsidR="003023E0" w:rsidRDefault="003023E0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39FEA2" w14:textId="77777777" w:rsidR="003023E0" w:rsidRDefault="003023E0" w:rsidP="00E036AA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4EA4BF1" w14:textId="77777777" w:rsidR="003023E0" w:rsidRDefault="003023E0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B703424" w14:textId="77777777" w:rsidR="003023E0" w:rsidRDefault="003023E0" w:rsidP="00E036AA">
            <w:r>
              <w:rPr>
                <w:sz w:val="16"/>
                <w:szCs w:val="16"/>
              </w:rPr>
              <w:t>R4-2410022</w:t>
            </w:r>
          </w:p>
        </w:tc>
        <w:tc>
          <w:tcPr>
            <w:tcW w:w="1597" w:type="dxa"/>
          </w:tcPr>
          <w:p w14:paraId="2A8D2FE2" w14:textId="77777777" w:rsidR="003023E0" w:rsidRDefault="003023E0" w:rsidP="00E036A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572ACAC" w14:textId="77777777" w:rsidR="003023E0" w:rsidRDefault="003023E0" w:rsidP="00E036AA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1B570579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79B544" w14:textId="77777777" w:rsidR="003023E0" w:rsidRDefault="003023E0" w:rsidP="00E036AA">
            <w:pPr>
              <w:rPr>
                <w:sz w:val="16"/>
                <w:szCs w:val="16"/>
              </w:rPr>
            </w:pPr>
          </w:p>
        </w:tc>
      </w:tr>
    </w:tbl>
    <w:p w14:paraId="6109D6F3" w14:textId="77777777" w:rsidR="00BF5C5A" w:rsidRDefault="00BF5C5A" w:rsidP="00BF5C5A"/>
    <w:p w14:paraId="574070F2" w14:textId="77777777" w:rsidR="00BF5C5A" w:rsidRDefault="00BF5C5A" w:rsidP="0074393C"/>
    <w:p w14:paraId="2A58AF04" w14:textId="0D2F935F" w:rsidR="00BF5C5A" w:rsidRDefault="00FD3EBB" w:rsidP="00BF5C5A">
      <w:pPr>
        <w:pStyle w:val="Heading2"/>
        <w:rPr>
          <w:rFonts w:cs="Arial"/>
          <w:noProof/>
        </w:rPr>
      </w:pPr>
      <w:r w:rsidRPr="00FD3EBB">
        <w:rPr>
          <w:noProof/>
        </w:rPr>
        <w:t>RP-241412</w:t>
      </w:r>
    </w:p>
    <w:p w14:paraId="273EE2EE" w14:textId="7749041F" w:rsidR="00BF5C5A" w:rsidRPr="004347C0" w:rsidRDefault="00BF5C5A" w:rsidP="00BF5C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483862" w:rsidRPr="00483862">
        <w:rPr>
          <w:rFonts w:ascii="Arial" w:hAnsi="Arial" w:cs="Arial"/>
          <w:b/>
          <w:bCs/>
        </w:rPr>
        <w:t>RAN4 CRs to IoT NTN enhancements</w:t>
      </w:r>
    </w:p>
    <w:p w14:paraId="329479F6" w14:textId="06661980" w:rsidR="00BF5C5A" w:rsidRDefault="00BF5C5A" w:rsidP="00BF5C5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</w:t>
      </w:r>
      <w:r w:rsidR="00483862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</w:t>
      </w:r>
      <w:r w:rsidR="00483862">
        <w:rPr>
          <w:rFonts w:ascii="Arial" w:hAnsi="Arial" w:cs="Arial"/>
          <w:b/>
          <w:bCs/>
        </w:rPr>
        <w:t>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E1096" w:rsidRPr="004E535C" w14:paraId="0FBD33C1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E7418FF" w14:textId="77777777" w:rsidR="005E1096" w:rsidRPr="00BF1EB6" w:rsidRDefault="005E109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EFB8BE" w14:textId="77777777" w:rsidR="005E1096" w:rsidRPr="00BF1EB6" w:rsidRDefault="005E109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8F1D27" w14:textId="77777777" w:rsidR="005E1096" w:rsidRPr="00BF1EB6" w:rsidRDefault="005E109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5E299F" w14:textId="77777777" w:rsidR="005E1096" w:rsidRPr="00BF1EB6" w:rsidRDefault="005E109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D6FAB66" w14:textId="77777777" w:rsidR="005E1096" w:rsidRPr="00BF1EB6" w:rsidRDefault="005E109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0F64F6" w14:textId="77777777" w:rsidR="005E1096" w:rsidRPr="00BF1EB6" w:rsidRDefault="005E109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A1036A" w14:textId="77777777" w:rsidR="005E1096" w:rsidRPr="00BF1EB6" w:rsidRDefault="005E109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10CCF61" w14:textId="77777777" w:rsidR="005E1096" w:rsidRPr="00BF1EB6" w:rsidRDefault="005E109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37C75DD" w14:textId="77777777" w:rsidR="005E1096" w:rsidRPr="00BF1EB6" w:rsidRDefault="005E109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C2468C" w14:textId="77777777" w:rsidR="005E1096" w:rsidRPr="00BF1EB6" w:rsidRDefault="005E109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0194998" w14:textId="77777777" w:rsidR="005E1096" w:rsidRPr="00BF1EB6" w:rsidRDefault="005E109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2912CD" w14:textId="77777777" w:rsidR="005E1096" w:rsidRPr="00BF1EB6" w:rsidRDefault="005E109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3C3205C" w14:textId="77777777" w:rsidR="005E1096" w:rsidRPr="00BF1EB6" w:rsidRDefault="005E1096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E1096" w14:paraId="621D94F7" w14:textId="77777777" w:rsidTr="00E036AA">
        <w:tc>
          <w:tcPr>
            <w:tcW w:w="879" w:type="dxa"/>
          </w:tcPr>
          <w:p w14:paraId="68772DC8" w14:textId="77777777" w:rsidR="005E1096" w:rsidRDefault="005E1096" w:rsidP="00E036AA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F24341D" w14:textId="77777777" w:rsidR="005E1096" w:rsidRDefault="005E1096" w:rsidP="00E036AA">
            <w:r>
              <w:rPr>
                <w:sz w:val="16"/>
                <w:szCs w:val="16"/>
              </w:rPr>
              <w:t>7317</w:t>
            </w:r>
          </w:p>
        </w:tc>
        <w:tc>
          <w:tcPr>
            <w:tcW w:w="517" w:type="dxa"/>
          </w:tcPr>
          <w:p w14:paraId="6AF009EF" w14:textId="77777777" w:rsidR="005E1096" w:rsidRDefault="005E1096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BA0805" w14:textId="77777777" w:rsidR="005E1096" w:rsidRDefault="005E1096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D25467" w14:textId="77777777" w:rsidR="005E1096" w:rsidRDefault="005E1096" w:rsidP="00E036AA">
            <w:r>
              <w:rPr>
                <w:sz w:val="16"/>
                <w:szCs w:val="16"/>
              </w:rPr>
              <w:t>Big CR to TS 36.133 on core requirement maintenance for IoT NTN enhancements</w:t>
            </w:r>
          </w:p>
        </w:tc>
        <w:tc>
          <w:tcPr>
            <w:tcW w:w="517" w:type="dxa"/>
          </w:tcPr>
          <w:p w14:paraId="4BFCA9D1" w14:textId="77777777" w:rsidR="005E1096" w:rsidRDefault="005E1096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0B8BD2" w14:textId="77777777" w:rsidR="005E1096" w:rsidRDefault="005E1096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0FFC969" w14:textId="77777777" w:rsidR="005E1096" w:rsidRDefault="005E1096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FDE9DFA" w14:textId="77777777" w:rsidR="005E1096" w:rsidRDefault="005E1096" w:rsidP="00E036AA">
            <w:r>
              <w:rPr>
                <w:sz w:val="16"/>
                <w:szCs w:val="16"/>
              </w:rPr>
              <w:t>R4-2410263</w:t>
            </w:r>
          </w:p>
        </w:tc>
        <w:tc>
          <w:tcPr>
            <w:tcW w:w="1597" w:type="dxa"/>
          </w:tcPr>
          <w:p w14:paraId="1A5F820C" w14:textId="77777777" w:rsidR="005E1096" w:rsidRDefault="005E1096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D0CD482" w14:textId="77777777" w:rsidR="005E1096" w:rsidRDefault="005E1096" w:rsidP="00E036AA">
            <w:r>
              <w:rPr>
                <w:sz w:val="16"/>
                <w:szCs w:val="16"/>
              </w:rPr>
              <w:t>IoT_NTN_enh-Core</w:t>
            </w:r>
          </w:p>
        </w:tc>
        <w:tc>
          <w:tcPr>
            <w:tcW w:w="2323" w:type="dxa"/>
          </w:tcPr>
          <w:p w14:paraId="50416A60" w14:textId="77777777" w:rsidR="005E1096" w:rsidRDefault="005E1096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9AB4F8" w14:textId="77777777" w:rsidR="005E1096" w:rsidRDefault="005E1096" w:rsidP="00E036AA">
            <w:pPr>
              <w:rPr>
                <w:sz w:val="16"/>
                <w:szCs w:val="16"/>
              </w:rPr>
            </w:pPr>
          </w:p>
        </w:tc>
      </w:tr>
    </w:tbl>
    <w:p w14:paraId="0517A05F" w14:textId="77777777" w:rsidR="00BF5C5A" w:rsidRDefault="00BF5C5A" w:rsidP="00BF5C5A"/>
    <w:p w14:paraId="6B5B5855" w14:textId="77777777" w:rsidR="00BF5C5A" w:rsidRDefault="00BF5C5A" w:rsidP="0074393C"/>
    <w:p w14:paraId="50C280AC" w14:textId="769190B9" w:rsidR="00BF5C5A" w:rsidRDefault="004D03AF" w:rsidP="00BF5C5A">
      <w:pPr>
        <w:pStyle w:val="Heading2"/>
        <w:rPr>
          <w:rFonts w:cs="Arial"/>
          <w:noProof/>
        </w:rPr>
      </w:pPr>
      <w:r w:rsidRPr="004D03AF">
        <w:rPr>
          <w:noProof/>
        </w:rPr>
        <w:t>RP-241413</w:t>
      </w:r>
    </w:p>
    <w:p w14:paraId="50CF2C89" w14:textId="75BDD7EE" w:rsidR="00BF5C5A" w:rsidRPr="004347C0" w:rsidRDefault="00BF5C5A" w:rsidP="00BF5C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4D03AF" w:rsidRPr="004D03AF">
        <w:rPr>
          <w:rFonts w:ascii="Arial" w:hAnsi="Arial" w:cs="Arial"/>
          <w:b/>
          <w:bCs/>
        </w:rPr>
        <w:t>RAN4 CRs to enhanced LTE support for UAV</w:t>
      </w:r>
    </w:p>
    <w:p w14:paraId="36EC6CBF" w14:textId="584C76ED" w:rsidR="00BF5C5A" w:rsidRDefault="00BF5C5A" w:rsidP="00BF5C5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</w:t>
      </w:r>
      <w:r w:rsidR="004D03AF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</w:t>
      </w:r>
      <w:r w:rsidR="004D03AF">
        <w:rPr>
          <w:rFonts w:ascii="Arial" w:hAnsi="Arial" w:cs="Arial"/>
          <w:b/>
          <w:bCs/>
        </w:rPr>
        <w:t>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34354" w:rsidRPr="004E535C" w14:paraId="10068F8D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450D156" w14:textId="77777777" w:rsidR="00534354" w:rsidRPr="00BF1EB6" w:rsidRDefault="0053435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7BBDA4" w14:textId="77777777" w:rsidR="00534354" w:rsidRPr="00BF1EB6" w:rsidRDefault="0053435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270303" w14:textId="77777777" w:rsidR="00534354" w:rsidRPr="00BF1EB6" w:rsidRDefault="0053435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AB5A0B" w14:textId="77777777" w:rsidR="00534354" w:rsidRPr="00BF1EB6" w:rsidRDefault="0053435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AA0435" w14:textId="77777777" w:rsidR="00534354" w:rsidRPr="00BF1EB6" w:rsidRDefault="0053435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701F2C" w14:textId="77777777" w:rsidR="00534354" w:rsidRPr="00BF1EB6" w:rsidRDefault="0053435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68C47B" w14:textId="77777777" w:rsidR="00534354" w:rsidRPr="00BF1EB6" w:rsidRDefault="0053435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F46994B" w14:textId="77777777" w:rsidR="00534354" w:rsidRPr="00BF1EB6" w:rsidRDefault="0053435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273C0C3" w14:textId="77777777" w:rsidR="00534354" w:rsidRPr="00BF1EB6" w:rsidRDefault="0053435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DB6F5F9" w14:textId="77777777" w:rsidR="00534354" w:rsidRPr="00BF1EB6" w:rsidRDefault="0053435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F0711F8" w14:textId="77777777" w:rsidR="00534354" w:rsidRPr="00BF1EB6" w:rsidRDefault="0053435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493FFF" w14:textId="77777777" w:rsidR="00534354" w:rsidRPr="00BF1EB6" w:rsidRDefault="0053435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28D880" w14:textId="77777777" w:rsidR="00534354" w:rsidRPr="00BF1EB6" w:rsidRDefault="00534354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34354" w14:paraId="12024F13" w14:textId="77777777" w:rsidTr="00E036AA">
        <w:tc>
          <w:tcPr>
            <w:tcW w:w="879" w:type="dxa"/>
          </w:tcPr>
          <w:p w14:paraId="66BDE106" w14:textId="77777777" w:rsidR="00534354" w:rsidRDefault="00534354" w:rsidP="00E036AA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D6E83FD" w14:textId="77777777" w:rsidR="00534354" w:rsidRDefault="00534354" w:rsidP="00E036AA">
            <w:r>
              <w:rPr>
                <w:sz w:val="16"/>
                <w:szCs w:val="16"/>
              </w:rPr>
              <w:t>6048</w:t>
            </w:r>
          </w:p>
        </w:tc>
        <w:tc>
          <w:tcPr>
            <w:tcW w:w="517" w:type="dxa"/>
          </w:tcPr>
          <w:p w14:paraId="33CA4E76" w14:textId="77777777" w:rsidR="00534354" w:rsidRDefault="00534354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30DEA1" w14:textId="77777777" w:rsidR="00534354" w:rsidRDefault="00534354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D9B78E" w14:textId="77777777" w:rsidR="00534354" w:rsidRDefault="00534354" w:rsidP="00E036AA">
            <w:r>
              <w:rPr>
                <w:sz w:val="16"/>
                <w:szCs w:val="16"/>
              </w:rPr>
              <w:t>CR to 36.101 on Aerial Specific Pmax Values</w:t>
            </w:r>
          </w:p>
        </w:tc>
        <w:tc>
          <w:tcPr>
            <w:tcW w:w="517" w:type="dxa"/>
          </w:tcPr>
          <w:p w14:paraId="1F63A02C" w14:textId="77777777" w:rsidR="00534354" w:rsidRDefault="00534354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048CCE" w14:textId="77777777" w:rsidR="00534354" w:rsidRDefault="00534354" w:rsidP="00E036AA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59A85FD" w14:textId="77777777" w:rsidR="00534354" w:rsidRDefault="00534354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4131BDD" w14:textId="77777777" w:rsidR="00534354" w:rsidRDefault="00534354" w:rsidP="00E036AA">
            <w:r>
              <w:rPr>
                <w:sz w:val="16"/>
                <w:szCs w:val="16"/>
              </w:rPr>
              <w:t>R4-2409671</w:t>
            </w:r>
          </w:p>
        </w:tc>
        <w:tc>
          <w:tcPr>
            <w:tcW w:w="1597" w:type="dxa"/>
          </w:tcPr>
          <w:p w14:paraId="1C20EF23" w14:textId="77777777" w:rsidR="00534354" w:rsidRDefault="00534354" w:rsidP="00E036A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682E350" w14:textId="77777777" w:rsidR="00534354" w:rsidRDefault="00534354" w:rsidP="00E036AA">
            <w:r>
              <w:rPr>
                <w:sz w:val="16"/>
                <w:szCs w:val="16"/>
              </w:rPr>
              <w:t>LTE_UAV_enh</w:t>
            </w:r>
          </w:p>
        </w:tc>
        <w:tc>
          <w:tcPr>
            <w:tcW w:w="2323" w:type="dxa"/>
          </w:tcPr>
          <w:p w14:paraId="5657467C" w14:textId="77777777" w:rsidR="00534354" w:rsidRDefault="00534354" w:rsidP="00E036AA">
            <w:r>
              <w:rPr>
                <w:sz w:val="16"/>
                <w:szCs w:val="16"/>
              </w:rPr>
              <w:t>6.2.5K (new)</w:t>
            </w:r>
          </w:p>
        </w:tc>
        <w:tc>
          <w:tcPr>
            <w:tcW w:w="998" w:type="dxa"/>
          </w:tcPr>
          <w:p w14:paraId="6D37D564" w14:textId="77777777" w:rsidR="00534354" w:rsidRDefault="00534354" w:rsidP="00E036A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714A139" w14:textId="77777777" w:rsidR="00BF5C5A" w:rsidRDefault="00BF5C5A" w:rsidP="00BF5C5A"/>
    <w:p w14:paraId="44A388C3" w14:textId="77777777" w:rsidR="00BF5C5A" w:rsidRDefault="00BF5C5A" w:rsidP="0074393C"/>
    <w:p w14:paraId="6D606F98" w14:textId="4FDD113D" w:rsidR="00BF5C5A" w:rsidRDefault="00DC5BBC" w:rsidP="00BF5C5A">
      <w:pPr>
        <w:pStyle w:val="Heading2"/>
        <w:rPr>
          <w:rFonts w:cs="Arial"/>
          <w:noProof/>
        </w:rPr>
      </w:pPr>
      <w:r w:rsidRPr="00DC5BBC">
        <w:rPr>
          <w:noProof/>
        </w:rPr>
        <w:t>RP-241414</w:t>
      </w:r>
    </w:p>
    <w:p w14:paraId="27A5F988" w14:textId="3D7DD68A" w:rsidR="00BF5C5A" w:rsidRPr="004347C0" w:rsidRDefault="00BF5C5A" w:rsidP="00BF5C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DC5BBC" w:rsidRPr="00DC5BBC">
        <w:rPr>
          <w:rFonts w:ascii="Arial" w:hAnsi="Arial" w:cs="Arial"/>
          <w:b/>
          <w:bCs/>
        </w:rPr>
        <w:t>RAN4 CRs to closed Introduction of FDD LTE band (L+S band) for IoT NTN operation</w:t>
      </w:r>
    </w:p>
    <w:p w14:paraId="25628BAF" w14:textId="1FBE34EE" w:rsidR="00BF5C5A" w:rsidRDefault="00BF5C5A" w:rsidP="00BF5C5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</w:t>
      </w:r>
      <w:r w:rsidR="00DC5BBC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>.</w:t>
      </w:r>
      <w:r w:rsidR="00DC5BBC">
        <w:rPr>
          <w:rFonts w:ascii="Arial" w:hAnsi="Arial" w:cs="Arial"/>
          <w:b/>
          <w:bCs/>
        </w:rPr>
        <w:t>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7702B" w:rsidRPr="004E535C" w14:paraId="2B767CD4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BA34DE" w14:textId="77777777" w:rsidR="00E7702B" w:rsidRPr="00BF1EB6" w:rsidRDefault="00E7702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8AF560" w14:textId="77777777" w:rsidR="00E7702B" w:rsidRPr="00BF1EB6" w:rsidRDefault="00E7702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F43DB6" w14:textId="77777777" w:rsidR="00E7702B" w:rsidRPr="00BF1EB6" w:rsidRDefault="00E7702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F06728" w14:textId="77777777" w:rsidR="00E7702B" w:rsidRPr="00BF1EB6" w:rsidRDefault="00E7702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AB21CB5" w14:textId="77777777" w:rsidR="00E7702B" w:rsidRPr="00BF1EB6" w:rsidRDefault="00E7702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0427EB" w14:textId="77777777" w:rsidR="00E7702B" w:rsidRPr="00BF1EB6" w:rsidRDefault="00E7702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7C25E1" w14:textId="77777777" w:rsidR="00E7702B" w:rsidRPr="00BF1EB6" w:rsidRDefault="00E7702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5C61BD4" w14:textId="77777777" w:rsidR="00E7702B" w:rsidRPr="00BF1EB6" w:rsidRDefault="00E7702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C266DDA" w14:textId="77777777" w:rsidR="00E7702B" w:rsidRPr="00BF1EB6" w:rsidRDefault="00E7702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9513C3B" w14:textId="77777777" w:rsidR="00E7702B" w:rsidRPr="00BF1EB6" w:rsidRDefault="00E7702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C807CD3" w14:textId="77777777" w:rsidR="00E7702B" w:rsidRPr="00BF1EB6" w:rsidRDefault="00E7702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84178E0" w14:textId="77777777" w:rsidR="00E7702B" w:rsidRPr="00BF1EB6" w:rsidRDefault="00E7702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C71B7F" w14:textId="77777777" w:rsidR="00E7702B" w:rsidRPr="00BF1EB6" w:rsidRDefault="00E7702B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7702B" w14:paraId="5AA63DDE" w14:textId="77777777" w:rsidTr="00E036AA">
        <w:tc>
          <w:tcPr>
            <w:tcW w:w="879" w:type="dxa"/>
          </w:tcPr>
          <w:p w14:paraId="7B9F9281" w14:textId="77777777" w:rsidR="00E7702B" w:rsidRDefault="00E7702B" w:rsidP="00E036AA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33C44644" w14:textId="77777777" w:rsidR="00E7702B" w:rsidRDefault="00E7702B" w:rsidP="00E036AA">
            <w:r>
              <w:rPr>
                <w:sz w:val="16"/>
                <w:szCs w:val="16"/>
              </w:rPr>
              <w:t>4503</w:t>
            </w:r>
          </w:p>
        </w:tc>
        <w:tc>
          <w:tcPr>
            <w:tcW w:w="517" w:type="dxa"/>
          </w:tcPr>
          <w:p w14:paraId="0BC86BA8" w14:textId="77777777" w:rsidR="00E7702B" w:rsidRDefault="00E7702B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D6D46A" w14:textId="77777777" w:rsidR="00E7702B" w:rsidRDefault="00E7702B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9FABD2" w14:textId="77777777" w:rsidR="00E7702B" w:rsidRDefault="00E7702B" w:rsidP="00E036AA">
            <w:r>
              <w:rPr>
                <w:sz w:val="16"/>
                <w:szCs w:val="16"/>
              </w:rPr>
              <w:t>(IoT_NTN_FDD_LS_band) CR to 36.307: Release independent for IoT-NTN requirements (Rel-18)</w:t>
            </w:r>
          </w:p>
        </w:tc>
        <w:tc>
          <w:tcPr>
            <w:tcW w:w="517" w:type="dxa"/>
          </w:tcPr>
          <w:p w14:paraId="568F4B70" w14:textId="77777777" w:rsidR="00E7702B" w:rsidRDefault="00E7702B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4DF1B6" w14:textId="77777777" w:rsidR="00E7702B" w:rsidRDefault="00E7702B" w:rsidP="00E036AA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33EADC9" w14:textId="77777777" w:rsidR="00E7702B" w:rsidRDefault="00E7702B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69DA340" w14:textId="77777777" w:rsidR="00E7702B" w:rsidRDefault="00E7702B" w:rsidP="00E036AA">
            <w:r>
              <w:rPr>
                <w:sz w:val="16"/>
                <w:szCs w:val="16"/>
              </w:rPr>
              <w:t>R4-2410680</w:t>
            </w:r>
          </w:p>
        </w:tc>
        <w:tc>
          <w:tcPr>
            <w:tcW w:w="1597" w:type="dxa"/>
          </w:tcPr>
          <w:p w14:paraId="488CC709" w14:textId="77777777" w:rsidR="00E7702B" w:rsidRDefault="00E7702B" w:rsidP="00E036A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BBC769D" w14:textId="77777777" w:rsidR="00E7702B" w:rsidRDefault="00E7702B" w:rsidP="00E036AA">
            <w:r>
              <w:rPr>
                <w:sz w:val="16"/>
                <w:szCs w:val="16"/>
              </w:rPr>
              <w:t>IoT_NTN_FDD_LS_band</w:t>
            </w:r>
          </w:p>
        </w:tc>
        <w:tc>
          <w:tcPr>
            <w:tcW w:w="2323" w:type="dxa"/>
          </w:tcPr>
          <w:p w14:paraId="681F56C6" w14:textId="77777777" w:rsidR="00E7702B" w:rsidRDefault="00E7702B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50DFCB" w14:textId="77777777" w:rsidR="00E7702B" w:rsidRDefault="00E7702B" w:rsidP="00E036AA">
            <w:pPr>
              <w:rPr>
                <w:sz w:val="16"/>
                <w:szCs w:val="16"/>
              </w:rPr>
            </w:pPr>
          </w:p>
        </w:tc>
      </w:tr>
      <w:tr w:rsidR="00E7702B" w14:paraId="281AF111" w14:textId="77777777" w:rsidTr="00E036AA">
        <w:tc>
          <w:tcPr>
            <w:tcW w:w="879" w:type="dxa"/>
          </w:tcPr>
          <w:p w14:paraId="36A066A9" w14:textId="77777777" w:rsidR="00E7702B" w:rsidRDefault="00E7702B" w:rsidP="00E036AA">
            <w:r>
              <w:rPr>
                <w:sz w:val="16"/>
                <w:szCs w:val="16"/>
              </w:rPr>
              <w:t>36.764</w:t>
            </w:r>
          </w:p>
        </w:tc>
        <w:tc>
          <w:tcPr>
            <w:tcW w:w="637" w:type="dxa"/>
          </w:tcPr>
          <w:p w14:paraId="428F2248" w14:textId="77777777" w:rsidR="00E7702B" w:rsidRDefault="00E7702B" w:rsidP="00E036AA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0823098A" w14:textId="77777777" w:rsidR="00E7702B" w:rsidRDefault="00E7702B" w:rsidP="00E036A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319D64" w14:textId="77777777" w:rsidR="00E7702B" w:rsidRDefault="00E7702B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6FF040" w14:textId="77777777" w:rsidR="00E7702B" w:rsidRDefault="00E7702B" w:rsidP="00E036AA">
            <w:r>
              <w:rPr>
                <w:sz w:val="16"/>
                <w:szCs w:val="16"/>
              </w:rPr>
              <w:t>(IoT_NTN_FDD_LS_band) CR to 36.764 for IoT-NTN UE RF requirements (Rel-18)</w:t>
            </w:r>
          </w:p>
        </w:tc>
        <w:tc>
          <w:tcPr>
            <w:tcW w:w="517" w:type="dxa"/>
          </w:tcPr>
          <w:p w14:paraId="1E60A8CF" w14:textId="77777777" w:rsidR="00E7702B" w:rsidRDefault="00E7702B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38D3B4" w14:textId="77777777" w:rsidR="00E7702B" w:rsidRDefault="00E7702B" w:rsidP="00E036AA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81E9DAD" w14:textId="77777777" w:rsidR="00E7702B" w:rsidRDefault="00E7702B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9939DF0" w14:textId="77777777" w:rsidR="00E7702B" w:rsidRDefault="00E7702B" w:rsidP="00E036AA">
            <w:r>
              <w:rPr>
                <w:sz w:val="16"/>
                <w:szCs w:val="16"/>
              </w:rPr>
              <w:t>R4-2410681</w:t>
            </w:r>
          </w:p>
        </w:tc>
        <w:tc>
          <w:tcPr>
            <w:tcW w:w="1597" w:type="dxa"/>
          </w:tcPr>
          <w:p w14:paraId="4F1EBA7B" w14:textId="77777777" w:rsidR="00E7702B" w:rsidRDefault="00E7702B" w:rsidP="00E036AA"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 w14:paraId="68E4E6A9" w14:textId="77777777" w:rsidR="00E7702B" w:rsidRDefault="00E7702B" w:rsidP="00E036AA">
            <w:r>
              <w:rPr>
                <w:sz w:val="16"/>
                <w:szCs w:val="16"/>
              </w:rPr>
              <w:t>IoT_NTN_FDD_LS_band</w:t>
            </w:r>
          </w:p>
        </w:tc>
        <w:tc>
          <w:tcPr>
            <w:tcW w:w="2323" w:type="dxa"/>
          </w:tcPr>
          <w:p w14:paraId="3071C367" w14:textId="77777777" w:rsidR="00E7702B" w:rsidRDefault="00E7702B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621060" w14:textId="77777777" w:rsidR="00E7702B" w:rsidRDefault="00E7702B" w:rsidP="00E036AA">
            <w:pPr>
              <w:rPr>
                <w:sz w:val="16"/>
                <w:szCs w:val="16"/>
              </w:rPr>
            </w:pPr>
          </w:p>
        </w:tc>
      </w:tr>
    </w:tbl>
    <w:p w14:paraId="509571AB" w14:textId="77777777" w:rsidR="00BF5C5A" w:rsidRDefault="00BF5C5A" w:rsidP="00BF5C5A"/>
    <w:p w14:paraId="23B8389C" w14:textId="77777777" w:rsidR="00BF5C5A" w:rsidRDefault="00BF5C5A" w:rsidP="0074393C"/>
    <w:p w14:paraId="4794FF10" w14:textId="30E74542" w:rsidR="00BF5C5A" w:rsidRDefault="0025230C" w:rsidP="00BF5C5A">
      <w:pPr>
        <w:pStyle w:val="Heading2"/>
        <w:rPr>
          <w:rFonts w:cs="Arial"/>
          <w:noProof/>
        </w:rPr>
      </w:pPr>
      <w:r w:rsidRPr="0025230C">
        <w:rPr>
          <w:noProof/>
        </w:rPr>
        <w:lastRenderedPageBreak/>
        <w:t>RP-241415</w:t>
      </w:r>
    </w:p>
    <w:p w14:paraId="3A09D8FD" w14:textId="0F9B8350" w:rsidR="00BF5C5A" w:rsidRPr="004347C0" w:rsidRDefault="00BF5C5A" w:rsidP="00BF5C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5230C" w:rsidRPr="0025230C">
        <w:rPr>
          <w:rFonts w:ascii="Arial" w:hAnsi="Arial" w:cs="Arial"/>
          <w:b/>
          <w:bCs/>
        </w:rPr>
        <w:t>RAN4 CRs to closed Introduction of the Extended L-band (UL 1668-1675MHz, DL 1518-1525MHz) for IoT NTN</w:t>
      </w:r>
    </w:p>
    <w:p w14:paraId="26D62306" w14:textId="2E6B6E34" w:rsidR="00BF5C5A" w:rsidRDefault="00BF5C5A" w:rsidP="00BF5C5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</w:t>
      </w:r>
      <w:r w:rsidR="0025230C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>.</w:t>
      </w:r>
      <w:r w:rsidR="0025230C">
        <w:rPr>
          <w:rFonts w:ascii="Arial" w:hAnsi="Arial" w:cs="Arial"/>
          <w:b/>
          <w:bCs/>
        </w:rPr>
        <w:t>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F2D03" w:rsidRPr="004E535C" w14:paraId="36761206" w14:textId="77777777" w:rsidTr="00E036A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44E23F6" w14:textId="77777777" w:rsidR="006F2D03" w:rsidRPr="00BF1EB6" w:rsidRDefault="006F2D03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C64A17" w14:textId="77777777" w:rsidR="006F2D03" w:rsidRPr="00BF1EB6" w:rsidRDefault="006F2D03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153744" w14:textId="77777777" w:rsidR="006F2D03" w:rsidRPr="00BF1EB6" w:rsidRDefault="006F2D03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F5D62F" w14:textId="77777777" w:rsidR="006F2D03" w:rsidRPr="00BF1EB6" w:rsidRDefault="006F2D03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026C8E7" w14:textId="77777777" w:rsidR="006F2D03" w:rsidRPr="00BF1EB6" w:rsidRDefault="006F2D03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F61B42" w14:textId="77777777" w:rsidR="006F2D03" w:rsidRPr="00BF1EB6" w:rsidRDefault="006F2D03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80AEE8" w14:textId="77777777" w:rsidR="006F2D03" w:rsidRPr="00BF1EB6" w:rsidRDefault="006F2D03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9C2E4E8" w14:textId="77777777" w:rsidR="006F2D03" w:rsidRPr="00BF1EB6" w:rsidRDefault="006F2D03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4D45DF8" w14:textId="77777777" w:rsidR="006F2D03" w:rsidRPr="00BF1EB6" w:rsidRDefault="006F2D03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225A3B8" w14:textId="77777777" w:rsidR="006F2D03" w:rsidRPr="00BF1EB6" w:rsidRDefault="006F2D03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906C5A0" w14:textId="77777777" w:rsidR="006F2D03" w:rsidRPr="00BF1EB6" w:rsidRDefault="006F2D03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3D867A9" w14:textId="77777777" w:rsidR="006F2D03" w:rsidRPr="00BF1EB6" w:rsidRDefault="006F2D03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00DA4BF" w14:textId="77777777" w:rsidR="006F2D03" w:rsidRPr="00BF1EB6" w:rsidRDefault="006F2D03" w:rsidP="00E036A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F2D03" w14:paraId="23B4FA18" w14:textId="77777777" w:rsidTr="00E036AA">
        <w:tc>
          <w:tcPr>
            <w:tcW w:w="879" w:type="dxa"/>
          </w:tcPr>
          <w:p w14:paraId="6A9E3377" w14:textId="77777777" w:rsidR="006F2D03" w:rsidRDefault="006F2D03" w:rsidP="00E036AA">
            <w:r>
              <w:rPr>
                <w:sz w:val="16"/>
                <w:szCs w:val="16"/>
              </w:rPr>
              <w:t>36.764</w:t>
            </w:r>
          </w:p>
        </w:tc>
        <w:tc>
          <w:tcPr>
            <w:tcW w:w="637" w:type="dxa"/>
          </w:tcPr>
          <w:p w14:paraId="52293A6A" w14:textId="77777777" w:rsidR="006F2D03" w:rsidRDefault="006F2D03" w:rsidP="00E036AA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12B2DAB7" w14:textId="77777777" w:rsidR="006F2D03" w:rsidRDefault="006F2D03" w:rsidP="00E036AA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27D48AA" w14:textId="77777777" w:rsidR="006F2D03" w:rsidRDefault="006F2D03" w:rsidP="00E036A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5985B6" w14:textId="77777777" w:rsidR="006F2D03" w:rsidRDefault="006F2D03" w:rsidP="00E036AA">
            <w:r>
              <w:rPr>
                <w:sz w:val="16"/>
                <w:szCs w:val="16"/>
              </w:rPr>
              <w:t>CR to TR 36.764 - Extended L-band Clause 7.3 Evaluation and Simulation</w:t>
            </w:r>
          </w:p>
        </w:tc>
        <w:tc>
          <w:tcPr>
            <w:tcW w:w="517" w:type="dxa"/>
          </w:tcPr>
          <w:p w14:paraId="446B7CF2" w14:textId="77777777" w:rsidR="006F2D03" w:rsidRDefault="006F2D03" w:rsidP="00E036A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A523FB" w14:textId="77777777" w:rsidR="006F2D03" w:rsidRDefault="006F2D03" w:rsidP="00E036AA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C624CBE" w14:textId="77777777" w:rsidR="006F2D03" w:rsidRDefault="006F2D03" w:rsidP="00E036AA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226F8D4" w14:textId="77777777" w:rsidR="006F2D03" w:rsidRDefault="006F2D03" w:rsidP="00E036AA">
            <w:r>
              <w:rPr>
                <w:sz w:val="16"/>
                <w:szCs w:val="16"/>
              </w:rPr>
              <w:t>R4-2410578</w:t>
            </w:r>
          </w:p>
        </w:tc>
        <w:tc>
          <w:tcPr>
            <w:tcW w:w="1597" w:type="dxa"/>
          </w:tcPr>
          <w:p w14:paraId="6C24B4C1" w14:textId="77777777" w:rsidR="006F2D03" w:rsidRDefault="006F2D03" w:rsidP="00E036AA">
            <w:r>
              <w:rPr>
                <w:sz w:val="16"/>
                <w:szCs w:val="16"/>
              </w:rPr>
              <w:t>Inmarsat</w:t>
            </w:r>
          </w:p>
        </w:tc>
        <w:tc>
          <w:tcPr>
            <w:tcW w:w="1122" w:type="dxa"/>
          </w:tcPr>
          <w:p w14:paraId="573744DA" w14:textId="77777777" w:rsidR="006F2D03" w:rsidRDefault="006F2D03" w:rsidP="00E036AA">
            <w:r>
              <w:rPr>
                <w:sz w:val="16"/>
                <w:szCs w:val="16"/>
              </w:rPr>
              <w:t>IoT_NTN_extLband-Core</w:t>
            </w:r>
          </w:p>
        </w:tc>
        <w:tc>
          <w:tcPr>
            <w:tcW w:w="2323" w:type="dxa"/>
          </w:tcPr>
          <w:p w14:paraId="7E593908" w14:textId="77777777" w:rsidR="006F2D03" w:rsidRDefault="006F2D03" w:rsidP="00E036A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EDDFF1" w14:textId="77777777" w:rsidR="006F2D03" w:rsidRDefault="006F2D03" w:rsidP="00E036AA">
            <w:pPr>
              <w:rPr>
                <w:sz w:val="16"/>
                <w:szCs w:val="16"/>
              </w:rPr>
            </w:pPr>
          </w:p>
        </w:tc>
      </w:tr>
    </w:tbl>
    <w:p w14:paraId="000A711B" w14:textId="77777777" w:rsidR="00BF5C5A" w:rsidRDefault="00BF5C5A" w:rsidP="00BF5C5A"/>
    <w:p w14:paraId="194001E2" w14:textId="77777777" w:rsidR="00BF5C5A" w:rsidRDefault="00BF5C5A" w:rsidP="0074393C"/>
    <w:p w14:paraId="53EFC451" w14:textId="49C91FC2" w:rsidR="00BF5C5A" w:rsidRDefault="000C5264" w:rsidP="00BF5C5A">
      <w:pPr>
        <w:pStyle w:val="Heading2"/>
        <w:rPr>
          <w:rFonts w:cs="Arial"/>
          <w:noProof/>
        </w:rPr>
      </w:pPr>
      <w:r w:rsidRPr="000C5264">
        <w:rPr>
          <w:noProof/>
        </w:rPr>
        <w:t>RP-241416</w:t>
      </w:r>
    </w:p>
    <w:p w14:paraId="304B2F2B" w14:textId="1AE29D80" w:rsidR="00BF5C5A" w:rsidRPr="004347C0" w:rsidRDefault="00BF5C5A" w:rsidP="00BF5C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4D0229" w:rsidRPr="004D0229">
        <w:rPr>
          <w:rFonts w:ascii="Arial" w:hAnsi="Arial" w:cs="Arial"/>
          <w:b/>
          <w:bCs/>
        </w:rPr>
        <w:t>RAN4 CRs to LTE TEI18</w:t>
      </w:r>
    </w:p>
    <w:p w14:paraId="4F5D52FF" w14:textId="55244977" w:rsidR="00BF5C5A" w:rsidRDefault="00BF5C5A" w:rsidP="00BF5C5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</w:t>
      </w:r>
      <w:r w:rsidR="004D0229">
        <w:rPr>
          <w:rFonts w:ascii="Arial" w:hAnsi="Arial" w:cs="Arial"/>
          <w:b/>
          <w:bCs/>
        </w:rPr>
        <w:t>7</w:t>
      </w:r>
    </w:p>
    <w:p w14:paraId="4A45DA53" w14:textId="11FA0283" w:rsidR="00BF5C5A" w:rsidRDefault="00CC2EE0" w:rsidP="00BF5C5A">
      <w:r>
        <w:t xml:space="preserve">This </w:t>
      </w:r>
      <w:r w:rsidR="00D163D3">
        <w:t xml:space="preserve">is </w:t>
      </w:r>
      <w:r w:rsidR="00D76C31">
        <w:t>withdrawn.</w:t>
      </w:r>
    </w:p>
    <w:p w14:paraId="75EB0370" w14:textId="77777777" w:rsidR="00BF5C5A" w:rsidRDefault="00BF5C5A" w:rsidP="0074393C"/>
    <w:p w14:paraId="00239B50" w14:textId="1668D29D" w:rsidR="00447511" w:rsidRDefault="00447511" w:rsidP="00447511">
      <w:pPr>
        <w:pStyle w:val="Heading1"/>
      </w:pPr>
      <w:r>
        <w:rPr>
          <w:noProof/>
        </w:rPr>
        <w:t>List of CRs from RAN WG4 for AI 9.4</w:t>
      </w:r>
    </w:p>
    <w:p w14:paraId="710A0D79" w14:textId="54E390BE" w:rsidR="00447511" w:rsidRDefault="00F31823" w:rsidP="00447511">
      <w:pPr>
        <w:pStyle w:val="Heading2"/>
        <w:rPr>
          <w:rFonts w:cs="Arial"/>
          <w:noProof/>
        </w:rPr>
      </w:pPr>
      <w:r w:rsidRPr="00F31823">
        <w:rPr>
          <w:noProof/>
        </w:rPr>
        <w:t>RP-241417</w:t>
      </w:r>
    </w:p>
    <w:p w14:paraId="29B3CAC1" w14:textId="550DC7E5" w:rsidR="00447511" w:rsidRPr="004347C0" w:rsidRDefault="00447511" w:rsidP="004475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31823" w:rsidRPr="00F31823">
        <w:rPr>
          <w:rFonts w:ascii="Arial" w:hAnsi="Arial" w:cs="Arial"/>
          <w:b/>
          <w:bCs/>
          <w:sz w:val="18"/>
          <w:szCs w:val="18"/>
        </w:rPr>
        <w:t>RAN4 CRs to Open REL-18 NR or NR+LTE WIs related to RAN1 – Batch 1</w:t>
      </w:r>
    </w:p>
    <w:p w14:paraId="71761046" w14:textId="39BB19C1" w:rsidR="00447511" w:rsidRDefault="00447511" w:rsidP="00447511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9.4.1.1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90592" w:rsidRPr="004E535C" w14:paraId="44F34BE3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8BB79E" w14:textId="77777777" w:rsidR="00F90592" w:rsidRPr="00BF1EB6" w:rsidRDefault="00F9059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0FFECB" w14:textId="77777777" w:rsidR="00F90592" w:rsidRPr="00BF1EB6" w:rsidRDefault="00F9059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AE75C9" w14:textId="77777777" w:rsidR="00F90592" w:rsidRPr="00BF1EB6" w:rsidRDefault="00F9059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E950CD" w14:textId="77777777" w:rsidR="00F90592" w:rsidRPr="00BF1EB6" w:rsidRDefault="00F9059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2CD8578" w14:textId="77777777" w:rsidR="00F90592" w:rsidRPr="00BF1EB6" w:rsidRDefault="00F9059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85FA87" w14:textId="77777777" w:rsidR="00F90592" w:rsidRPr="00BF1EB6" w:rsidRDefault="00F9059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E8CDC9" w14:textId="77777777" w:rsidR="00F90592" w:rsidRPr="00BF1EB6" w:rsidRDefault="00F9059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D2B601A" w14:textId="77777777" w:rsidR="00F90592" w:rsidRPr="00BF1EB6" w:rsidRDefault="00F9059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412953F" w14:textId="77777777" w:rsidR="00F90592" w:rsidRPr="00BF1EB6" w:rsidRDefault="00F9059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F45685" w14:textId="77777777" w:rsidR="00F90592" w:rsidRPr="00BF1EB6" w:rsidRDefault="00F9059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3A814D7" w14:textId="77777777" w:rsidR="00F90592" w:rsidRPr="00BF1EB6" w:rsidRDefault="00F9059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23464EF" w14:textId="77777777" w:rsidR="00F90592" w:rsidRPr="00BF1EB6" w:rsidRDefault="00F9059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F10DCCB" w14:textId="77777777" w:rsidR="00F90592" w:rsidRPr="00BF1EB6" w:rsidRDefault="00F9059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90592" w14:paraId="04EA7DD4" w14:textId="77777777" w:rsidTr="007A569B">
        <w:tc>
          <w:tcPr>
            <w:tcW w:w="879" w:type="dxa"/>
          </w:tcPr>
          <w:p w14:paraId="44B30BEC" w14:textId="77777777" w:rsidR="00F90592" w:rsidRDefault="00F90592" w:rsidP="007A569B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3DD2903" w14:textId="77777777" w:rsidR="00F90592" w:rsidRDefault="00F90592" w:rsidP="007A569B">
            <w:r>
              <w:rPr>
                <w:sz w:val="16"/>
                <w:szCs w:val="16"/>
              </w:rPr>
              <w:t>0536</w:t>
            </w:r>
          </w:p>
        </w:tc>
        <w:tc>
          <w:tcPr>
            <w:tcW w:w="517" w:type="dxa"/>
          </w:tcPr>
          <w:p w14:paraId="767B2E7B" w14:textId="77777777" w:rsidR="00F90592" w:rsidRDefault="00F90592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B30F14" w14:textId="77777777" w:rsidR="00F90592" w:rsidRDefault="00F90592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566FC5" w14:textId="77777777" w:rsidR="00F90592" w:rsidRDefault="00F90592" w:rsidP="007A569B">
            <w:r>
              <w:rPr>
                <w:sz w:val="16"/>
                <w:szCs w:val="16"/>
              </w:rPr>
              <w:t>BigCR to 38.101-4 Introduction of PDCCH requirement for DSS enhancement</w:t>
            </w:r>
          </w:p>
        </w:tc>
        <w:tc>
          <w:tcPr>
            <w:tcW w:w="517" w:type="dxa"/>
          </w:tcPr>
          <w:p w14:paraId="1D0ABC00" w14:textId="77777777" w:rsidR="00F90592" w:rsidRDefault="00F90592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FDB00E6" w14:textId="77777777" w:rsidR="00F90592" w:rsidRDefault="00F90592" w:rsidP="007A569B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FBE5A89" w14:textId="77777777" w:rsidR="00F90592" w:rsidRDefault="00F90592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4A41196" w14:textId="77777777" w:rsidR="00F90592" w:rsidRDefault="00F90592" w:rsidP="007A569B">
            <w:r>
              <w:rPr>
                <w:sz w:val="16"/>
                <w:szCs w:val="16"/>
              </w:rPr>
              <w:t>R4-2408753</w:t>
            </w:r>
          </w:p>
        </w:tc>
        <w:tc>
          <w:tcPr>
            <w:tcW w:w="1597" w:type="dxa"/>
          </w:tcPr>
          <w:p w14:paraId="35437CD6" w14:textId="77777777" w:rsidR="00F90592" w:rsidRDefault="00F90592" w:rsidP="007A569B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918F34F" w14:textId="77777777" w:rsidR="00F90592" w:rsidRDefault="00F90592" w:rsidP="007A569B">
            <w:r>
              <w:rPr>
                <w:sz w:val="16"/>
                <w:szCs w:val="16"/>
              </w:rPr>
              <w:t>NR_DSS_enh-Perf</w:t>
            </w:r>
          </w:p>
        </w:tc>
        <w:tc>
          <w:tcPr>
            <w:tcW w:w="2323" w:type="dxa"/>
          </w:tcPr>
          <w:p w14:paraId="4D3B082C" w14:textId="77777777" w:rsidR="00F90592" w:rsidRDefault="00F90592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B55E2B" w14:textId="77777777" w:rsidR="00F90592" w:rsidRDefault="00F90592" w:rsidP="007A569B">
            <w:pPr>
              <w:rPr>
                <w:sz w:val="16"/>
                <w:szCs w:val="16"/>
              </w:rPr>
            </w:pPr>
          </w:p>
        </w:tc>
      </w:tr>
    </w:tbl>
    <w:p w14:paraId="595B362E" w14:textId="77777777" w:rsidR="00447511" w:rsidRDefault="00447511" w:rsidP="00447511"/>
    <w:p w14:paraId="25450BC6" w14:textId="77777777" w:rsidR="00F90592" w:rsidRDefault="00F90592" w:rsidP="00447511"/>
    <w:p w14:paraId="4E5E1AD3" w14:textId="7CD8A5FA" w:rsidR="00282848" w:rsidRDefault="00577EF1" w:rsidP="00282848">
      <w:pPr>
        <w:pStyle w:val="Heading2"/>
        <w:rPr>
          <w:rFonts w:cs="Arial"/>
          <w:noProof/>
        </w:rPr>
      </w:pPr>
      <w:r w:rsidRPr="00577EF1">
        <w:rPr>
          <w:noProof/>
        </w:rPr>
        <w:lastRenderedPageBreak/>
        <w:t>RP-241418</w:t>
      </w:r>
    </w:p>
    <w:p w14:paraId="0B37DCEF" w14:textId="675AB5C5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77EF1" w:rsidRPr="00577EF1">
        <w:rPr>
          <w:rFonts w:ascii="Arial" w:hAnsi="Arial" w:cs="Arial"/>
          <w:b/>
          <w:bCs/>
          <w:sz w:val="18"/>
          <w:szCs w:val="18"/>
        </w:rPr>
        <w:t>RAN4 CRs to Open REL-18 NR or NR+LTE WIs related to RAN1 – Batch 2</w:t>
      </w:r>
    </w:p>
    <w:p w14:paraId="79236CDA" w14:textId="70D3A51E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9.4.1.</w:t>
      </w:r>
      <w:r w:rsidR="00577EF1">
        <w:rPr>
          <w:rFonts w:ascii="Arial" w:hAnsi="Arial" w:cs="Arial"/>
          <w:b/>
          <w:bCs/>
        </w:rPr>
        <w:t>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02550" w:rsidRPr="004E535C" w14:paraId="08797ACA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F26BFE4" w14:textId="77777777" w:rsidR="00302550" w:rsidRPr="00BF1EB6" w:rsidRDefault="0030255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9C45B9" w14:textId="77777777" w:rsidR="00302550" w:rsidRPr="00BF1EB6" w:rsidRDefault="0030255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2BB760" w14:textId="77777777" w:rsidR="00302550" w:rsidRPr="00BF1EB6" w:rsidRDefault="0030255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26D0AB" w14:textId="77777777" w:rsidR="00302550" w:rsidRPr="00BF1EB6" w:rsidRDefault="0030255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61FEE15" w14:textId="77777777" w:rsidR="00302550" w:rsidRPr="00BF1EB6" w:rsidRDefault="0030255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1FDA426" w14:textId="77777777" w:rsidR="00302550" w:rsidRPr="00BF1EB6" w:rsidRDefault="0030255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8F1DD9" w14:textId="77777777" w:rsidR="00302550" w:rsidRPr="00BF1EB6" w:rsidRDefault="0030255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F78D1B8" w14:textId="77777777" w:rsidR="00302550" w:rsidRPr="00BF1EB6" w:rsidRDefault="0030255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912490C" w14:textId="77777777" w:rsidR="00302550" w:rsidRPr="00BF1EB6" w:rsidRDefault="0030255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893CF5" w14:textId="77777777" w:rsidR="00302550" w:rsidRPr="00BF1EB6" w:rsidRDefault="0030255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F4568D" w14:textId="77777777" w:rsidR="00302550" w:rsidRPr="00BF1EB6" w:rsidRDefault="0030255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CA92701" w14:textId="77777777" w:rsidR="00302550" w:rsidRPr="00BF1EB6" w:rsidRDefault="0030255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4A2BA8" w14:textId="77777777" w:rsidR="00302550" w:rsidRPr="00BF1EB6" w:rsidRDefault="0030255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02550" w14:paraId="1E1C27C6" w14:textId="77777777" w:rsidTr="007A569B">
        <w:tc>
          <w:tcPr>
            <w:tcW w:w="879" w:type="dxa"/>
          </w:tcPr>
          <w:p w14:paraId="3768580C" w14:textId="77777777" w:rsidR="00302550" w:rsidRDefault="00302550" w:rsidP="007A569B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0694D5" w14:textId="77777777" w:rsidR="00302550" w:rsidRDefault="00302550" w:rsidP="007A569B">
            <w:r>
              <w:rPr>
                <w:sz w:val="16"/>
                <w:szCs w:val="16"/>
              </w:rPr>
              <w:t>4492</w:t>
            </w:r>
          </w:p>
        </w:tc>
        <w:tc>
          <w:tcPr>
            <w:tcW w:w="517" w:type="dxa"/>
          </w:tcPr>
          <w:p w14:paraId="4C888C5D" w14:textId="77777777" w:rsidR="00302550" w:rsidRDefault="00302550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7DB596" w14:textId="77777777" w:rsidR="00302550" w:rsidRDefault="00302550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AC0140" w14:textId="77777777" w:rsidR="00302550" w:rsidRDefault="00302550" w:rsidP="007A569B">
            <w:r>
              <w:rPr>
                <w:sz w:val="16"/>
                <w:szCs w:val="16"/>
              </w:rPr>
              <w:t>(NR_MC_enh-Perf) Correction to multi-carrier enhancement RRM test cases_R18</w:t>
            </w:r>
          </w:p>
        </w:tc>
        <w:tc>
          <w:tcPr>
            <w:tcW w:w="517" w:type="dxa"/>
          </w:tcPr>
          <w:p w14:paraId="43B8D236" w14:textId="77777777" w:rsidR="00302550" w:rsidRDefault="00302550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6532EB" w14:textId="77777777" w:rsidR="00302550" w:rsidRDefault="00302550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95F17EB" w14:textId="77777777" w:rsidR="00302550" w:rsidRDefault="00302550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0257534" w14:textId="77777777" w:rsidR="00302550" w:rsidRDefault="00302550" w:rsidP="007A569B">
            <w:r>
              <w:rPr>
                <w:sz w:val="16"/>
                <w:szCs w:val="16"/>
              </w:rPr>
              <w:t>R4-2408548</w:t>
            </w:r>
          </w:p>
        </w:tc>
        <w:tc>
          <w:tcPr>
            <w:tcW w:w="1597" w:type="dxa"/>
          </w:tcPr>
          <w:p w14:paraId="280E15C6" w14:textId="77777777" w:rsidR="00302550" w:rsidRDefault="00302550" w:rsidP="007A569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F660427" w14:textId="77777777" w:rsidR="00302550" w:rsidRDefault="00302550" w:rsidP="007A569B">
            <w:r>
              <w:rPr>
                <w:sz w:val="16"/>
                <w:szCs w:val="16"/>
              </w:rPr>
              <w:t>NR_MC_enh-Perf</w:t>
            </w:r>
          </w:p>
        </w:tc>
        <w:tc>
          <w:tcPr>
            <w:tcW w:w="2323" w:type="dxa"/>
          </w:tcPr>
          <w:p w14:paraId="47BA20FD" w14:textId="77777777" w:rsidR="00302550" w:rsidRDefault="00302550" w:rsidP="007A569B">
            <w:r>
              <w:rPr>
                <w:sz w:val="16"/>
                <w:szCs w:val="16"/>
              </w:rPr>
              <w:t>A.6.5.7D.1, A.6.5.7D.2, A.6.5.7D.3, A.6.5.7D.4</w:t>
            </w:r>
          </w:p>
        </w:tc>
        <w:tc>
          <w:tcPr>
            <w:tcW w:w="998" w:type="dxa"/>
          </w:tcPr>
          <w:p w14:paraId="4A905510" w14:textId="77777777" w:rsidR="00302550" w:rsidRDefault="00302550" w:rsidP="007A569B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14:paraId="5F13D198" w14:textId="77777777" w:rsidR="00282848" w:rsidRDefault="00282848" w:rsidP="00282848"/>
    <w:p w14:paraId="165C8B5D" w14:textId="77777777" w:rsidR="00282848" w:rsidRDefault="00282848" w:rsidP="00282848"/>
    <w:p w14:paraId="1B3A5A28" w14:textId="77777777" w:rsidR="00447511" w:rsidRDefault="00447511" w:rsidP="00447511"/>
    <w:p w14:paraId="689972AB" w14:textId="4C0DED0C" w:rsidR="00282848" w:rsidRDefault="007930CE" w:rsidP="00282848">
      <w:pPr>
        <w:pStyle w:val="Heading2"/>
        <w:rPr>
          <w:rFonts w:cs="Arial"/>
          <w:noProof/>
        </w:rPr>
      </w:pPr>
      <w:r w:rsidRPr="007930CE">
        <w:rPr>
          <w:noProof/>
        </w:rPr>
        <w:t>RP-241419</w:t>
      </w:r>
    </w:p>
    <w:p w14:paraId="61D0E89B" w14:textId="4A911196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930CE" w:rsidRPr="007930CE">
        <w:rPr>
          <w:rFonts w:ascii="Arial" w:hAnsi="Arial" w:cs="Arial"/>
          <w:b/>
          <w:bCs/>
          <w:sz w:val="18"/>
          <w:szCs w:val="18"/>
        </w:rPr>
        <w:t>RAN4 CRs to Open REL-18 NR or NR+LTE WIs related to RAN1 – Batch 3</w:t>
      </w:r>
    </w:p>
    <w:p w14:paraId="26785E06" w14:textId="0C657E39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9.4.1.</w:t>
      </w:r>
      <w:r w:rsidR="007930CE">
        <w:rPr>
          <w:rFonts w:ascii="Arial" w:hAnsi="Arial" w:cs="Arial"/>
          <w:b/>
          <w:bCs/>
        </w:rPr>
        <w:t>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C18B6" w:rsidRPr="004E535C" w14:paraId="57EF1E26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3666C7" w14:textId="77777777" w:rsidR="000C18B6" w:rsidRPr="00BF1EB6" w:rsidRDefault="000C18B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11B9D6" w14:textId="77777777" w:rsidR="000C18B6" w:rsidRPr="00BF1EB6" w:rsidRDefault="000C18B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12FC8A" w14:textId="77777777" w:rsidR="000C18B6" w:rsidRPr="00BF1EB6" w:rsidRDefault="000C18B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6F2403" w14:textId="77777777" w:rsidR="000C18B6" w:rsidRPr="00BF1EB6" w:rsidRDefault="000C18B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8C52D74" w14:textId="77777777" w:rsidR="000C18B6" w:rsidRPr="00BF1EB6" w:rsidRDefault="000C18B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6D94FB" w14:textId="77777777" w:rsidR="000C18B6" w:rsidRPr="00BF1EB6" w:rsidRDefault="000C18B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F932DB" w14:textId="77777777" w:rsidR="000C18B6" w:rsidRPr="00BF1EB6" w:rsidRDefault="000C18B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820D4F2" w14:textId="77777777" w:rsidR="000C18B6" w:rsidRPr="00BF1EB6" w:rsidRDefault="000C18B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E963C81" w14:textId="77777777" w:rsidR="000C18B6" w:rsidRPr="00BF1EB6" w:rsidRDefault="000C18B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9BEC9F" w14:textId="77777777" w:rsidR="000C18B6" w:rsidRPr="00BF1EB6" w:rsidRDefault="000C18B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CD13560" w14:textId="77777777" w:rsidR="000C18B6" w:rsidRPr="00BF1EB6" w:rsidRDefault="000C18B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F984C2" w14:textId="77777777" w:rsidR="000C18B6" w:rsidRPr="00BF1EB6" w:rsidRDefault="000C18B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F66DB11" w14:textId="77777777" w:rsidR="000C18B6" w:rsidRPr="00BF1EB6" w:rsidRDefault="000C18B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C18B6" w14:paraId="004EFB9F" w14:textId="77777777" w:rsidTr="007A569B">
        <w:tc>
          <w:tcPr>
            <w:tcW w:w="879" w:type="dxa"/>
          </w:tcPr>
          <w:p w14:paraId="0B648521" w14:textId="77777777" w:rsidR="000C18B6" w:rsidRDefault="000C18B6" w:rsidP="007A569B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A53F6FD" w14:textId="77777777" w:rsidR="000C18B6" w:rsidRDefault="000C18B6" w:rsidP="007A569B">
            <w:r>
              <w:rPr>
                <w:sz w:val="16"/>
                <w:szCs w:val="16"/>
              </w:rPr>
              <w:t>0645</w:t>
            </w:r>
          </w:p>
        </w:tc>
        <w:tc>
          <w:tcPr>
            <w:tcW w:w="517" w:type="dxa"/>
          </w:tcPr>
          <w:p w14:paraId="723723FF" w14:textId="77777777" w:rsidR="000C18B6" w:rsidRDefault="000C18B6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6CD08B" w14:textId="77777777" w:rsidR="000C18B6" w:rsidRDefault="000C18B6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893559" w14:textId="77777777" w:rsidR="000C18B6" w:rsidRDefault="000C18B6" w:rsidP="007A569B">
            <w:r>
              <w:rPr>
                <w:sz w:val="16"/>
                <w:szCs w:val="16"/>
              </w:rPr>
              <w:t>[NR_cov_enh2-Perf] BigCR for TS 38.104 on coverage enhancement demodulation</w:t>
            </w:r>
          </w:p>
        </w:tc>
        <w:tc>
          <w:tcPr>
            <w:tcW w:w="517" w:type="dxa"/>
          </w:tcPr>
          <w:p w14:paraId="57D04A6F" w14:textId="77777777" w:rsidR="000C18B6" w:rsidRDefault="000C18B6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C45984" w14:textId="77777777" w:rsidR="000C18B6" w:rsidRDefault="000C18B6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3AB0AF3" w14:textId="77777777" w:rsidR="000C18B6" w:rsidRDefault="000C18B6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3CFD8A2" w14:textId="77777777" w:rsidR="000C18B6" w:rsidRDefault="000C18B6" w:rsidP="007A569B">
            <w:r>
              <w:rPr>
                <w:sz w:val="16"/>
                <w:szCs w:val="16"/>
              </w:rPr>
              <w:t>R4-2410024</w:t>
            </w:r>
          </w:p>
        </w:tc>
        <w:tc>
          <w:tcPr>
            <w:tcW w:w="1597" w:type="dxa"/>
          </w:tcPr>
          <w:p w14:paraId="27B675DA" w14:textId="77777777" w:rsidR="000C18B6" w:rsidRDefault="000C18B6" w:rsidP="007A569B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DD3EC1D" w14:textId="77777777" w:rsidR="000C18B6" w:rsidRDefault="000C18B6" w:rsidP="007A569B">
            <w:r>
              <w:rPr>
                <w:sz w:val="16"/>
                <w:szCs w:val="16"/>
              </w:rPr>
              <w:t>NR_cov_enh2-Perf</w:t>
            </w:r>
          </w:p>
        </w:tc>
        <w:tc>
          <w:tcPr>
            <w:tcW w:w="2323" w:type="dxa"/>
          </w:tcPr>
          <w:p w14:paraId="6615C5B0" w14:textId="77777777" w:rsidR="000C18B6" w:rsidRDefault="000C18B6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4DD0C5" w14:textId="77777777" w:rsidR="000C18B6" w:rsidRDefault="000C18B6" w:rsidP="007A569B">
            <w:pPr>
              <w:rPr>
                <w:sz w:val="16"/>
                <w:szCs w:val="16"/>
              </w:rPr>
            </w:pPr>
          </w:p>
        </w:tc>
      </w:tr>
      <w:tr w:rsidR="000C18B6" w14:paraId="644E8550" w14:textId="77777777" w:rsidTr="007A569B">
        <w:tc>
          <w:tcPr>
            <w:tcW w:w="879" w:type="dxa"/>
          </w:tcPr>
          <w:p w14:paraId="7117C585" w14:textId="77777777" w:rsidR="000C18B6" w:rsidRDefault="000C18B6" w:rsidP="007A569B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8017974" w14:textId="77777777" w:rsidR="000C18B6" w:rsidRDefault="000C18B6" w:rsidP="007A569B">
            <w:r>
              <w:rPr>
                <w:sz w:val="16"/>
                <w:szCs w:val="16"/>
              </w:rPr>
              <w:t>0579</w:t>
            </w:r>
          </w:p>
        </w:tc>
        <w:tc>
          <w:tcPr>
            <w:tcW w:w="517" w:type="dxa"/>
          </w:tcPr>
          <w:p w14:paraId="2B9D1BDA" w14:textId="77777777" w:rsidR="000C18B6" w:rsidRDefault="000C18B6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424353" w14:textId="77777777" w:rsidR="000C18B6" w:rsidRDefault="000C18B6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1DABC9" w14:textId="77777777" w:rsidR="000C18B6" w:rsidRDefault="000C18B6" w:rsidP="007A569B">
            <w:r>
              <w:rPr>
                <w:sz w:val="16"/>
                <w:szCs w:val="16"/>
              </w:rPr>
              <w:t>Big CR for further coverage enhancements requirements for TS38.141-2</w:t>
            </w:r>
          </w:p>
        </w:tc>
        <w:tc>
          <w:tcPr>
            <w:tcW w:w="517" w:type="dxa"/>
          </w:tcPr>
          <w:p w14:paraId="7F53EF52" w14:textId="77777777" w:rsidR="000C18B6" w:rsidRDefault="000C18B6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2110A8F" w14:textId="77777777" w:rsidR="000C18B6" w:rsidRDefault="000C18B6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2CEEDD5" w14:textId="77777777" w:rsidR="000C18B6" w:rsidRDefault="000C18B6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786F513" w14:textId="77777777" w:rsidR="000C18B6" w:rsidRDefault="000C18B6" w:rsidP="007A569B">
            <w:r>
              <w:rPr>
                <w:sz w:val="16"/>
                <w:szCs w:val="16"/>
              </w:rPr>
              <w:t>R4-2407111</w:t>
            </w:r>
          </w:p>
        </w:tc>
        <w:tc>
          <w:tcPr>
            <w:tcW w:w="1597" w:type="dxa"/>
          </w:tcPr>
          <w:p w14:paraId="5F749492" w14:textId="77777777" w:rsidR="000C18B6" w:rsidRDefault="000C18B6" w:rsidP="007A569B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674877F" w14:textId="77777777" w:rsidR="000C18B6" w:rsidRDefault="000C18B6" w:rsidP="007A569B">
            <w:r>
              <w:rPr>
                <w:sz w:val="16"/>
                <w:szCs w:val="16"/>
              </w:rPr>
              <w:t>NR_cov_enh2-Perf</w:t>
            </w:r>
          </w:p>
        </w:tc>
        <w:tc>
          <w:tcPr>
            <w:tcW w:w="2323" w:type="dxa"/>
          </w:tcPr>
          <w:p w14:paraId="0F7EE08A" w14:textId="77777777" w:rsidR="000C18B6" w:rsidRDefault="000C18B6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78D9F7" w14:textId="77777777" w:rsidR="000C18B6" w:rsidRDefault="000C18B6" w:rsidP="007A569B">
            <w:pPr>
              <w:rPr>
                <w:sz w:val="16"/>
                <w:szCs w:val="16"/>
              </w:rPr>
            </w:pPr>
          </w:p>
        </w:tc>
      </w:tr>
    </w:tbl>
    <w:p w14:paraId="72BBCC3E" w14:textId="77777777" w:rsidR="00282848" w:rsidRDefault="00282848" w:rsidP="00282848"/>
    <w:p w14:paraId="29974BFA" w14:textId="77777777" w:rsidR="00282848" w:rsidRDefault="00282848" w:rsidP="00282848"/>
    <w:p w14:paraId="14D288A1" w14:textId="49289816" w:rsidR="00282848" w:rsidRDefault="009D089B" w:rsidP="00282848">
      <w:pPr>
        <w:pStyle w:val="Heading2"/>
        <w:rPr>
          <w:rFonts w:cs="Arial"/>
          <w:noProof/>
        </w:rPr>
      </w:pPr>
      <w:r w:rsidRPr="009D089B">
        <w:rPr>
          <w:noProof/>
        </w:rPr>
        <w:t>RP-241420</w:t>
      </w:r>
    </w:p>
    <w:p w14:paraId="6BD04C39" w14:textId="61DA72A3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9D089B" w:rsidRPr="009D089B">
        <w:rPr>
          <w:rFonts w:ascii="Arial" w:hAnsi="Arial" w:cs="Arial"/>
          <w:b/>
          <w:bCs/>
          <w:sz w:val="18"/>
          <w:szCs w:val="18"/>
        </w:rPr>
        <w:t>RAN4 CRs to Open REL-18 NR or NR+LTE WIs related to RAN1 – Batch 4</w:t>
      </w:r>
    </w:p>
    <w:p w14:paraId="31090857" w14:textId="2D85A192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9.4.1.</w:t>
      </w:r>
      <w:r w:rsidR="009D089B">
        <w:rPr>
          <w:rFonts w:ascii="Arial" w:hAnsi="Arial" w:cs="Arial"/>
          <w:b/>
          <w:bCs/>
        </w:rPr>
        <w:t>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46462" w:rsidRPr="004E535C" w14:paraId="043CB2D5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129CEF" w14:textId="77777777" w:rsidR="00346462" w:rsidRPr="00BF1EB6" w:rsidRDefault="0034646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1B61FA" w14:textId="77777777" w:rsidR="00346462" w:rsidRPr="00BF1EB6" w:rsidRDefault="0034646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8A960D" w14:textId="77777777" w:rsidR="00346462" w:rsidRPr="00BF1EB6" w:rsidRDefault="0034646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AB4F96" w14:textId="77777777" w:rsidR="00346462" w:rsidRPr="00BF1EB6" w:rsidRDefault="0034646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18DF52" w14:textId="77777777" w:rsidR="00346462" w:rsidRPr="00BF1EB6" w:rsidRDefault="0034646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B3C1E9D" w14:textId="77777777" w:rsidR="00346462" w:rsidRPr="00BF1EB6" w:rsidRDefault="0034646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6F2E00" w14:textId="77777777" w:rsidR="00346462" w:rsidRPr="00BF1EB6" w:rsidRDefault="0034646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0447BFB" w14:textId="77777777" w:rsidR="00346462" w:rsidRPr="00BF1EB6" w:rsidRDefault="0034646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E553F0D" w14:textId="77777777" w:rsidR="00346462" w:rsidRPr="00BF1EB6" w:rsidRDefault="0034646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609ABB" w14:textId="77777777" w:rsidR="00346462" w:rsidRPr="00BF1EB6" w:rsidRDefault="0034646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1CDCF0" w14:textId="77777777" w:rsidR="00346462" w:rsidRPr="00BF1EB6" w:rsidRDefault="0034646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E54B754" w14:textId="77777777" w:rsidR="00346462" w:rsidRPr="00BF1EB6" w:rsidRDefault="0034646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30A110C" w14:textId="77777777" w:rsidR="00346462" w:rsidRPr="00BF1EB6" w:rsidRDefault="0034646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46462" w14:paraId="3390F9EE" w14:textId="77777777" w:rsidTr="007A569B">
        <w:tc>
          <w:tcPr>
            <w:tcW w:w="879" w:type="dxa"/>
          </w:tcPr>
          <w:p w14:paraId="27A55512" w14:textId="77777777" w:rsidR="00346462" w:rsidRDefault="00346462" w:rsidP="007A569B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CBD5627" w14:textId="77777777" w:rsidR="00346462" w:rsidRDefault="00346462" w:rsidP="007A569B">
            <w:r>
              <w:rPr>
                <w:sz w:val="16"/>
                <w:szCs w:val="16"/>
              </w:rPr>
              <w:t>0531</w:t>
            </w:r>
          </w:p>
        </w:tc>
        <w:tc>
          <w:tcPr>
            <w:tcW w:w="517" w:type="dxa"/>
          </w:tcPr>
          <w:p w14:paraId="569EDC00" w14:textId="77777777" w:rsidR="00346462" w:rsidRDefault="00346462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6AD0EE" w14:textId="77777777" w:rsidR="00346462" w:rsidRDefault="00346462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DE07A3" w14:textId="77777777" w:rsidR="00346462" w:rsidRDefault="00346462" w:rsidP="007A569B">
            <w:r>
              <w:rPr>
                <w:sz w:val="16"/>
                <w:szCs w:val="16"/>
              </w:rPr>
              <w:t>Draft Big CR for UE demodulation and CSI requirements for Rel-18 MIMO in 38.101-4</w:t>
            </w:r>
          </w:p>
        </w:tc>
        <w:tc>
          <w:tcPr>
            <w:tcW w:w="517" w:type="dxa"/>
          </w:tcPr>
          <w:p w14:paraId="2BD7D581" w14:textId="77777777" w:rsidR="00346462" w:rsidRDefault="00346462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2266ED0" w14:textId="77777777" w:rsidR="00346462" w:rsidRDefault="00346462" w:rsidP="007A569B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775D6D6" w14:textId="77777777" w:rsidR="00346462" w:rsidRDefault="00346462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EBFAF34" w14:textId="77777777" w:rsidR="00346462" w:rsidRDefault="00346462" w:rsidP="007A569B">
            <w:r>
              <w:rPr>
                <w:sz w:val="16"/>
                <w:szCs w:val="16"/>
              </w:rPr>
              <w:t>R4-2409919</w:t>
            </w:r>
          </w:p>
        </w:tc>
        <w:tc>
          <w:tcPr>
            <w:tcW w:w="1597" w:type="dxa"/>
          </w:tcPr>
          <w:p w14:paraId="0AB1211B" w14:textId="77777777" w:rsidR="00346462" w:rsidRDefault="00346462" w:rsidP="007A569B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84FB9A9" w14:textId="77777777" w:rsidR="00346462" w:rsidRDefault="00346462" w:rsidP="007A569B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359272B8" w14:textId="77777777" w:rsidR="00346462" w:rsidRDefault="00346462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47CD04" w14:textId="77777777" w:rsidR="00346462" w:rsidRDefault="00346462" w:rsidP="007A569B">
            <w:pPr>
              <w:rPr>
                <w:sz w:val="16"/>
                <w:szCs w:val="16"/>
              </w:rPr>
            </w:pPr>
          </w:p>
        </w:tc>
      </w:tr>
      <w:tr w:rsidR="00346462" w14:paraId="7EE200B3" w14:textId="77777777" w:rsidTr="007A569B">
        <w:tc>
          <w:tcPr>
            <w:tcW w:w="879" w:type="dxa"/>
          </w:tcPr>
          <w:p w14:paraId="5BD0F361" w14:textId="77777777" w:rsidR="00346462" w:rsidRDefault="00346462" w:rsidP="007A569B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A15BADC" w14:textId="77777777" w:rsidR="00346462" w:rsidRDefault="00346462" w:rsidP="007A569B">
            <w:r>
              <w:rPr>
                <w:sz w:val="16"/>
                <w:szCs w:val="16"/>
              </w:rPr>
              <w:t>0635</w:t>
            </w:r>
          </w:p>
        </w:tc>
        <w:tc>
          <w:tcPr>
            <w:tcW w:w="517" w:type="dxa"/>
          </w:tcPr>
          <w:p w14:paraId="2EAE75F8" w14:textId="77777777" w:rsidR="00346462" w:rsidRDefault="00346462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F0823B" w14:textId="77777777" w:rsidR="00346462" w:rsidRDefault="00346462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C11B27" w14:textId="77777777" w:rsidR="00346462" w:rsidRDefault="00346462" w:rsidP="007A569B">
            <w:r>
              <w:rPr>
                <w:sz w:val="16"/>
                <w:szCs w:val="16"/>
              </w:rPr>
              <w:t>Big CR for BS demodulation requirements for Rel-18 MIMO in 38.104</w:t>
            </w:r>
          </w:p>
        </w:tc>
        <w:tc>
          <w:tcPr>
            <w:tcW w:w="517" w:type="dxa"/>
          </w:tcPr>
          <w:p w14:paraId="593B7B9C" w14:textId="77777777" w:rsidR="00346462" w:rsidRDefault="00346462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A0204B5" w14:textId="77777777" w:rsidR="00346462" w:rsidRDefault="00346462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A7B8952" w14:textId="77777777" w:rsidR="00346462" w:rsidRDefault="00346462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04FC20B" w14:textId="77777777" w:rsidR="00346462" w:rsidRDefault="00346462" w:rsidP="007A569B">
            <w:r>
              <w:rPr>
                <w:sz w:val="16"/>
                <w:szCs w:val="16"/>
              </w:rPr>
              <w:t>R4-2409918</w:t>
            </w:r>
          </w:p>
        </w:tc>
        <w:tc>
          <w:tcPr>
            <w:tcW w:w="1597" w:type="dxa"/>
          </w:tcPr>
          <w:p w14:paraId="5ED3DCC3" w14:textId="77777777" w:rsidR="00346462" w:rsidRDefault="00346462" w:rsidP="007A569B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0C90A99" w14:textId="77777777" w:rsidR="00346462" w:rsidRDefault="00346462" w:rsidP="007A569B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3BA83652" w14:textId="77777777" w:rsidR="00346462" w:rsidRDefault="00346462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38BE1C" w14:textId="77777777" w:rsidR="00346462" w:rsidRDefault="00346462" w:rsidP="007A569B">
            <w:pPr>
              <w:rPr>
                <w:sz w:val="16"/>
                <w:szCs w:val="16"/>
              </w:rPr>
            </w:pPr>
          </w:p>
        </w:tc>
      </w:tr>
      <w:tr w:rsidR="00346462" w14:paraId="2EFBA04B" w14:textId="77777777" w:rsidTr="007A569B">
        <w:tc>
          <w:tcPr>
            <w:tcW w:w="879" w:type="dxa"/>
          </w:tcPr>
          <w:p w14:paraId="3F41CCA3" w14:textId="77777777" w:rsidR="00346462" w:rsidRDefault="00346462" w:rsidP="007A569B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A545B8F" w14:textId="77777777" w:rsidR="00346462" w:rsidRDefault="00346462" w:rsidP="007A569B">
            <w:r>
              <w:rPr>
                <w:sz w:val="16"/>
                <w:szCs w:val="16"/>
              </w:rPr>
              <w:t>4393</w:t>
            </w:r>
          </w:p>
        </w:tc>
        <w:tc>
          <w:tcPr>
            <w:tcW w:w="517" w:type="dxa"/>
          </w:tcPr>
          <w:p w14:paraId="71496EB0" w14:textId="77777777" w:rsidR="00346462" w:rsidRDefault="00346462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284BCD" w14:textId="77777777" w:rsidR="00346462" w:rsidRDefault="00346462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F0C6AD" w14:textId="77777777" w:rsidR="00346462" w:rsidRDefault="00346462" w:rsidP="007A569B">
            <w:r>
              <w:rPr>
                <w:sz w:val="16"/>
                <w:szCs w:val="16"/>
              </w:rPr>
              <w:t>Big CR on performance part of NR_MIMO_evo_DL_UL</w:t>
            </w:r>
          </w:p>
        </w:tc>
        <w:tc>
          <w:tcPr>
            <w:tcW w:w="517" w:type="dxa"/>
          </w:tcPr>
          <w:p w14:paraId="75028E18" w14:textId="77777777" w:rsidR="00346462" w:rsidRDefault="00346462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E123835" w14:textId="77777777" w:rsidR="00346462" w:rsidRDefault="00346462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C035572" w14:textId="77777777" w:rsidR="00346462" w:rsidRDefault="00346462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6F1CA8F" w14:textId="77777777" w:rsidR="00346462" w:rsidRDefault="00346462" w:rsidP="007A569B">
            <w:r>
              <w:rPr>
                <w:sz w:val="16"/>
                <w:szCs w:val="16"/>
              </w:rPr>
              <w:t>R4-2407676</w:t>
            </w:r>
          </w:p>
        </w:tc>
        <w:tc>
          <w:tcPr>
            <w:tcW w:w="1597" w:type="dxa"/>
          </w:tcPr>
          <w:p w14:paraId="44F4A91D" w14:textId="77777777" w:rsidR="00346462" w:rsidRDefault="00346462" w:rsidP="007A569B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9089D37" w14:textId="77777777" w:rsidR="00346462" w:rsidRDefault="00346462" w:rsidP="007A569B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5A844575" w14:textId="77777777" w:rsidR="00346462" w:rsidRDefault="00346462" w:rsidP="007A569B">
            <w:r>
              <w:rPr>
                <w:sz w:val="16"/>
                <w:szCs w:val="16"/>
              </w:rPr>
              <w:t>3.3 10.1.41</w:t>
            </w:r>
          </w:p>
        </w:tc>
        <w:tc>
          <w:tcPr>
            <w:tcW w:w="998" w:type="dxa"/>
          </w:tcPr>
          <w:p w14:paraId="1F698AB9" w14:textId="77777777" w:rsidR="00346462" w:rsidRDefault="00346462" w:rsidP="007A569B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346462" w14:paraId="1E8EC23B" w14:textId="77777777" w:rsidTr="007A569B">
        <w:tc>
          <w:tcPr>
            <w:tcW w:w="879" w:type="dxa"/>
          </w:tcPr>
          <w:p w14:paraId="064122DC" w14:textId="77777777" w:rsidR="00346462" w:rsidRDefault="00346462" w:rsidP="007A569B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BE2FB96" w14:textId="77777777" w:rsidR="00346462" w:rsidRDefault="00346462" w:rsidP="007A569B">
            <w:r>
              <w:rPr>
                <w:sz w:val="16"/>
                <w:szCs w:val="16"/>
              </w:rPr>
              <w:t>0443</w:t>
            </w:r>
          </w:p>
        </w:tc>
        <w:tc>
          <w:tcPr>
            <w:tcW w:w="517" w:type="dxa"/>
          </w:tcPr>
          <w:p w14:paraId="1DDA5CAC" w14:textId="77777777" w:rsidR="00346462" w:rsidRDefault="00346462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21E848" w14:textId="77777777" w:rsidR="00346462" w:rsidRDefault="00346462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D8FC07" w14:textId="77777777" w:rsidR="00346462" w:rsidRDefault="00346462" w:rsidP="007A569B">
            <w:r>
              <w:rPr>
                <w:sz w:val="16"/>
                <w:szCs w:val="16"/>
              </w:rPr>
              <w:t>BigCR for BS conformance testing for Rel-18 MIMO (TS38.141-1, Rel-18)</w:t>
            </w:r>
          </w:p>
        </w:tc>
        <w:tc>
          <w:tcPr>
            <w:tcW w:w="517" w:type="dxa"/>
          </w:tcPr>
          <w:p w14:paraId="37498BA2" w14:textId="77777777" w:rsidR="00346462" w:rsidRDefault="00346462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B7E9FB1" w14:textId="77777777" w:rsidR="00346462" w:rsidRDefault="00346462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3C11AF9" w14:textId="77777777" w:rsidR="00346462" w:rsidRDefault="00346462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2349BDA" w14:textId="77777777" w:rsidR="00346462" w:rsidRDefault="00346462" w:rsidP="007A569B">
            <w:r>
              <w:rPr>
                <w:sz w:val="16"/>
                <w:szCs w:val="16"/>
              </w:rPr>
              <w:t>R4-2409915</w:t>
            </w:r>
          </w:p>
        </w:tc>
        <w:tc>
          <w:tcPr>
            <w:tcW w:w="1597" w:type="dxa"/>
          </w:tcPr>
          <w:p w14:paraId="374BA20F" w14:textId="77777777" w:rsidR="00346462" w:rsidRDefault="00346462" w:rsidP="007A569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94E534" w14:textId="77777777" w:rsidR="00346462" w:rsidRDefault="00346462" w:rsidP="007A569B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4A29DEDF" w14:textId="77777777" w:rsidR="00346462" w:rsidRDefault="00346462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57E8E7" w14:textId="77777777" w:rsidR="00346462" w:rsidRDefault="00346462" w:rsidP="007A569B">
            <w:pPr>
              <w:rPr>
                <w:sz w:val="16"/>
                <w:szCs w:val="16"/>
              </w:rPr>
            </w:pPr>
          </w:p>
        </w:tc>
      </w:tr>
      <w:tr w:rsidR="00346462" w14:paraId="610E55B3" w14:textId="77777777" w:rsidTr="007A569B">
        <w:tc>
          <w:tcPr>
            <w:tcW w:w="879" w:type="dxa"/>
          </w:tcPr>
          <w:p w14:paraId="65BE22E1" w14:textId="77777777" w:rsidR="00346462" w:rsidRDefault="00346462" w:rsidP="007A569B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A4CFC96" w14:textId="77777777" w:rsidR="00346462" w:rsidRDefault="00346462" w:rsidP="007A569B">
            <w:r>
              <w:rPr>
                <w:sz w:val="16"/>
                <w:szCs w:val="16"/>
              </w:rPr>
              <w:t>0592</w:t>
            </w:r>
          </w:p>
        </w:tc>
        <w:tc>
          <w:tcPr>
            <w:tcW w:w="517" w:type="dxa"/>
          </w:tcPr>
          <w:p w14:paraId="0682E116" w14:textId="77777777" w:rsidR="00346462" w:rsidRDefault="00346462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01AD41" w14:textId="77777777" w:rsidR="00346462" w:rsidRDefault="00346462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609384" w14:textId="77777777" w:rsidR="00346462" w:rsidRDefault="00346462" w:rsidP="007A569B">
            <w:r>
              <w:rPr>
                <w:sz w:val="16"/>
                <w:szCs w:val="16"/>
              </w:rPr>
              <w:t>Big CR for 38.141-2 MIMO evolution BS demodulation requirements</w:t>
            </w:r>
          </w:p>
        </w:tc>
        <w:tc>
          <w:tcPr>
            <w:tcW w:w="517" w:type="dxa"/>
          </w:tcPr>
          <w:p w14:paraId="3908274A" w14:textId="77777777" w:rsidR="00346462" w:rsidRDefault="00346462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8D810C9" w14:textId="77777777" w:rsidR="00346462" w:rsidRDefault="00346462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408ACC2" w14:textId="77777777" w:rsidR="00346462" w:rsidRDefault="00346462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BD88217" w14:textId="77777777" w:rsidR="00346462" w:rsidRDefault="00346462" w:rsidP="007A569B">
            <w:r>
              <w:rPr>
                <w:sz w:val="16"/>
                <w:szCs w:val="16"/>
              </w:rPr>
              <w:t>R4-2409910</w:t>
            </w:r>
          </w:p>
        </w:tc>
        <w:tc>
          <w:tcPr>
            <w:tcW w:w="1597" w:type="dxa"/>
          </w:tcPr>
          <w:p w14:paraId="7C03909B" w14:textId="77777777" w:rsidR="00346462" w:rsidRDefault="00346462" w:rsidP="007A569B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FCF8BDC" w14:textId="77777777" w:rsidR="00346462" w:rsidRDefault="00346462" w:rsidP="007A569B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48355302" w14:textId="77777777" w:rsidR="00346462" w:rsidRDefault="00346462" w:rsidP="007A569B">
            <w:r>
              <w:rPr>
                <w:sz w:val="16"/>
                <w:szCs w:val="16"/>
              </w:rPr>
              <w:t>4.6, 8.1.2.1.11(New), 8.2.14(New), C.3</w:t>
            </w:r>
          </w:p>
        </w:tc>
        <w:tc>
          <w:tcPr>
            <w:tcW w:w="998" w:type="dxa"/>
          </w:tcPr>
          <w:p w14:paraId="40BE56A2" w14:textId="77777777" w:rsidR="00346462" w:rsidRDefault="00346462" w:rsidP="007A569B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4291BF28" w14:textId="77777777" w:rsidR="00282848" w:rsidRDefault="00282848" w:rsidP="00282848"/>
    <w:p w14:paraId="6C5F3B4B" w14:textId="77777777" w:rsidR="00282848" w:rsidRDefault="00282848" w:rsidP="00282848"/>
    <w:p w14:paraId="1C729D51" w14:textId="6028C578" w:rsidR="00282848" w:rsidRDefault="00576BE5" w:rsidP="00282848">
      <w:pPr>
        <w:pStyle w:val="Heading2"/>
        <w:rPr>
          <w:rFonts w:cs="Arial"/>
          <w:noProof/>
        </w:rPr>
      </w:pPr>
      <w:r w:rsidRPr="00576BE5">
        <w:rPr>
          <w:noProof/>
        </w:rPr>
        <w:t>RP-241421</w:t>
      </w:r>
    </w:p>
    <w:p w14:paraId="7409E3A5" w14:textId="7A180958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76BE5" w:rsidRPr="00576BE5">
        <w:rPr>
          <w:rFonts w:ascii="Arial" w:hAnsi="Arial" w:cs="Arial"/>
          <w:b/>
          <w:bCs/>
          <w:sz w:val="18"/>
          <w:szCs w:val="18"/>
        </w:rPr>
        <w:t>RAN4 CRs to Open REL-18 NR or NR+LTE WIs related to RAN1 – Batch 5</w:t>
      </w:r>
    </w:p>
    <w:p w14:paraId="3A6F2C20" w14:textId="2ADBB7E8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9.4.1.</w:t>
      </w:r>
      <w:r w:rsidR="00576BE5">
        <w:rPr>
          <w:rFonts w:ascii="Arial" w:hAnsi="Arial" w:cs="Arial"/>
          <w:b/>
          <w:bCs/>
        </w:rPr>
        <w:t>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E3D68" w:rsidRPr="004E535C" w14:paraId="12213ADC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692717" w14:textId="77777777" w:rsidR="006E3D68" w:rsidRPr="00BF1EB6" w:rsidRDefault="006E3D68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0D9BC3" w14:textId="77777777" w:rsidR="006E3D68" w:rsidRPr="00BF1EB6" w:rsidRDefault="006E3D68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1D4BCE" w14:textId="77777777" w:rsidR="006E3D68" w:rsidRPr="00BF1EB6" w:rsidRDefault="006E3D68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F1C7A5" w14:textId="77777777" w:rsidR="006E3D68" w:rsidRPr="00BF1EB6" w:rsidRDefault="006E3D68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084EC6B" w14:textId="77777777" w:rsidR="006E3D68" w:rsidRPr="00BF1EB6" w:rsidRDefault="006E3D68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6E98CB" w14:textId="77777777" w:rsidR="006E3D68" w:rsidRPr="00BF1EB6" w:rsidRDefault="006E3D68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E86802" w14:textId="77777777" w:rsidR="006E3D68" w:rsidRPr="00BF1EB6" w:rsidRDefault="006E3D68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DEADA6A" w14:textId="77777777" w:rsidR="006E3D68" w:rsidRPr="00BF1EB6" w:rsidRDefault="006E3D68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5C9C524" w14:textId="77777777" w:rsidR="006E3D68" w:rsidRPr="00BF1EB6" w:rsidRDefault="006E3D68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9CA523" w14:textId="77777777" w:rsidR="006E3D68" w:rsidRPr="00BF1EB6" w:rsidRDefault="006E3D68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C77E5E4" w14:textId="77777777" w:rsidR="006E3D68" w:rsidRPr="00BF1EB6" w:rsidRDefault="006E3D68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EBB1BD1" w14:textId="77777777" w:rsidR="006E3D68" w:rsidRPr="00BF1EB6" w:rsidRDefault="006E3D68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26FF69" w14:textId="77777777" w:rsidR="006E3D68" w:rsidRPr="00BF1EB6" w:rsidRDefault="006E3D68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E3D68" w14:paraId="78B39AFB" w14:textId="77777777" w:rsidTr="007A569B">
        <w:tc>
          <w:tcPr>
            <w:tcW w:w="879" w:type="dxa"/>
          </w:tcPr>
          <w:p w14:paraId="1FDBC9FD" w14:textId="77777777" w:rsidR="006E3D68" w:rsidRDefault="006E3D68" w:rsidP="007A569B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DE0AE00" w14:textId="77777777" w:rsidR="006E3D68" w:rsidRDefault="006E3D68" w:rsidP="007A569B">
            <w:r>
              <w:rPr>
                <w:sz w:val="16"/>
                <w:szCs w:val="16"/>
              </w:rPr>
              <w:t>0525</w:t>
            </w:r>
          </w:p>
        </w:tc>
        <w:tc>
          <w:tcPr>
            <w:tcW w:w="517" w:type="dxa"/>
          </w:tcPr>
          <w:p w14:paraId="3F800D97" w14:textId="77777777" w:rsidR="006E3D68" w:rsidRDefault="006E3D68" w:rsidP="007A569B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E9640A9" w14:textId="77777777" w:rsidR="006E3D68" w:rsidRDefault="006E3D68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3B4EF6" w14:textId="77777777" w:rsidR="006E3D68" w:rsidRDefault="006E3D68" w:rsidP="007A569B">
            <w:r>
              <w:rPr>
                <w:sz w:val="16"/>
                <w:szCs w:val="16"/>
              </w:rPr>
              <w:t>Big CR to TS38.101-4 on Sidelink enhancement demod performance</w:t>
            </w:r>
          </w:p>
        </w:tc>
        <w:tc>
          <w:tcPr>
            <w:tcW w:w="517" w:type="dxa"/>
          </w:tcPr>
          <w:p w14:paraId="5F511CB7" w14:textId="77777777" w:rsidR="006E3D68" w:rsidRDefault="006E3D68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C78128" w14:textId="77777777" w:rsidR="006E3D68" w:rsidRDefault="006E3D68" w:rsidP="007A569B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1B2ABDC" w14:textId="77777777" w:rsidR="006E3D68" w:rsidRDefault="006E3D68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E77BF9C" w14:textId="77777777" w:rsidR="006E3D68" w:rsidRDefault="006E3D68" w:rsidP="007A569B">
            <w:r>
              <w:rPr>
                <w:sz w:val="16"/>
                <w:szCs w:val="16"/>
              </w:rPr>
              <w:t>R4-2409875</w:t>
            </w:r>
          </w:p>
        </w:tc>
        <w:tc>
          <w:tcPr>
            <w:tcW w:w="1597" w:type="dxa"/>
          </w:tcPr>
          <w:p w14:paraId="22FE8F5A" w14:textId="77777777" w:rsidR="006E3D68" w:rsidRDefault="006E3D68" w:rsidP="007A569B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1ACE34B5" w14:textId="77777777" w:rsidR="006E3D68" w:rsidRDefault="006E3D68" w:rsidP="007A569B">
            <w:r>
              <w:rPr>
                <w:sz w:val="16"/>
                <w:szCs w:val="16"/>
              </w:rPr>
              <w:t>NR_SL_enh2-Perf</w:t>
            </w:r>
          </w:p>
        </w:tc>
        <w:tc>
          <w:tcPr>
            <w:tcW w:w="2323" w:type="dxa"/>
          </w:tcPr>
          <w:p w14:paraId="73C8C264" w14:textId="77777777" w:rsidR="006E3D68" w:rsidRDefault="006E3D68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D670D5" w14:textId="77777777" w:rsidR="006E3D68" w:rsidRDefault="006E3D68" w:rsidP="007A569B">
            <w:pPr>
              <w:rPr>
                <w:sz w:val="16"/>
                <w:szCs w:val="16"/>
              </w:rPr>
            </w:pPr>
          </w:p>
        </w:tc>
      </w:tr>
      <w:tr w:rsidR="006E3D68" w14:paraId="40BB86BB" w14:textId="77777777" w:rsidTr="007A569B">
        <w:tc>
          <w:tcPr>
            <w:tcW w:w="879" w:type="dxa"/>
          </w:tcPr>
          <w:p w14:paraId="1D4D75EA" w14:textId="77777777" w:rsidR="006E3D68" w:rsidRDefault="006E3D68" w:rsidP="007A569B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FB146AF" w14:textId="77777777" w:rsidR="006E3D68" w:rsidRDefault="006E3D68" w:rsidP="007A569B">
            <w:r>
              <w:rPr>
                <w:sz w:val="16"/>
                <w:szCs w:val="16"/>
              </w:rPr>
              <w:t>4423</w:t>
            </w:r>
          </w:p>
        </w:tc>
        <w:tc>
          <w:tcPr>
            <w:tcW w:w="517" w:type="dxa"/>
          </w:tcPr>
          <w:p w14:paraId="0EF175A7" w14:textId="77777777" w:rsidR="006E3D68" w:rsidRDefault="006E3D68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3B457B" w14:textId="77777777" w:rsidR="006E3D68" w:rsidRDefault="006E3D68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E57A44" w14:textId="77777777" w:rsidR="006E3D68" w:rsidRDefault="006E3D68" w:rsidP="007A569B">
            <w:r>
              <w:rPr>
                <w:sz w:val="16"/>
                <w:szCs w:val="16"/>
              </w:rPr>
              <w:t>Big CR for RRM performance requirements for NR sidelink evolution</w:t>
            </w:r>
          </w:p>
        </w:tc>
        <w:tc>
          <w:tcPr>
            <w:tcW w:w="517" w:type="dxa"/>
          </w:tcPr>
          <w:p w14:paraId="6A9062D5" w14:textId="77777777" w:rsidR="006E3D68" w:rsidRDefault="006E3D68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2C874E" w14:textId="77777777" w:rsidR="006E3D68" w:rsidRDefault="006E3D68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74F93D4" w14:textId="77777777" w:rsidR="006E3D68" w:rsidRDefault="006E3D68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2E6F35A" w14:textId="77777777" w:rsidR="006E3D68" w:rsidRDefault="006E3D68" w:rsidP="007A569B">
            <w:r>
              <w:rPr>
                <w:sz w:val="16"/>
                <w:szCs w:val="16"/>
              </w:rPr>
              <w:t>R4-2410198</w:t>
            </w:r>
          </w:p>
        </w:tc>
        <w:tc>
          <w:tcPr>
            <w:tcW w:w="1597" w:type="dxa"/>
          </w:tcPr>
          <w:p w14:paraId="4112742D" w14:textId="77777777" w:rsidR="006E3D68" w:rsidRDefault="006E3D68" w:rsidP="007A569B">
            <w:r>
              <w:rPr>
                <w:sz w:val="16"/>
                <w:szCs w:val="16"/>
              </w:rPr>
              <w:t>LG Electronics Inc., OPPO</w:t>
            </w:r>
          </w:p>
        </w:tc>
        <w:tc>
          <w:tcPr>
            <w:tcW w:w="1122" w:type="dxa"/>
          </w:tcPr>
          <w:p w14:paraId="7BFFA9D3" w14:textId="77777777" w:rsidR="006E3D68" w:rsidRDefault="006E3D68" w:rsidP="007A569B">
            <w:r>
              <w:rPr>
                <w:sz w:val="16"/>
                <w:szCs w:val="16"/>
              </w:rPr>
              <w:t>NR_SL_enh2-Perf</w:t>
            </w:r>
          </w:p>
        </w:tc>
        <w:tc>
          <w:tcPr>
            <w:tcW w:w="2323" w:type="dxa"/>
          </w:tcPr>
          <w:p w14:paraId="1A230ECC" w14:textId="77777777" w:rsidR="006E3D68" w:rsidRDefault="006E3D68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FB676C" w14:textId="77777777" w:rsidR="006E3D68" w:rsidRDefault="006E3D68" w:rsidP="007A569B">
            <w:pPr>
              <w:rPr>
                <w:sz w:val="16"/>
                <w:szCs w:val="16"/>
              </w:rPr>
            </w:pPr>
          </w:p>
        </w:tc>
      </w:tr>
    </w:tbl>
    <w:p w14:paraId="55FC92C7" w14:textId="77777777" w:rsidR="00282848" w:rsidRDefault="00282848" w:rsidP="00282848"/>
    <w:p w14:paraId="5597BD40" w14:textId="77777777" w:rsidR="00282848" w:rsidRDefault="00282848" w:rsidP="00282848"/>
    <w:p w14:paraId="39441BBD" w14:textId="04447F21" w:rsidR="00282848" w:rsidRDefault="00A3610E" w:rsidP="00282848">
      <w:pPr>
        <w:pStyle w:val="Heading2"/>
        <w:rPr>
          <w:rFonts w:cs="Arial"/>
          <w:noProof/>
        </w:rPr>
      </w:pPr>
      <w:r w:rsidRPr="00A3610E">
        <w:rPr>
          <w:noProof/>
        </w:rPr>
        <w:lastRenderedPageBreak/>
        <w:t>RP-241422</w:t>
      </w:r>
    </w:p>
    <w:p w14:paraId="04E8F330" w14:textId="18B30887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3610E" w:rsidRPr="00A3610E">
        <w:rPr>
          <w:rFonts w:ascii="Arial" w:hAnsi="Arial" w:cs="Arial"/>
          <w:b/>
          <w:bCs/>
          <w:sz w:val="18"/>
          <w:szCs w:val="18"/>
        </w:rPr>
        <w:t>RAN4 CRs to Open REL-18 NR or NR+LTE WIs related to RAN1 – Batch 6</w:t>
      </w:r>
    </w:p>
    <w:p w14:paraId="06679A84" w14:textId="63F2B1D4" w:rsidR="00282848" w:rsidRPr="00A3610E" w:rsidRDefault="00282848" w:rsidP="00A3610E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9.4.1.1</w:t>
      </w:r>
      <w:r w:rsidR="00A3610E">
        <w:rPr>
          <w:rFonts w:ascii="Arial" w:hAnsi="Arial" w:cs="Arial"/>
          <w:b/>
          <w:bCs/>
        </w:rPr>
        <w:t>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61087" w:rsidRPr="004E535C" w14:paraId="2A412011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62B1AA" w14:textId="77777777" w:rsidR="00461087" w:rsidRPr="00BF1EB6" w:rsidRDefault="00461087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4683D4" w14:textId="77777777" w:rsidR="00461087" w:rsidRPr="00BF1EB6" w:rsidRDefault="00461087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3C10E9" w14:textId="77777777" w:rsidR="00461087" w:rsidRPr="00BF1EB6" w:rsidRDefault="00461087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61C3FD" w14:textId="77777777" w:rsidR="00461087" w:rsidRPr="00BF1EB6" w:rsidRDefault="00461087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CA898CC" w14:textId="77777777" w:rsidR="00461087" w:rsidRPr="00BF1EB6" w:rsidRDefault="00461087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FACCC9" w14:textId="77777777" w:rsidR="00461087" w:rsidRPr="00BF1EB6" w:rsidRDefault="00461087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8F0C78" w14:textId="77777777" w:rsidR="00461087" w:rsidRPr="00BF1EB6" w:rsidRDefault="00461087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4DE1C14" w14:textId="77777777" w:rsidR="00461087" w:rsidRPr="00BF1EB6" w:rsidRDefault="00461087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E805DB" w14:textId="77777777" w:rsidR="00461087" w:rsidRPr="00BF1EB6" w:rsidRDefault="00461087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B356D30" w14:textId="77777777" w:rsidR="00461087" w:rsidRPr="00BF1EB6" w:rsidRDefault="00461087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AAA0FB" w14:textId="77777777" w:rsidR="00461087" w:rsidRPr="00BF1EB6" w:rsidRDefault="00461087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BEE8F28" w14:textId="77777777" w:rsidR="00461087" w:rsidRPr="00BF1EB6" w:rsidRDefault="00461087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9F6C06F" w14:textId="77777777" w:rsidR="00461087" w:rsidRPr="00BF1EB6" w:rsidRDefault="00461087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61087" w14:paraId="7E4B9840" w14:textId="77777777" w:rsidTr="007A569B">
        <w:tc>
          <w:tcPr>
            <w:tcW w:w="879" w:type="dxa"/>
          </w:tcPr>
          <w:p w14:paraId="1F77F96E" w14:textId="77777777" w:rsidR="00461087" w:rsidRDefault="00461087" w:rsidP="007A569B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58A8AEDA" w14:textId="77777777" w:rsidR="00461087" w:rsidRDefault="00461087" w:rsidP="007A569B"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 w14:paraId="5A48BC62" w14:textId="77777777" w:rsidR="00461087" w:rsidRDefault="00461087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6FD79D" w14:textId="77777777" w:rsidR="00461087" w:rsidRDefault="00461087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AF7DF8" w14:textId="77777777" w:rsidR="00461087" w:rsidRDefault="00461087" w:rsidP="007A569B">
            <w:r>
              <w:rPr>
                <w:sz w:val="16"/>
                <w:szCs w:val="16"/>
              </w:rPr>
              <w:t>CR on FRCs of NCR MT Demodulation Performance in 38.106</w:t>
            </w:r>
          </w:p>
        </w:tc>
        <w:tc>
          <w:tcPr>
            <w:tcW w:w="517" w:type="dxa"/>
          </w:tcPr>
          <w:p w14:paraId="3B808E6D" w14:textId="77777777" w:rsidR="00461087" w:rsidRDefault="00461087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E4C4B0" w14:textId="77777777" w:rsidR="00461087" w:rsidRDefault="00461087" w:rsidP="007A569B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C5A6CA7" w14:textId="77777777" w:rsidR="00461087" w:rsidRDefault="00461087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4071EE8" w14:textId="77777777" w:rsidR="00461087" w:rsidRDefault="00461087" w:rsidP="007A569B">
            <w:r>
              <w:rPr>
                <w:sz w:val="16"/>
                <w:szCs w:val="16"/>
              </w:rPr>
              <w:t>R4-2409414</w:t>
            </w:r>
          </w:p>
        </w:tc>
        <w:tc>
          <w:tcPr>
            <w:tcW w:w="1597" w:type="dxa"/>
          </w:tcPr>
          <w:p w14:paraId="703974C2" w14:textId="77777777" w:rsidR="00461087" w:rsidRDefault="00461087" w:rsidP="007A569B">
            <w:r>
              <w:rPr>
                <w:sz w:val="16"/>
                <w:szCs w:val="16"/>
              </w:rPr>
              <w:t>Nokia, ZTE Corporation, Ericsson</w:t>
            </w:r>
          </w:p>
        </w:tc>
        <w:tc>
          <w:tcPr>
            <w:tcW w:w="1122" w:type="dxa"/>
          </w:tcPr>
          <w:p w14:paraId="67412571" w14:textId="77777777" w:rsidR="00461087" w:rsidRDefault="00461087" w:rsidP="007A569B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494660B4" w14:textId="77777777" w:rsidR="00461087" w:rsidRDefault="00461087" w:rsidP="007A569B">
            <w:r>
              <w:rPr>
                <w:sz w:val="16"/>
                <w:szCs w:val="16"/>
              </w:rPr>
              <w:t>8.2.2, 8.2.3, 9.3, B.1</w:t>
            </w:r>
          </w:p>
        </w:tc>
        <w:tc>
          <w:tcPr>
            <w:tcW w:w="998" w:type="dxa"/>
          </w:tcPr>
          <w:p w14:paraId="2BF8AE83" w14:textId="77777777" w:rsidR="00461087" w:rsidRDefault="00461087" w:rsidP="007A569B">
            <w:r>
              <w:rPr>
                <w:sz w:val="16"/>
                <w:szCs w:val="16"/>
              </w:rPr>
              <w:t xml:space="preserve">TS/TR ... CR ... ; TS/TR 38.115-1, 38.115-2; TS/TR ... CR ... </w:t>
            </w:r>
          </w:p>
        </w:tc>
      </w:tr>
      <w:tr w:rsidR="00461087" w14:paraId="616082B8" w14:textId="77777777" w:rsidTr="007A569B">
        <w:tc>
          <w:tcPr>
            <w:tcW w:w="879" w:type="dxa"/>
          </w:tcPr>
          <w:p w14:paraId="351CC616" w14:textId="77777777" w:rsidR="00461087" w:rsidRDefault="00461087" w:rsidP="007A569B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2BE81721" w14:textId="77777777" w:rsidR="00461087" w:rsidRDefault="00461087" w:rsidP="007A569B"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 w14:paraId="01CC1E5D" w14:textId="77777777" w:rsidR="00461087" w:rsidRDefault="00461087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B5934E" w14:textId="77777777" w:rsidR="00461087" w:rsidRDefault="00461087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E0CFAF" w14:textId="77777777" w:rsidR="00461087" w:rsidRDefault="00461087" w:rsidP="007A569B">
            <w:r>
              <w:rPr>
                <w:sz w:val="16"/>
                <w:szCs w:val="16"/>
              </w:rPr>
              <w:t>CR on Propagation Condition of NCR-MT for 38.106</w:t>
            </w:r>
          </w:p>
        </w:tc>
        <w:tc>
          <w:tcPr>
            <w:tcW w:w="517" w:type="dxa"/>
          </w:tcPr>
          <w:p w14:paraId="598C4DD4" w14:textId="77777777" w:rsidR="00461087" w:rsidRDefault="00461087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92B560" w14:textId="77777777" w:rsidR="00461087" w:rsidRDefault="00461087" w:rsidP="007A569B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5450B46" w14:textId="77777777" w:rsidR="00461087" w:rsidRDefault="00461087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4CE6FBE" w14:textId="77777777" w:rsidR="00461087" w:rsidRDefault="00461087" w:rsidP="007A569B">
            <w:r>
              <w:rPr>
                <w:sz w:val="16"/>
                <w:szCs w:val="16"/>
              </w:rPr>
              <w:t>R4-2409417</w:t>
            </w:r>
          </w:p>
        </w:tc>
        <w:tc>
          <w:tcPr>
            <w:tcW w:w="1597" w:type="dxa"/>
          </w:tcPr>
          <w:p w14:paraId="2EA1BAD8" w14:textId="77777777" w:rsidR="00461087" w:rsidRDefault="00461087" w:rsidP="007A569B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D89BCD3" w14:textId="77777777" w:rsidR="00461087" w:rsidRDefault="00461087" w:rsidP="007A569B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781DA1A6" w14:textId="77777777" w:rsidR="00461087" w:rsidRDefault="00461087" w:rsidP="007A569B">
            <w:r>
              <w:rPr>
                <w:sz w:val="16"/>
                <w:szCs w:val="16"/>
              </w:rPr>
              <w:t>C1, C.2</w:t>
            </w:r>
          </w:p>
        </w:tc>
        <w:tc>
          <w:tcPr>
            <w:tcW w:w="998" w:type="dxa"/>
          </w:tcPr>
          <w:p w14:paraId="23CF4395" w14:textId="77777777" w:rsidR="00461087" w:rsidRDefault="00461087" w:rsidP="007A569B">
            <w:r>
              <w:rPr>
                <w:sz w:val="16"/>
                <w:szCs w:val="16"/>
              </w:rPr>
              <w:t xml:space="preserve">TS/TR ... CR ... ; TS/TR 38.115-1, 38.115-2; TS/TR ... CR ... </w:t>
            </w:r>
          </w:p>
        </w:tc>
      </w:tr>
      <w:tr w:rsidR="00461087" w14:paraId="0448A9D3" w14:textId="77777777" w:rsidTr="007A569B">
        <w:tc>
          <w:tcPr>
            <w:tcW w:w="879" w:type="dxa"/>
          </w:tcPr>
          <w:p w14:paraId="4E83B3A5" w14:textId="77777777" w:rsidR="00461087" w:rsidRDefault="00461087" w:rsidP="007A569B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2D8FA2E0" w14:textId="77777777" w:rsidR="00461087" w:rsidRDefault="00461087" w:rsidP="007A569B"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 w14:paraId="7A682E5C" w14:textId="77777777" w:rsidR="00461087" w:rsidRDefault="00461087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C7681A" w14:textId="77777777" w:rsidR="00461087" w:rsidRDefault="00461087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F1577B" w14:textId="77777777" w:rsidR="00461087" w:rsidRDefault="00461087" w:rsidP="007A569B">
            <w:r>
              <w:rPr>
                <w:sz w:val="16"/>
                <w:szCs w:val="16"/>
              </w:rPr>
              <w:t>Big CR to TS 38.106: the introduction of NCR RRM test case</w:t>
            </w:r>
          </w:p>
        </w:tc>
        <w:tc>
          <w:tcPr>
            <w:tcW w:w="517" w:type="dxa"/>
          </w:tcPr>
          <w:p w14:paraId="62B5DFB3" w14:textId="77777777" w:rsidR="00461087" w:rsidRDefault="00461087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653C3F2" w14:textId="77777777" w:rsidR="00461087" w:rsidRDefault="00461087" w:rsidP="007A569B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69106AA" w14:textId="77777777" w:rsidR="00461087" w:rsidRDefault="00461087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4B96308" w14:textId="77777777" w:rsidR="00461087" w:rsidRDefault="00461087" w:rsidP="007A569B">
            <w:r>
              <w:rPr>
                <w:sz w:val="16"/>
                <w:szCs w:val="16"/>
              </w:rPr>
              <w:t>R4-2410214</w:t>
            </w:r>
          </w:p>
        </w:tc>
        <w:tc>
          <w:tcPr>
            <w:tcW w:w="1597" w:type="dxa"/>
          </w:tcPr>
          <w:p w14:paraId="5718D105" w14:textId="77777777" w:rsidR="00461087" w:rsidRDefault="00461087" w:rsidP="007A569B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E177F9C" w14:textId="77777777" w:rsidR="00461087" w:rsidRDefault="00461087" w:rsidP="007A569B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168778DD" w14:textId="77777777" w:rsidR="00461087" w:rsidRDefault="00461087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346D0E" w14:textId="77777777" w:rsidR="00461087" w:rsidRDefault="00461087" w:rsidP="007A569B">
            <w:pPr>
              <w:rPr>
                <w:sz w:val="16"/>
                <w:szCs w:val="16"/>
              </w:rPr>
            </w:pPr>
          </w:p>
        </w:tc>
      </w:tr>
      <w:tr w:rsidR="00461087" w14:paraId="6A81035F" w14:textId="77777777" w:rsidTr="007A569B">
        <w:tc>
          <w:tcPr>
            <w:tcW w:w="879" w:type="dxa"/>
          </w:tcPr>
          <w:p w14:paraId="72A7C12A" w14:textId="77777777" w:rsidR="00461087" w:rsidRDefault="00461087" w:rsidP="007A569B">
            <w:r>
              <w:rPr>
                <w:sz w:val="16"/>
                <w:szCs w:val="16"/>
              </w:rPr>
              <w:t>38.114</w:t>
            </w:r>
          </w:p>
        </w:tc>
        <w:tc>
          <w:tcPr>
            <w:tcW w:w="637" w:type="dxa"/>
          </w:tcPr>
          <w:p w14:paraId="28AA6D55" w14:textId="77777777" w:rsidR="00461087" w:rsidRDefault="00461087" w:rsidP="007A569B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2D312022" w14:textId="77777777" w:rsidR="00461087" w:rsidRDefault="00461087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AA926A" w14:textId="77777777" w:rsidR="00461087" w:rsidRDefault="00461087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BFD316" w14:textId="77777777" w:rsidR="00461087" w:rsidRDefault="00461087" w:rsidP="007A569B">
            <w:r>
              <w:rPr>
                <w:sz w:val="16"/>
                <w:szCs w:val="16"/>
              </w:rPr>
              <w:t>Big CR for TS 38.114</w:t>
            </w:r>
          </w:p>
        </w:tc>
        <w:tc>
          <w:tcPr>
            <w:tcW w:w="517" w:type="dxa"/>
          </w:tcPr>
          <w:p w14:paraId="6C11C004" w14:textId="77777777" w:rsidR="00461087" w:rsidRDefault="00461087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0004F2B" w14:textId="77777777" w:rsidR="00461087" w:rsidRDefault="00461087" w:rsidP="007A569B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6E9E5E3" w14:textId="77777777" w:rsidR="00461087" w:rsidRDefault="00461087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624F0F5" w14:textId="77777777" w:rsidR="00461087" w:rsidRDefault="00461087" w:rsidP="007A569B">
            <w:r>
              <w:rPr>
                <w:sz w:val="16"/>
                <w:szCs w:val="16"/>
              </w:rPr>
              <w:t>R4-2409810</w:t>
            </w:r>
          </w:p>
        </w:tc>
        <w:tc>
          <w:tcPr>
            <w:tcW w:w="1597" w:type="dxa"/>
          </w:tcPr>
          <w:p w14:paraId="023CD72D" w14:textId="77777777" w:rsidR="00461087" w:rsidRDefault="00461087" w:rsidP="007A569B">
            <w:r>
              <w:rPr>
                <w:sz w:val="16"/>
                <w:szCs w:val="16"/>
              </w:rPr>
              <w:t>ZTE, Huawei, Ericsson, Nokia</w:t>
            </w:r>
          </w:p>
        </w:tc>
        <w:tc>
          <w:tcPr>
            <w:tcW w:w="1122" w:type="dxa"/>
          </w:tcPr>
          <w:p w14:paraId="731789AC" w14:textId="77777777" w:rsidR="00461087" w:rsidRDefault="00461087" w:rsidP="007A569B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690991C2" w14:textId="77777777" w:rsidR="00461087" w:rsidRDefault="00461087" w:rsidP="007A569B">
            <w:r>
              <w:rPr>
                <w:sz w:val="16"/>
                <w:szCs w:val="16"/>
              </w:rPr>
              <w:t>4,5,6,8,9</w:t>
            </w:r>
          </w:p>
        </w:tc>
        <w:tc>
          <w:tcPr>
            <w:tcW w:w="998" w:type="dxa"/>
          </w:tcPr>
          <w:p w14:paraId="2F299D37" w14:textId="77777777" w:rsidR="00461087" w:rsidRDefault="00461087" w:rsidP="007A569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61087" w14:paraId="35D8C7FD" w14:textId="77777777" w:rsidTr="007A569B">
        <w:tc>
          <w:tcPr>
            <w:tcW w:w="879" w:type="dxa"/>
          </w:tcPr>
          <w:p w14:paraId="726B3CC9" w14:textId="77777777" w:rsidR="00461087" w:rsidRDefault="00461087" w:rsidP="007A569B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1707CCBB" w14:textId="77777777" w:rsidR="00461087" w:rsidRDefault="00461087" w:rsidP="007A569B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14:paraId="2145D004" w14:textId="77777777" w:rsidR="00461087" w:rsidRDefault="00461087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49F822" w14:textId="77777777" w:rsidR="00461087" w:rsidRDefault="00461087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C0D930" w14:textId="77777777" w:rsidR="00461087" w:rsidRDefault="00461087" w:rsidP="007A569B">
            <w:r>
              <w:rPr>
                <w:sz w:val="16"/>
                <w:szCs w:val="16"/>
              </w:rPr>
              <w:t>BigCR to TS 38.115-1</w:t>
            </w:r>
          </w:p>
        </w:tc>
        <w:tc>
          <w:tcPr>
            <w:tcW w:w="517" w:type="dxa"/>
          </w:tcPr>
          <w:p w14:paraId="6F58E00D" w14:textId="77777777" w:rsidR="00461087" w:rsidRDefault="00461087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F9835DA" w14:textId="77777777" w:rsidR="00461087" w:rsidRDefault="00461087" w:rsidP="007A569B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D56D206" w14:textId="77777777" w:rsidR="00461087" w:rsidRDefault="00461087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6C40441" w14:textId="77777777" w:rsidR="00461087" w:rsidRDefault="00461087" w:rsidP="007A569B">
            <w:r>
              <w:rPr>
                <w:sz w:val="16"/>
                <w:szCs w:val="16"/>
              </w:rPr>
              <w:t>R4-2409811</w:t>
            </w:r>
          </w:p>
        </w:tc>
        <w:tc>
          <w:tcPr>
            <w:tcW w:w="1597" w:type="dxa"/>
          </w:tcPr>
          <w:p w14:paraId="78E3DD71" w14:textId="77777777" w:rsidR="00461087" w:rsidRDefault="00461087" w:rsidP="007A569B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8B34238" w14:textId="77777777" w:rsidR="00461087" w:rsidRDefault="00461087" w:rsidP="007A569B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70003615" w14:textId="77777777" w:rsidR="00461087" w:rsidRDefault="00461087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27B85E" w14:textId="77777777" w:rsidR="00461087" w:rsidRDefault="00461087" w:rsidP="007A569B">
            <w:pPr>
              <w:rPr>
                <w:sz w:val="16"/>
                <w:szCs w:val="16"/>
              </w:rPr>
            </w:pPr>
          </w:p>
        </w:tc>
      </w:tr>
      <w:tr w:rsidR="00461087" w14:paraId="5825346E" w14:textId="77777777" w:rsidTr="007A569B">
        <w:tc>
          <w:tcPr>
            <w:tcW w:w="879" w:type="dxa"/>
          </w:tcPr>
          <w:p w14:paraId="587D0695" w14:textId="77777777" w:rsidR="00461087" w:rsidRDefault="00461087" w:rsidP="007A569B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4F725B85" w14:textId="77777777" w:rsidR="00461087" w:rsidRDefault="00461087" w:rsidP="007A569B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712DCB8A" w14:textId="77777777" w:rsidR="00461087" w:rsidRDefault="00461087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E65F41" w14:textId="77777777" w:rsidR="00461087" w:rsidRDefault="00461087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E0E64E" w14:textId="77777777" w:rsidR="00461087" w:rsidRDefault="00461087" w:rsidP="007A569B">
            <w:r>
              <w:rPr>
                <w:sz w:val="16"/>
                <w:szCs w:val="16"/>
              </w:rPr>
              <w:t>Draft BigCR for introduction of performance requirements for NCR-MT (TS38.115-1, Rel-18)</w:t>
            </w:r>
          </w:p>
        </w:tc>
        <w:tc>
          <w:tcPr>
            <w:tcW w:w="517" w:type="dxa"/>
          </w:tcPr>
          <w:p w14:paraId="12EFFFD4" w14:textId="77777777" w:rsidR="00461087" w:rsidRDefault="00461087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36120E" w14:textId="77777777" w:rsidR="00461087" w:rsidRDefault="00461087" w:rsidP="007A569B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15F52BD" w14:textId="77777777" w:rsidR="00461087" w:rsidRDefault="00461087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0F60A95" w14:textId="77777777" w:rsidR="00461087" w:rsidRDefault="00461087" w:rsidP="007A569B">
            <w:r>
              <w:rPr>
                <w:sz w:val="16"/>
                <w:szCs w:val="16"/>
              </w:rPr>
              <w:t>R4-2409901</w:t>
            </w:r>
          </w:p>
        </w:tc>
        <w:tc>
          <w:tcPr>
            <w:tcW w:w="1597" w:type="dxa"/>
          </w:tcPr>
          <w:p w14:paraId="1A00BB84" w14:textId="77777777" w:rsidR="00461087" w:rsidRDefault="00461087" w:rsidP="007A569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9267213" w14:textId="77777777" w:rsidR="00461087" w:rsidRDefault="00461087" w:rsidP="007A569B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42F30271" w14:textId="77777777" w:rsidR="00461087" w:rsidRDefault="00461087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B18416" w14:textId="77777777" w:rsidR="00461087" w:rsidRDefault="00461087" w:rsidP="007A569B">
            <w:pPr>
              <w:rPr>
                <w:sz w:val="16"/>
                <w:szCs w:val="16"/>
              </w:rPr>
            </w:pPr>
          </w:p>
        </w:tc>
      </w:tr>
      <w:tr w:rsidR="00461087" w14:paraId="3F95317B" w14:textId="77777777" w:rsidTr="007A569B">
        <w:tc>
          <w:tcPr>
            <w:tcW w:w="879" w:type="dxa"/>
          </w:tcPr>
          <w:p w14:paraId="2659444B" w14:textId="77777777" w:rsidR="00461087" w:rsidRDefault="00461087" w:rsidP="007A569B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499DAD0A" w14:textId="77777777" w:rsidR="00461087" w:rsidRDefault="00461087" w:rsidP="007A569B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14:paraId="41043086" w14:textId="77777777" w:rsidR="00461087" w:rsidRDefault="00461087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C660FD" w14:textId="77777777" w:rsidR="00461087" w:rsidRDefault="00461087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83C1B8" w14:textId="77777777" w:rsidR="00461087" w:rsidRDefault="00461087" w:rsidP="007A569B">
            <w:r>
              <w:rPr>
                <w:sz w:val="16"/>
                <w:szCs w:val="16"/>
              </w:rPr>
              <w:t>CR on FRCs of NCR MT Demodulation Performance in 38.115-1</w:t>
            </w:r>
          </w:p>
        </w:tc>
        <w:tc>
          <w:tcPr>
            <w:tcW w:w="517" w:type="dxa"/>
          </w:tcPr>
          <w:p w14:paraId="52AB9AB1" w14:textId="77777777" w:rsidR="00461087" w:rsidRDefault="00461087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5A52E4" w14:textId="77777777" w:rsidR="00461087" w:rsidRDefault="00461087" w:rsidP="007A569B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02ABF75" w14:textId="77777777" w:rsidR="00461087" w:rsidRDefault="00461087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2FFC20D" w14:textId="77777777" w:rsidR="00461087" w:rsidRDefault="00461087" w:rsidP="007A569B">
            <w:r>
              <w:rPr>
                <w:sz w:val="16"/>
                <w:szCs w:val="16"/>
              </w:rPr>
              <w:t>R4-2409415</w:t>
            </w:r>
          </w:p>
        </w:tc>
        <w:tc>
          <w:tcPr>
            <w:tcW w:w="1597" w:type="dxa"/>
          </w:tcPr>
          <w:p w14:paraId="78C41854" w14:textId="77777777" w:rsidR="00461087" w:rsidRDefault="00461087" w:rsidP="007A569B">
            <w:r>
              <w:rPr>
                <w:sz w:val="16"/>
                <w:szCs w:val="16"/>
              </w:rPr>
              <w:t>Nokia, ZTE Corporation, Ericsson</w:t>
            </w:r>
          </w:p>
        </w:tc>
        <w:tc>
          <w:tcPr>
            <w:tcW w:w="1122" w:type="dxa"/>
          </w:tcPr>
          <w:p w14:paraId="15E643C8" w14:textId="77777777" w:rsidR="00461087" w:rsidRDefault="00461087" w:rsidP="007A569B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3DC30D79" w14:textId="77777777" w:rsidR="00461087" w:rsidRDefault="00461087" w:rsidP="007A569B">
            <w:r>
              <w:rPr>
                <w:sz w:val="16"/>
                <w:szCs w:val="16"/>
              </w:rPr>
              <w:t>7.1.2, 7.1.3, F</w:t>
            </w:r>
          </w:p>
        </w:tc>
        <w:tc>
          <w:tcPr>
            <w:tcW w:w="998" w:type="dxa"/>
          </w:tcPr>
          <w:p w14:paraId="7EE8AF2C" w14:textId="77777777" w:rsidR="00461087" w:rsidRDefault="00461087" w:rsidP="007A569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61087" w14:paraId="4F3FB3D0" w14:textId="77777777" w:rsidTr="007A569B">
        <w:tc>
          <w:tcPr>
            <w:tcW w:w="879" w:type="dxa"/>
          </w:tcPr>
          <w:p w14:paraId="59981752" w14:textId="77777777" w:rsidR="00461087" w:rsidRDefault="00461087" w:rsidP="007A569B">
            <w:r>
              <w:rPr>
                <w:sz w:val="16"/>
                <w:szCs w:val="16"/>
              </w:rPr>
              <w:lastRenderedPageBreak/>
              <w:t>38.115-1</w:t>
            </w:r>
          </w:p>
        </w:tc>
        <w:tc>
          <w:tcPr>
            <w:tcW w:w="637" w:type="dxa"/>
          </w:tcPr>
          <w:p w14:paraId="3AC38440" w14:textId="77777777" w:rsidR="00461087" w:rsidRDefault="00461087" w:rsidP="007A569B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 w14:paraId="79B54E75" w14:textId="77777777" w:rsidR="00461087" w:rsidRDefault="00461087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8FDC16" w14:textId="77777777" w:rsidR="00461087" w:rsidRDefault="00461087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FAFBF4" w14:textId="77777777" w:rsidR="00461087" w:rsidRDefault="00461087" w:rsidP="007A569B">
            <w:r>
              <w:rPr>
                <w:sz w:val="16"/>
                <w:szCs w:val="16"/>
              </w:rPr>
              <w:t>CR on Propagation Condition of NCR-MT for 38.115-1</w:t>
            </w:r>
          </w:p>
        </w:tc>
        <w:tc>
          <w:tcPr>
            <w:tcW w:w="517" w:type="dxa"/>
          </w:tcPr>
          <w:p w14:paraId="6FA08FD0" w14:textId="77777777" w:rsidR="00461087" w:rsidRDefault="00461087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BA0609" w14:textId="77777777" w:rsidR="00461087" w:rsidRDefault="00461087" w:rsidP="007A569B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48681A0" w14:textId="77777777" w:rsidR="00461087" w:rsidRDefault="00461087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727C8CB" w14:textId="77777777" w:rsidR="00461087" w:rsidRDefault="00461087" w:rsidP="007A569B">
            <w:r>
              <w:rPr>
                <w:sz w:val="16"/>
                <w:szCs w:val="16"/>
              </w:rPr>
              <w:t>R4-2409418</w:t>
            </w:r>
          </w:p>
        </w:tc>
        <w:tc>
          <w:tcPr>
            <w:tcW w:w="1597" w:type="dxa"/>
          </w:tcPr>
          <w:p w14:paraId="6C4EDC46" w14:textId="77777777" w:rsidR="00461087" w:rsidRDefault="00461087" w:rsidP="007A569B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865630A" w14:textId="77777777" w:rsidR="00461087" w:rsidRDefault="00461087" w:rsidP="007A569B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549548FA" w14:textId="77777777" w:rsidR="00461087" w:rsidRDefault="00461087" w:rsidP="007A569B">
            <w:r>
              <w:rPr>
                <w:sz w:val="16"/>
                <w:szCs w:val="16"/>
              </w:rPr>
              <w:t>G.1, G.2</w:t>
            </w:r>
          </w:p>
        </w:tc>
        <w:tc>
          <w:tcPr>
            <w:tcW w:w="998" w:type="dxa"/>
          </w:tcPr>
          <w:p w14:paraId="7E1D908F" w14:textId="77777777" w:rsidR="00461087" w:rsidRDefault="00461087" w:rsidP="007A569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61087" w14:paraId="75091EDB" w14:textId="77777777" w:rsidTr="007A569B">
        <w:tc>
          <w:tcPr>
            <w:tcW w:w="879" w:type="dxa"/>
          </w:tcPr>
          <w:p w14:paraId="59E201C3" w14:textId="77777777" w:rsidR="00461087" w:rsidRDefault="00461087" w:rsidP="007A569B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4E6A6F74" w14:textId="77777777" w:rsidR="00461087" w:rsidRDefault="00461087" w:rsidP="007A569B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64429845" w14:textId="77777777" w:rsidR="00461087" w:rsidRDefault="00461087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D874D1" w14:textId="77777777" w:rsidR="00461087" w:rsidRDefault="00461087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066964" w14:textId="77777777" w:rsidR="00461087" w:rsidRDefault="00461087" w:rsidP="007A569B">
            <w:r>
              <w:rPr>
                <w:sz w:val="16"/>
                <w:szCs w:val="16"/>
              </w:rPr>
              <w:t>CR on FRCs of NCR MT Demodulation Performance in 38.115-2</w:t>
            </w:r>
          </w:p>
        </w:tc>
        <w:tc>
          <w:tcPr>
            <w:tcW w:w="517" w:type="dxa"/>
          </w:tcPr>
          <w:p w14:paraId="0105F7A6" w14:textId="77777777" w:rsidR="00461087" w:rsidRDefault="00461087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FA585F" w14:textId="77777777" w:rsidR="00461087" w:rsidRDefault="00461087" w:rsidP="007A569B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B1D0FC7" w14:textId="77777777" w:rsidR="00461087" w:rsidRDefault="00461087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4F30D5F" w14:textId="77777777" w:rsidR="00461087" w:rsidRDefault="00461087" w:rsidP="007A569B">
            <w:r>
              <w:rPr>
                <w:sz w:val="16"/>
                <w:szCs w:val="16"/>
              </w:rPr>
              <w:t>R4-2409416</w:t>
            </w:r>
          </w:p>
        </w:tc>
        <w:tc>
          <w:tcPr>
            <w:tcW w:w="1597" w:type="dxa"/>
          </w:tcPr>
          <w:p w14:paraId="2B54EBAD" w14:textId="77777777" w:rsidR="00461087" w:rsidRDefault="00461087" w:rsidP="007A569B">
            <w:r>
              <w:rPr>
                <w:sz w:val="16"/>
                <w:szCs w:val="16"/>
              </w:rPr>
              <w:t>Nokia, ZTE Corporation, Ericsson</w:t>
            </w:r>
          </w:p>
        </w:tc>
        <w:tc>
          <w:tcPr>
            <w:tcW w:w="1122" w:type="dxa"/>
          </w:tcPr>
          <w:p w14:paraId="73E2108E" w14:textId="77777777" w:rsidR="00461087" w:rsidRDefault="00461087" w:rsidP="007A569B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42A20714" w14:textId="77777777" w:rsidR="00461087" w:rsidRDefault="00461087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F66EE5" w14:textId="77777777" w:rsidR="00461087" w:rsidRDefault="00461087" w:rsidP="007A569B">
            <w:pPr>
              <w:rPr>
                <w:sz w:val="16"/>
                <w:szCs w:val="16"/>
              </w:rPr>
            </w:pPr>
          </w:p>
        </w:tc>
      </w:tr>
      <w:tr w:rsidR="00461087" w14:paraId="57260B9B" w14:textId="77777777" w:rsidTr="007A569B">
        <w:tc>
          <w:tcPr>
            <w:tcW w:w="879" w:type="dxa"/>
          </w:tcPr>
          <w:p w14:paraId="79F1A553" w14:textId="77777777" w:rsidR="00461087" w:rsidRDefault="00461087" w:rsidP="007A569B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46606567" w14:textId="77777777" w:rsidR="00461087" w:rsidRDefault="00461087" w:rsidP="007A569B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7B1EEAD2" w14:textId="77777777" w:rsidR="00461087" w:rsidRDefault="00461087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23624A" w14:textId="77777777" w:rsidR="00461087" w:rsidRDefault="00461087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7E8F38" w14:textId="77777777" w:rsidR="00461087" w:rsidRDefault="00461087" w:rsidP="007A569B">
            <w:r>
              <w:rPr>
                <w:sz w:val="16"/>
                <w:szCs w:val="16"/>
              </w:rPr>
              <w:t>CR on Propagation Condition of NCR-MT for 38.115-2</w:t>
            </w:r>
          </w:p>
        </w:tc>
        <w:tc>
          <w:tcPr>
            <w:tcW w:w="517" w:type="dxa"/>
          </w:tcPr>
          <w:p w14:paraId="26492532" w14:textId="77777777" w:rsidR="00461087" w:rsidRDefault="00461087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24BE70" w14:textId="77777777" w:rsidR="00461087" w:rsidRDefault="00461087" w:rsidP="007A569B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FAAAF46" w14:textId="77777777" w:rsidR="00461087" w:rsidRDefault="00461087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212C913" w14:textId="77777777" w:rsidR="00461087" w:rsidRDefault="00461087" w:rsidP="007A569B">
            <w:r>
              <w:rPr>
                <w:sz w:val="16"/>
                <w:szCs w:val="16"/>
              </w:rPr>
              <w:t>R4-2409419</w:t>
            </w:r>
          </w:p>
        </w:tc>
        <w:tc>
          <w:tcPr>
            <w:tcW w:w="1597" w:type="dxa"/>
          </w:tcPr>
          <w:p w14:paraId="55B8C407" w14:textId="77777777" w:rsidR="00461087" w:rsidRDefault="00461087" w:rsidP="007A569B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C453090" w14:textId="77777777" w:rsidR="00461087" w:rsidRDefault="00461087" w:rsidP="007A569B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7564CCFD" w14:textId="77777777" w:rsidR="00461087" w:rsidRDefault="00461087" w:rsidP="007A569B">
            <w:r>
              <w:rPr>
                <w:sz w:val="16"/>
                <w:szCs w:val="16"/>
              </w:rPr>
              <w:t>I.1, I.2</w:t>
            </w:r>
          </w:p>
        </w:tc>
        <w:tc>
          <w:tcPr>
            <w:tcW w:w="998" w:type="dxa"/>
          </w:tcPr>
          <w:p w14:paraId="37190D75" w14:textId="77777777" w:rsidR="00461087" w:rsidRDefault="00461087" w:rsidP="007A569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61087" w14:paraId="3E0B4909" w14:textId="77777777" w:rsidTr="007A569B">
        <w:tc>
          <w:tcPr>
            <w:tcW w:w="879" w:type="dxa"/>
          </w:tcPr>
          <w:p w14:paraId="69982BCC" w14:textId="77777777" w:rsidR="00461087" w:rsidRDefault="00461087" w:rsidP="007A569B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0DD51FEF" w14:textId="77777777" w:rsidR="00461087" w:rsidRDefault="00461087" w:rsidP="007A569B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4436B9BD" w14:textId="77777777" w:rsidR="00461087" w:rsidRDefault="00461087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805E0E" w14:textId="77777777" w:rsidR="00461087" w:rsidRDefault="00461087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A50320" w14:textId="77777777" w:rsidR="00461087" w:rsidRDefault="00461087" w:rsidP="007A569B">
            <w:r>
              <w:rPr>
                <w:sz w:val="16"/>
                <w:szCs w:val="16"/>
              </w:rPr>
              <w:t>Big CR to TS 38.115-2: the introduction of NCR</w:t>
            </w:r>
          </w:p>
        </w:tc>
        <w:tc>
          <w:tcPr>
            <w:tcW w:w="517" w:type="dxa"/>
          </w:tcPr>
          <w:p w14:paraId="02759369" w14:textId="77777777" w:rsidR="00461087" w:rsidRDefault="00461087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3A4D0C6" w14:textId="77777777" w:rsidR="00461087" w:rsidRDefault="00461087" w:rsidP="007A569B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4EA2D87" w14:textId="77777777" w:rsidR="00461087" w:rsidRDefault="00461087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6E14651" w14:textId="77777777" w:rsidR="00461087" w:rsidRDefault="00461087" w:rsidP="007A569B">
            <w:r>
              <w:rPr>
                <w:sz w:val="16"/>
                <w:szCs w:val="16"/>
              </w:rPr>
              <w:t>R4-2409613</w:t>
            </w:r>
          </w:p>
        </w:tc>
        <w:tc>
          <w:tcPr>
            <w:tcW w:w="1597" w:type="dxa"/>
          </w:tcPr>
          <w:p w14:paraId="3B538D0F" w14:textId="77777777" w:rsidR="00461087" w:rsidRDefault="00461087" w:rsidP="007A569B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F574734" w14:textId="77777777" w:rsidR="00461087" w:rsidRDefault="00461087" w:rsidP="007A569B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225345B2" w14:textId="77777777" w:rsidR="00461087" w:rsidRDefault="00461087" w:rsidP="007A569B">
            <w:r>
              <w:rPr>
                <w:sz w:val="16"/>
                <w:szCs w:val="16"/>
              </w:rPr>
              <w:t>1,2,3, 4,5,6, Annex</w:t>
            </w:r>
          </w:p>
        </w:tc>
        <w:tc>
          <w:tcPr>
            <w:tcW w:w="998" w:type="dxa"/>
          </w:tcPr>
          <w:p w14:paraId="6FA59328" w14:textId="77777777" w:rsidR="00461087" w:rsidRDefault="00461087" w:rsidP="007A569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4F9F5EBE" w14:textId="77777777" w:rsidR="00282848" w:rsidRDefault="00282848" w:rsidP="00282848"/>
    <w:p w14:paraId="788455FA" w14:textId="77777777" w:rsidR="00EA390D" w:rsidRDefault="00EA390D" w:rsidP="00282848"/>
    <w:p w14:paraId="30027FFB" w14:textId="3E949852" w:rsidR="00282848" w:rsidRDefault="003D06CC" w:rsidP="00282848">
      <w:pPr>
        <w:pStyle w:val="Heading2"/>
        <w:rPr>
          <w:rFonts w:cs="Arial"/>
          <w:noProof/>
        </w:rPr>
      </w:pPr>
      <w:r w:rsidRPr="003D06CC">
        <w:rPr>
          <w:noProof/>
        </w:rPr>
        <w:t>RP-241423</w:t>
      </w:r>
    </w:p>
    <w:p w14:paraId="6AF49BAB" w14:textId="40450EF3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3D06CC" w:rsidRPr="003D06CC">
        <w:rPr>
          <w:rFonts w:ascii="Arial" w:hAnsi="Arial" w:cs="Arial"/>
          <w:b/>
          <w:bCs/>
          <w:sz w:val="18"/>
          <w:szCs w:val="18"/>
        </w:rPr>
        <w:t>RAN4 CRs to Open REL-18 NR or NR+LTE WIs related to RAN1 – Batch 7</w:t>
      </w:r>
    </w:p>
    <w:p w14:paraId="4504E702" w14:textId="2E32D2DE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9.4.1.</w:t>
      </w:r>
      <w:r w:rsidR="003D06CC">
        <w:rPr>
          <w:rFonts w:ascii="Arial" w:hAnsi="Arial" w:cs="Arial"/>
          <w:b/>
          <w:bCs/>
        </w:rPr>
        <w:t>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D3571" w:rsidRPr="004E535C" w14:paraId="58BCF09A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EF07E01" w14:textId="77777777" w:rsidR="006D3571" w:rsidRPr="00BF1EB6" w:rsidRDefault="006D3571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1EEA2A" w14:textId="77777777" w:rsidR="006D3571" w:rsidRPr="00BF1EB6" w:rsidRDefault="006D3571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0A4C90" w14:textId="77777777" w:rsidR="006D3571" w:rsidRPr="00BF1EB6" w:rsidRDefault="006D3571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27FB2A" w14:textId="77777777" w:rsidR="006D3571" w:rsidRPr="00BF1EB6" w:rsidRDefault="006D3571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DB65B4" w14:textId="77777777" w:rsidR="006D3571" w:rsidRPr="00BF1EB6" w:rsidRDefault="006D3571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D9965D" w14:textId="77777777" w:rsidR="006D3571" w:rsidRPr="00BF1EB6" w:rsidRDefault="006D3571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6A3DCF" w14:textId="77777777" w:rsidR="006D3571" w:rsidRPr="00BF1EB6" w:rsidRDefault="006D3571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1D207BE" w14:textId="77777777" w:rsidR="006D3571" w:rsidRPr="00BF1EB6" w:rsidRDefault="006D3571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7FB9D3" w14:textId="77777777" w:rsidR="006D3571" w:rsidRPr="00BF1EB6" w:rsidRDefault="006D3571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089729" w14:textId="77777777" w:rsidR="006D3571" w:rsidRPr="00BF1EB6" w:rsidRDefault="006D3571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09BF2FD" w14:textId="77777777" w:rsidR="006D3571" w:rsidRPr="00BF1EB6" w:rsidRDefault="006D3571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9C58763" w14:textId="77777777" w:rsidR="006D3571" w:rsidRPr="00BF1EB6" w:rsidRDefault="006D3571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9E7B2A3" w14:textId="77777777" w:rsidR="006D3571" w:rsidRPr="00BF1EB6" w:rsidRDefault="006D3571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D3571" w14:paraId="11B21F5B" w14:textId="77777777" w:rsidTr="007A569B">
        <w:tc>
          <w:tcPr>
            <w:tcW w:w="879" w:type="dxa"/>
          </w:tcPr>
          <w:p w14:paraId="63673888" w14:textId="77777777" w:rsidR="006D3571" w:rsidRDefault="006D3571" w:rsidP="007A569B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9F0AB87" w14:textId="77777777" w:rsidR="006D3571" w:rsidRDefault="006D3571" w:rsidP="007A569B">
            <w:r>
              <w:rPr>
                <w:sz w:val="16"/>
                <w:szCs w:val="16"/>
              </w:rPr>
              <w:t>0538</w:t>
            </w:r>
          </w:p>
        </w:tc>
        <w:tc>
          <w:tcPr>
            <w:tcW w:w="517" w:type="dxa"/>
          </w:tcPr>
          <w:p w14:paraId="70F0FFA8" w14:textId="77777777" w:rsidR="006D3571" w:rsidRDefault="006D3571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8CB0E9" w14:textId="77777777" w:rsidR="006D3571" w:rsidRDefault="006D3571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6BD599" w14:textId="77777777" w:rsidR="006D3571" w:rsidRDefault="006D3571" w:rsidP="007A569B">
            <w:r>
              <w:rPr>
                <w:sz w:val="16"/>
                <w:szCs w:val="16"/>
              </w:rPr>
              <w:t>Big CR for 38.101-4: Introduction of eRedCap UE demodulation and CSI reporting requirements</w:t>
            </w:r>
          </w:p>
        </w:tc>
        <w:tc>
          <w:tcPr>
            <w:tcW w:w="517" w:type="dxa"/>
          </w:tcPr>
          <w:p w14:paraId="5BEE518E" w14:textId="77777777" w:rsidR="006D3571" w:rsidRDefault="006D3571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BBA1E8" w14:textId="77777777" w:rsidR="006D3571" w:rsidRDefault="006D3571" w:rsidP="007A569B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93F1BA6" w14:textId="77777777" w:rsidR="006D3571" w:rsidRDefault="006D3571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5146508" w14:textId="77777777" w:rsidR="006D3571" w:rsidRDefault="006D3571" w:rsidP="007A569B">
            <w:r>
              <w:rPr>
                <w:sz w:val="16"/>
                <w:szCs w:val="16"/>
              </w:rPr>
              <w:t>R4-2408778</w:t>
            </w:r>
          </w:p>
        </w:tc>
        <w:tc>
          <w:tcPr>
            <w:tcW w:w="1597" w:type="dxa"/>
          </w:tcPr>
          <w:p w14:paraId="1A74A073" w14:textId="77777777" w:rsidR="006D3571" w:rsidRDefault="006D3571" w:rsidP="007A569B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73C2CA1" w14:textId="77777777" w:rsidR="006D3571" w:rsidRDefault="006D3571" w:rsidP="007A569B"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 w14:paraId="2A88CF97" w14:textId="77777777" w:rsidR="006D3571" w:rsidRDefault="006D3571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90A90C" w14:textId="77777777" w:rsidR="006D3571" w:rsidRDefault="006D3571" w:rsidP="007A569B">
            <w:pPr>
              <w:rPr>
                <w:sz w:val="16"/>
                <w:szCs w:val="16"/>
              </w:rPr>
            </w:pPr>
          </w:p>
        </w:tc>
      </w:tr>
    </w:tbl>
    <w:p w14:paraId="681F032D" w14:textId="77777777" w:rsidR="00282848" w:rsidRDefault="00282848" w:rsidP="00282848"/>
    <w:p w14:paraId="08C9D22F" w14:textId="77777777" w:rsidR="00282848" w:rsidRDefault="00282848" w:rsidP="00282848"/>
    <w:p w14:paraId="4190F9B7" w14:textId="4D78CC72" w:rsidR="00282848" w:rsidRDefault="008968FD" w:rsidP="00282848">
      <w:pPr>
        <w:pStyle w:val="Heading2"/>
        <w:rPr>
          <w:rFonts w:cs="Arial"/>
          <w:noProof/>
        </w:rPr>
      </w:pPr>
      <w:r w:rsidRPr="008968FD">
        <w:rPr>
          <w:noProof/>
        </w:rPr>
        <w:lastRenderedPageBreak/>
        <w:t>RP-241424</w:t>
      </w:r>
    </w:p>
    <w:p w14:paraId="71C8B480" w14:textId="5AA36B83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8968FD" w:rsidRPr="008968FD">
        <w:rPr>
          <w:rFonts w:ascii="Arial" w:hAnsi="Arial" w:cs="Arial"/>
          <w:b/>
          <w:bCs/>
          <w:sz w:val="18"/>
          <w:szCs w:val="18"/>
        </w:rPr>
        <w:t>RAN4 CRs to Open REL-18 NR or NR+LTE WIs related to RAN1 – Batch 8</w:t>
      </w:r>
    </w:p>
    <w:p w14:paraId="3BC1763B" w14:textId="046A6B09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9.4.1.</w:t>
      </w:r>
      <w:r w:rsidR="008968FD">
        <w:rPr>
          <w:rFonts w:ascii="Arial" w:hAnsi="Arial" w:cs="Arial"/>
          <w:b/>
          <w:bCs/>
        </w:rPr>
        <w:t>8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A4342" w:rsidRPr="004E535C" w14:paraId="6C4D9C58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E490F1" w14:textId="77777777" w:rsidR="00BA4342" w:rsidRPr="00BF1EB6" w:rsidRDefault="00BA434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9947EA" w14:textId="77777777" w:rsidR="00BA4342" w:rsidRPr="00BF1EB6" w:rsidRDefault="00BA434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68B818" w14:textId="77777777" w:rsidR="00BA4342" w:rsidRPr="00BF1EB6" w:rsidRDefault="00BA434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6B53A1" w14:textId="77777777" w:rsidR="00BA4342" w:rsidRPr="00BF1EB6" w:rsidRDefault="00BA434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D73F1FA" w14:textId="77777777" w:rsidR="00BA4342" w:rsidRPr="00BF1EB6" w:rsidRDefault="00BA434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16B6EC" w14:textId="77777777" w:rsidR="00BA4342" w:rsidRPr="00BF1EB6" w:rsidRDefault="00BA434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745C6D" w14:textId="77777777" w:rsidR="00BA4342" w:rsidRPr="00BF1EB6" w:rsidRDefault="00BA434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90ABE3E" w14:textId="77777777" w:rsidR="00BA4342" w:rsidRPr="00BF1EB6" w:rsidRDefault="00BA434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311D40" w14:textId="77777777" w:rsidR="00BA4342" w:rsidRPr="00BF1EB6" w:rsidRDefault="00BA434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33BFA18" w14:textId="77777777" w:rsidR="00BA4342" w:rsidRPr="00BF1EB6" w:rsidRDefault="00BA434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EF61606" w14:textId="77777777" w:rsidR="00BA4342" w:rsidRPr="00BF1EB6" w:rsidRDefault="00BA434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1B7E3EF" w14:textId="77777777" w:rsidR="00BA4342" w:rsidRPr="00BF1EB6" w:rsidRDefault="00BA434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6B01620" w14:textId="77777777" w:rsidR="00BA4342" w:rsidRPr="00BF1EB6" w:rsidRDefault="00BA4342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A4342" w14:paraId="71FD9B13" w14:textId="77777777" w:rsidTr="007A569B">
        <w:tc>
          <w:tcPr>
            <w:tcW w:w="879" w:type="dxa"/>
          </w:tcPr>
          <w:p w14:paraId="7873CA2F" w14:textId="77777777" w:rsidR="00BA4342" w:rsidRDefault="00BA4342" w:rsidP="007A569B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2074C6" w14:textId="77777777" w:rsidR="00BA4342" w:rsidRDefault="00BA4342" w:rsidP="007A569B">
            <w:r>
              <w:rPr>
                <w:sz w:val="16"/>
                <w:szCs w:val="16"/>
              </w:rPr>
              <w:t>4617</w:t>
            </w:r>
          </w:p>
        </w:tc>
        <w:tc>
          <w:tcPr>
            <w:tcW w:w="517" w:type="dxa"/>
          </w:tcPr>
          <w:p w14:paraId="312C819C" w14:textId="77777777" w:rsidR="00BA4342" w:rsidRDefault="00BA4342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75018F" w14:textId="77777777" w:rsidR="00BA4342" w:rsidRDefault="00BA4342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C99428" w14:textId="77777777" w:rsidR="00BA4342" w:rsidRDefault="00BA4342" w:rsidP="007A569B">
            <w:r>
              <w:rPr>
                <w:sz w:val="16"/>
                <w:szCs w:val="16"/>
              </w:rPr>
              <w:t>Big CR to TS 38.133 on performance requirements for NR Network energy saving</w:t>
            </w:r>
          </w:p>
        </w:tc>
        <w:tc>
          <w:tcPr>
            <w:tcW w:w="517" w:type="dxa"/>
          </w:tcPr>
          <w:p w14:paraId="724587C3" w14:textId="77777777" w:rsidR="00BA4342" w:rsidRDefault="00BA4342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0763DBF" w14:textId="77777777" w:rsidR="00BA4342" w:rsidRDefault="00BA4342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32BB69C" w14:textId="77777777" w:rsidR="00BA4342" w:rsidRDefault="00BA4342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F0939A4" w14:textId="77777777" w:rsidR="00BA4342" w:rsidRDefault="00BA4342" w:rsidP="007A569B">
            <w:r>
              <w:rPr>
                <w:sz w:val="16"/>
                <w:szCs w:val="16"/>
              </w:rPr>
              <w:t>R4-2410435</w:t>
            </w:r>
          </w:p>
        </w:tc>
        <w:tc>
          <w:tcPr>
            <w:tcW w:w="1597" w:type="dxa"/>
          </w:tcPr>
          <w:p w14:paraId="5FF5208B" w14:textId="77777777" w:rsidR="00BA4342" w:rsidRDefault="00BA4342" w:rsidP="007A569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9EE6EC7" w14:textId="77777777" w:rsidR="00BA4342" w:rsidRDefault="00BA4342" w:rsidP="007A569B"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 w14:paraId="2B1CB2EB" w14:textId="77777777" w:rsidR="00BA4342" w:rsidRDefault="00BA4342" w:rsidP="007A569B">
            <w:r>
              <w:rPr>
                <w:sz w:val="16"/>
                <w:szCs w:val="16"/>
              </w:rPr>
              <w:t>A.3.x, A.4.5.3.X1, A.4.5.3.X2, A.6.3.3.X1, A.6.3.3.X2, A.6.5.3.X1, A.6.5.3.X2, A.6.6.1.x, A.7.3.3.X1, A.7.3.3.X2</w:t>
            </w:r>
          </w:p>
        </w:tc>
        <w:tc>
          <w:tcPr>
            <w:tcW w:w="998" w:type="dxa"/>
          </w:tcPr>
          <w:p w14:paraId="0708A70F" w14:textId="77777777" w:rsidR="00BA4342" w:rsidRDefault="00BA4342" w:rsidP="007A569B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</w:tbl>
    <w:p w14:paraId="07E18649" w14:textId="77777777" w:rsidR="00282848" w:rsidRDefault="00282848" w:rsidP="00282848"/>
    <w:p w14:paraId="71E9519E" w14:textId="77777777" w:rsidR="00282848" w:rsidRDefault="00282848" w:rsidP="00282848"/>
    <w:p w14:paraId="1EED15F5" w14:textId="08737700" w:rsidR="00282848" w:rsidRDefault="00CE1EBF" w:rsidP="00282848">
      <w:pPr>
        <w:pStyle w:val="Heading2"/>
        <w:rPr>
          <w:rFonts w:cs="Arial"/>
          <w:noProof/>
        </w:rPr>
      </w:pPr>
      <w:r w:rsidRPr="00CE1EBF">
        <w:rPr>
          <w:noProof/>
        </w:rPr>
        <w:t>RP-241425</w:t>
      </w:r>
    </w:p>
    <w:p w14:paraId="08701FB7" w14:textId="47FAFBCC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CE1EBF" w:rsidRPr="00CE1EBF">
        <w:rPr>
          <w:rFonts w:ascii="Arial" w:hAnsi="Arial" w:cs="Arial"/>
          <w:b/>
          <w:bCs/>
          <w:sz w:val="18"/>
          <w:szCs w:val="18"/>
        </w:rPr>
        <w:t>RAN4 CRs to Open REL-18 NR or NR+LTE WIs related to RAN1 – Batch 9</w:t>
      </w:r>
    </w:p>
    <w:p w14:paraId="507D5C70" w14:textId="7DBECA66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9.4.1.</w:t>
      </w:r>
      <w:r w:rsidR="00CE1EBF">
        <w:rPr>
          <w:rFonts w:ascii="Arial" w:hAnsi="Arial" w:cs="Arial"/>
          <w:b/>
          <w:bCs/>
        </w:rPr>
        <w:t>9</w:t>
      </w:r>
    </w:p>
    <w:p w14:paraId="74500DED" w14:textId="53EE1233" w:rsidR="00282848" w:rsidRDefault="007F218F" w:rsidP="00282848">
      <w:r>
        <w:t>This is withdrawn.</w:t>
      </w:r>
    </w:p>
    <w:p w14:paraId="3E3323C0" w14:textId="77777777" w:rsidR="00282848" w:rsidRDefault="00282848" w:rsidP="00282848"/>
    <w:p w14:paraId="4AEF50E5" w14:textId="0253D3A7" w:rsidR="00282848" w:rsidRDefault="0071293D" w:rsidP="00282848">
      <w:pPr>
        <w:pStyle w:val="Heading2"/>
        <w:rPr>
          <w:rFonts w:cs="Arial"/>
          <w:noProof/>
        </w:rPr>
      </w:pPr>
      <w:r w:rsidRPr="0071293D">
        <w:rPr>
          <w:noProof/>
        </w:rPr>
        <w:t>RP-241426</w:t>
      </w:r>
    </w:p>
    <w:p w14:paraId="59FF3A5B" w14:textId="4D3967B3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1293D" w:rsidRPr="0071293D">
        <w:rPr>
          <w:rFonts w:ascii="Arial" w:hAnsi="Arial" w:cs="Arial"/>
          <w:b/>
          <w:bCs/>
          <w:sz w:val="18"/>
          <w:szCs w:val="18"/>
        </w:rPr>
        <w:t>RAN4 CRs to Open REL-18 NR or NR+LTE WIs related to RAN2 – Batch 1</w:t>
      </w:r>
    </w:p>
    <w:p w14:paraId="2F6E94BE" w14:textId="39AC60C4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71293D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0421F" w:rsidRPr="004E535C" w14:paraId="6B2E933C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E213B1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1A0FC4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DBC154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945A8E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962C56B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3C4673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67ACE8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060EEF7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BC336D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0DB131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4538FCC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C06DA2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3AC899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0421F" w14:paraId="19B79CA8" w14:textId="77777777" w:rsidTr="007A569B">
        <w:tc>
          <w:tcPr>
            <w:tcW w:w="879" w:type="dxa"/>
          </w:tcPr>
          <w:p w14:paraId="74D35629" w14:textId="77777777" w:rsidR="00F0421F" w:rsidRDefault="00F0421F" w:rsidP="007A569B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9D5C5A" w14:textId="77777777" w:rsidR="00F0421F" w:rsidRDefault="00F0421F" w:rsidP="007A569B">
            <w:r>
              <w:rPr>
                <w:sz w:val="16"/>
                <w:szCs w:val="16"/>
              </w:rPr>
              <w:t>4567</w:t>
            </w:r>
          </w:p>
        </w:tc>
        <w:tc>
          <w:tcPr>
            <w:tcW w:w="517" w:type="dxa"/>
          </w:tcPr>
          <w:p w14:paraId="31ECD378" w14:textId="77777777" w:rsidR="00F0421F" w:rsidRDefault="00F0421F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797636" w14:textId="77777777" w:rsidR="00F0421F" w:rsidRDefault="00F0421F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B8EABA" w14:textId="77777777" w:rsidR="00F0421F" w:rsidRDefault="00F0421F" w:rsidP="007A569B">
            <w:r>
              <w:rPr>
                <w:sz w:val="16"/>
                <w:szCs w:val="16"/>
              </w:rPr>
              <w:t>Big CR to TS 38.133 on performance requirements for Further NR mobility enhancements</w:t>
            </w:r>
          </w:p>
        </w:tc>
        <w:tc>
          <w:tcPr>
            <w:tcW w:w="517" w:type="dxa"/>
          </w:tcPr>
          <w:p w14:paraId="7411DE19" w14:textId="77777777" w:rsidR="00F0421F" w:rsidRDefault="00F0421F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826116" w14:textId="77777777" w:rsidR="00F0421F" w:rsidRDefault="00F0421F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0D37A82" w14:textId="77777777" w:rsidR="00F0421F" w:rsidRDefault="00F0421F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C0FAE43" w14:textId="77777777" w:rsidR="00F0421F" w:rsidRDefault="00F0421F" w:rsidP="007A569B">
            <w:r>
              <w:rPr>
                <w:sz w:val="16"/>
                <w:szCs w:val="16"/>
              </w:rPr>
              <w:t>R4-2410400</w:t>
            </w:r>
          </w:p>
        </w:tc>
        <w:tc>
          <w:tcPr>
            <w:tcW w:w="1597" w:type="dxa"/>
          </w:tcPr>
          <w:p w14:paraId="709CFC6E" w14:textId="77777777" w:rsidR="00F0421F" w:rsidRDefault="00F0421F" w:rsidP="007A569B">
            <w:r>
              <w:rPr>
                <w:sz w:val="16"/>
                <w:szCs w:val="16"/>
              </w:rPr>
              <w:t>MediaTek Inc, Apple</w:t>
            </w:r>
          </w:p>
        </w:tc>
        <w:tc>
          <w:tcPr>
            <w:tcW w:w="1122" w:type="dxa"/>
          </w:tcPr>
          <w:p w14:paraId="518CFBB9" w14:textId="77777777" w:rsidR="00F0421F" w:rsidRDefault="00F0421F" w:rsidP="007A569B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28A1DA79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472DDE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</w:tr>
    </w:tbl>
    <w:p w14:paraId="404D1524" w14:textId="77777777" w:rsidR="00282848" w:rsidRDefault="00282848" w:rsidP="00282848"/>
    <w:p w14:paraId="6830D0EE" w14:textId="77777777" w:rsidR="00282848" w:rsidRDefault="00282848" w:rsidP="00282848"/>
    <w:p w14:paraId="33CC25E9" w14:textId="6E8A0D94" w:rsidR="00282848" w:rsidRDefault="00B42963" w:rsidP="00282848">
      <w:pPr>
        <w:pStyle w:val="Heading2"/>
        <w:rPr>
          <w:rFonts w:cs="Arial"/>
          <w:noProof/>
        </w:rPr>
      </w:pPr>
      <w:r w:rsidRPr="00B42963">
        <w:rPr>
          <w:noProof/>
        </w:rPr>
        <w:lastRenderedPageBreak/>
        <w:t>RP-241427</w:t>
      </w:r>
    </w:p>
    <w:p w14:paraId="39D72141" w14:textId="4114F986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B42963" w:rsidRPr="00B42963">
        <w:rPr>
          <w:rFonts w:ascii="Arial" w:hAnsi="Arial" w:cs="Arial"/>
          <w:b/>
          <w:bCs/>
          <w:sz w:val="18"/>
          <w:szCs w:val="18"/>
        </w:rPr>
        <w:t>RAN4 CRs to Open REL-18 NR or NR+LTE WIs related to RAN2 – Batch 2</w:t>
      </w:r>
    </w:p>
    <w:p w14:paraId="0D238AA4" w14:textId="182B060B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B42963">
        <w:rPr>
          <w:rFonts w:ascii="Arial" w:hAnsi="Arial" w:cs="Arial"/>
          <w:b/>
          <w:bCs/>
        </w:rPr>
        <w:t>2.2</w:t>
      </w:r>
    </w:p>
    <w:p w14:paraId="278A68C2" w14:textId="08AC5C04" w:rsidR="00282848" w:rsidRDefault="00116EB5" w:rsidP="00282848">
      <w:r>
        <w:t>This is withdrawn.</w:t>
      </w:r>
    </w:p>
    <w:p w14:paraId="03E19047" w14:textId="77777777" w:rsidR="00282848" w:rsidRDefault="00282848" w:rsidP="00282848"/>
    <w:p w14:paraId="7F68B74D" w14:textId="01A3E9F0" w:rsidR="00282848" w:rsidRDefault="0073489D" w:rsidP="00282848">
      <w:pPr>
        <w:pStyle w:val="Heading2"/>
        <w:rPr>
          <w:rFonts w:cs="Arial"/>
          <w:noProof/>
        </w:rPr>
      </w:pPr>
      <w:r w:rsidRPr="0073489D">
        <w:rPr>
          <w:noProof/>
        </w:rPr>
        <w:t>RP-241428</w:t>
      </w:r>
    </w:p>
    <w:p w14:paraId="6F4CF80F" w14:textId="0B88281D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3489D" w:rsidRPr="0073489D">
        <w:rPr>
          <w:rFonts w:ascii="Arial" w:hAnsi="Arial" w:cs="Arial"/>
          <w:b/>
          <w:bCs/>
          <w:sz w:val="18"/>
          <w:szCs w:val="18"/>
        </w:rPr>
        <w:t>RAN4 CRs to Open REL-18 NR or NR+LTE WIs related to RAN2 – Batch 3</w:t>
      </w:r>
    </w:p>
    <w:p w14:paraId="76D557A6" w14:textId="5B6213CF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73489D">
        <w:rPr>
          <w:rFonts w:ascii="Arial" w:hAnsi="Arial" w:cs="Arial"/>
          <w:b/>
          <w:bCs/>
        </w:rPr>
        <w:t>2.3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0421F" w:rsidRPr="004E535C" w14:paraId="27EFE00F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2D85FEB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E46708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5166C5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E08263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AF6DC51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6EECCA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7EC14C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ECA5820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A3A375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C2A5A2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159016F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E98C109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325B92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0421F" w14:paraId="72931BE2" w14:textId="77777777" w:rsidTr="007A569B">
        <w:tc>
          <w:tcPr>
            <w:tcW w:w="879" w:type="dxa"/>
          </w:tcPr>
          <w:p w14:paraId="38736835" w14:textId="77777777" w:rsidR="00F0421F" w:rsidRDefault="00F0421F" w:rsidP="007A569B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717B0B" w14:textId="77777777" w:rsidR="00F0421F" w:rsidRDefault="00F0421F" w:rsidP="007A569B">
            <w:r>
              <w:rPr>
                <w:sz w:val="16"/>
                <w:szCs w:val="16"/>
              </w:rPr>
              <w:t>4346</w:t>
            </w:r>
          </w:p>
        </w:tc>
        <w:tc>
          <w:tcPr>
            <w:tcW w:w="517" w:type="dxa"/>
          </w:tcPr>
          <w:p w14:paraId="228A1AE8" w14:textId="77777777" w:rsidR="00F0421F" w:rsidRDefault="00F0421F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36FBD1" w14:textId="77777777" w:rsidR="00F0421F" w:rsidRDefault="00F0421F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6749FC" w14:textId="77777777" w:rsidR="00F0421F" w:rsidRDefault="00F0421F" w:rsidP="007A569B">
            <w:r>
              <w:rPr>
                <w:sz w:val="16"/>
                <w:szCs w:val="16"/>
              </w:rPr>
              <w:t>Big CR to TS38.133 on Sidelink relay enhancement RRM performance</w:t>
            </w:r>
          </w:p>
        </w:tc>
        <w:tc>
          <w:tcPr>
            <w:tcW w:w="517" w:type="dxa"/>
          </w:tcPr>
          <w:p w14:paraId="2C8DFFD8" w14:textId="77777777" w:rsidR="00F0421F" w:rsidRDefault="00F0421F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E9CDD41" w14:textId="77777777" w:rsidR="00F0421F" w:rsidRDefault="00F0421F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2E0F402" w14:textId="77777777" w:rsidR="00F0421F" w:rsidRDefault="00F0421F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AFDD20F" w14:textId="77777777" w:rsidR="00F0421F" w:rsidRDefault="00F0421F" w:rsidP="007A569B">
            <w:r>
              <w:rPr>
                <w:sz w:val="16"/>
                <w:szCs w:val="16"/>
              </w:rPr>
              <w:t>R4-2407326</w:t>
            </w:r>
          </w:p>
        </w:tc>
        <w:tc>
          <w:tcPr>
            <w:tcW w:w="1597" w:type="dxa"/>
          </w:tcPr>
          <w:p w14:paraId="0670616B" w14:textId="77777777" w:rsidR="00F0421F" w:rsidRDefault="00F0421F" w:rsidP="007A569B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205602CA" w14:textId="77777777" w:rsidR="00F0421F" w:rsidRDefault="00F0421F" w:rsidP="007A569B">
            <w:r>
              <w:rPr>
                <w:sz w:val="16"/>
                <w:szCs w:val="16"/>
              </w:rPr>
              <w:t>NR_SL_relay_enh-Perf</w:t>
            </w:r>
          </w:p>
        </w:tc>
        <w:tc>
          <w:tcPr>
            <w:tcW w:w="2323" w:type="dxa"/>
          </w:tcPr>
          <w:p w14:paraId="1EB5CCB6" w14:textId="77777777" w:rsidR="00F0421F" w:rsidRDefault="00F0421F" w:rsidP="007A569B">
            <w:r>
              <w:rPr>
                <w:sz w:val="16"/>
                <w:szCs w:val="16"/>
              </w:rPr>
              <w:t>10.4.5, A.9.1.7</w:t>
            </w:r>
          </w:p>
        </w:tc>
        <w:tc>
          <w:tcPr>
            <w:tcW w:w="998" w:type="dxa"/>
          </w:tcPr>
          <w:p w14:paraId="3F7B26FA" w14:textId="77777777" w:rsidR="00F0421F" w:rsidRDefault="00F0421F" w:rsidP="007A569B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14:paraId="71907369" w14:textId="77777777" w:rsidR="00282848" w:rsidRDefault="00282848" w:rsidP="00282848"/>
    <w:p w14:paraId="4DA889F1" w14:textId="77777777" w:rsidR="00282848" w:rsidRDefault="00282848" w:rsidP="00282848"/>
    <w:p w14:paraId="55C0B3B2" w14:textId="6C03B733" w:rsidR="00282848" w:rsidRDefault="004730D5" w:rsidP="00282848">
      <w:pPr>
        <w:pStyle w:val="Heading2"/>
        <w:rPr>
          <w:rFonts w:cs="Arial"/>
          <w:noProof/>
        </w:rPr>
      </w:pPr>
      <w:r w:rsidRPr="004730D5">
        <w:rPr>
          <w:noProof/>
        </w:rPr>
        <w:t>RP-241429</w:t>
      </w:r>
    </w:p>
    <w:p w14:paraId="5CBAA900" w14:textId="532EE506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4730D5" w:rsidRPr="004730D5">
        <w:rPr>
          <w:rFonts w:ascii="Arial" w:hAnsi="Arial" w:cs="Arial"/>
          <w:b/>
          <w:bCs/>
          <w:sz w:val="18"/>
          <w:szCs w:val="18"/>
        </w:rPr>
        <w:t>RAN4 CRs to Open REL-18 NR or NR+LTE WIs related to RAN2 – Batch 4</w:t>
      </w:r>
    </w:p>
    <w:p w14:paraId="7FF25012" w14:textId="644FEB35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4730D5">
        <w:rPr>
          <w:rFonts w:ascii="Arial" w:hAnsi="Arial" w:cs="Arial"/>
          <w:b/>
          <w:bCs/>
        </w:rPr>
        <w:t>2.4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0421F" w:rsidRPr="004E535C" w14:paraId="225CE11C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CA59D4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E4EB2A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1E793B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1DB782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15BF5C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5AEAB0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EA399A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0B0B6B6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65E685E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ED6A88E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C0D1138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C5A960B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3AF1D8" w14:textId="77777777" w:rsidR="00F0421F" w:rsidRPr="00BF1EB6" w:rsidRDefault="00F0421F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0421F" w14:paraId="3C7B284F" w14:textId="77777777" w:rsidTr="007A569B">
        <w:tc>
          <w:tcPr>
            <w:tcW w:w="879" w:type="dxa"/>
          </w:tcPr>
          <w:p w14:paraId="6034A964" w14:textId="77777777" w:rsidR="00F0421F" w:rsidRDefault="00F0421F" w:rsidP="007A569B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F534056" w14:textId="77777777" w:rsidR="00F0421F" w:rsidRDefault="00F0421F" w:rsidP="007A569B"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 w14:paraId="17D8095F" w14:textId="77777777" w:rsidR="00F0421F" w:rsidRDefault="00F0421F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EC4B17" w14:textId="77777777" w:rsidR="00F0421F" w:rsidRDefault="00F0421F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09996E" w14:textId="77777777" w:rsidR="00F0421F" w:rsidRDefault="00F0421F" w:rsidP="007A569B">
            <w:r>
              <w:rPr>
                <w:sz w:val="16"/>
                <w:szCs w:val="16"/>
              </w:rPr>
              <w:t>Big CR on NTN demodulation requirements (TS38.101-5, Rel-18)</w:t>
            </w:r>
          </w:p>
        </w:tc>
        <w:tc>
          <w:tcPr>
            <w:tcW w:w="517" w:type="dxa"/>
          </w:tcPr>
          <w:p w14:paraId="3C4FF644" w14:textId="77777777" w:rsidR="00F0421F" w:rsidRDefault="00F0421F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A7585B" w14:textId="77777777" w:rsidR="00F0421F" w:rsidRDefault="00F0421F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8F58A1A" w14:textId="77777777" w:rsidR="00F0421F" w:rsidRDefault="00F0421F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EBFE8A1" w14:textId="77777777" w:rsidR="00F0421F" w:rsidRDefault="00F0421F" w:rsidP="007A569B">
            <w:r>
              <w:rPr>
                <w:sz w:val="16"/>
                <w:szCs w:val="16"/>
              </w:rPr>
              <w:t>R4-2408979</w:t>
            </w:r>
          </w:p>
        </w:tc>
        <w:tc>
          <w:tcPr>
            <w:tcW w:w="1597" w:type="dxa"/>
          </w:tcPr>
          <w:p w14:paraId="734C3284" w14:textId="77777777" w:rsidR="00F0421F" w:rsidRDefault="00F0421F" w:rsidP="007A569B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D3ADD7A" w14:textId="77777777" w:rsidR="00F0421F" w:rsidRDefault="00F0421F" w:rsidP="007A569B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664F5DF8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D4EC55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</w:tr>
      <w:tr w:rsidR="00F0421F" w14:paraId="26C62DA1" w14:textId="77777777" w:rsidTr="007A569B">
        <w:tc>
          <w:tcPr>
            <w:tcW w:w="879" w:type="dxa"/>
          </w:tcPr>
          <w:p w14:paraId="5BC637B6" w14:textId="77777777" w:rsidR="00F0421F" w:rsidRDefault="00F0421F" w:rsidP="007A569B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E54393A" w14:textId="77777777" w:rsidR="00F0421F" w:rsidRDefault="00F0421F" w:rsidP="007A569B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 w14:paraId="6024466D" w14:textId="77777777" w:rsidR="00F0421F" w:rsidRDefault="00F0421F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AEB410" w14:textId="77777777" w:rsidR="00F0421F" w:rsidRDefault="00F0421F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3EBC4D" w14:textId="77777777" w:rsidR="00F0421F" w:rsidRDefault="00F0421F" w:rsidP="007A569B">
            <w:r>
              <w:rPr>
                <w:sz w:val="16"/>
                <w:szCs w:val="16"/>
              </w:rPr>
              <w:t>Big CR to TS 38.101-5</w:t>
            </w:r>
          </w:p>
        </w:tc>
        <w:tc>
          <w:tcPr>
            <w:tcW w:w="517" w:type="dxa"/>
          </w:tcPr>
          <w:p w14:paraId="40CAC4CB" w14:textId="77777777" w:rsidR="00F0421F" w:rsidRDefault="00F0421F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DEC6C06" w14:textId="77777777" w:rsidR="00F0421F" w:rsidRDefault="00F0421F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1F8F893" w14:textId="77777777" w:rsidR="00F0421F" w:rsidRDefault="00F0421F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764E370" w14:textId="77777777" w:rsidR="00F0421F" w:rsidRDefault="00F0421F" w:rsidP="007A569B">
            <w:r>
              <w:rPr>
                <w:sz w:val="16"/>
                <w:szCs w:val="16"/>
              </w:rPr>
              <w:t>R4-2410612</w:t>
            </w:r>
          </w:p>
        </w:tc>
        <w:tc>
          <w:tcPr>
            <w:tcW w:w="1597" w:type="dxa"/>
          </w:tcPr>
          <w:p w14:paraId="347616D5" w14:textId="77777777" w:rsidR="00F0421F" w:rsidRDefault="00F0421F" w:rsidP="007A569B">
            <w:r>
              <w:rPr>
                <w:sz w:val="16"/>
                <w:szCs w:val="16"/>
              </w:rPr>
              <w:t>Samsung, Thales</w:t>
            </w:r>
          </w:p>
        </w:tc>
        <w:tc>
          <w:tcPr>
            <w:tcW w:w="1122" w:type="dxa"/>
          </w:tcPr>
          <w:p w14:paraId="3156A65F" w14:textId="77777777" w:rsidR="00F0421F" w:rsidRDefault="00F0421F" w:rsidP="007A569B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64395ECE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F6EBF1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</w:tr>
      <w:tr w:rsidR="00F0421F" w14:paraId="459BE29E" w14:textId="77777777" w:rsidTr="007A569B">
        <w:tc>
          <w:tcPr>
            <w:tcW w:w="879" w:type="dxa"/>
          </w:tcPr>
          <w:p w14:paraId="1BD1525B" w14:textId="77777777" w:rsidR="00F0421F" w:rsidRDefault="00F0421F" w:rsidP="007A569B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485130DE" w14:textId="77777777" w:rsidR="00F0421F" w:rsidRDefault="00F0421F" w:rsidP="007A569B"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 w14:paraId="6DCC9D3F" w14:textId="77777777" w:rsidR="00F0421F" w:rsidRDefault="00F0421F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B9699A" w14:textId="77777777" w:rsidR="00F0421F" w:rsidRDefault="00F0421F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15328E" w14:textId="77777777" w:rsidR="00F0421F" w:rsidRDefault="00F0421F" w:rsidP="007A569B">
            <w:r>
              <w:rPr>
                <w:sz w:val="16"/>
                <w:szCs w:val="16"/>
              </w:rPr>
              <w:t>[NR_NTN_enh-Perf] bigCR for 38.108,  NR_NTN Demodulation requirements</w:t>
            </w:r>
          </w:p>
        </w:tc>
        <w:tc>
          <w:tcPr>
            <w:tcW w:w="517" w:type="dxa"/>
          </w:tcPr>
          <w:p w14:paraId="214143DC" w14:textId="77777777" w:rsidR="00F0421F" w:rsidRDefault="00F0421F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D51354" w14:textId="77777777" w:rsidR="00F0421F" w:rsidRDefault="00F0421F" w:rsidP="007A569B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0C537781" w14:textId="77777777" w:rsidR="00F0421F" w:rsidRDefault="00F0421F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91C383F" w14:textId="77777777" w:rsidR="00F0421F" w:rsidRDefault="00F0421F" w:rsidP="007A569B">
            <w:r>
              <w:rPr>
                <w:sz w:val="16"/>
                <w:szCs w:val="16"/>
              </w:rPr>
              <w:t>R4-2407149</w:t>
            </w:r>
          </w:p>
        </w:tc>
        <w:tc>
          <w:tcPr>
            <w:tcW w:w="1597" w:type="dxa"/>
          </w:tcPr>
          <w:p w14:paraId="4AA6C56B" w14:textId="77777777" w:rsidR="00F0421F" w:rsidRDefault="00F0421F" w:rsidP="007A569B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AF06F83" w14:textId="77777777" w:rsidR="00F0421F" w:rsidRDefault="00F0421F" w:rsidP="007A569B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74F2E607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6F9B0C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</w:tr>
      <w:tr w:rsidR="00F0421F" w14:paraId="75ACD5B0" w14:textId="77777777" w:rsidTr="007A569B">
        <w:tc>
          <w:tcPr>
            <w:tcW w:w="879" w:type="dxa"/>
          </w:tcPr>
          <w:p w14:paraId="08519747" w14:textId="77777777" w:rsidR="00F0421F" w:rsidRDefault="00F0421F" w:rsidP="007A569B">
            <w:r>
              <w:rPr>
                <w:sz w:val="16"/>
                <w:szCs w:val="16"/>
              </w:rPr>
              <w:lastRenderedPageBreak/>
              <w:t>38.108</w:t>
            </w:r>
          </w:p>
        </w:tc>
        <w:tc>
          <w:tcPr>
            <w:tcW w:w="637" w:type="dxa"/>
          </w:tcPr>
          <w:p w14:paraId="3D252408" w14:textId="77777777" w:rsidR="00F0421F" w:rsidRDefault="00F0421F" w:rsidP="007A569B"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 w14:paraId="54E42B4F" w14:textId="77777777" w:rsidR="00F0421F" w:rsidRDefault="00F0421F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5E5ED3" w14:textId="77777777" w:rsidR="00F0421F" w:rsidRDefault="00F0421F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68986C" w14:textId="77777777" w:rsidR="00F0421F" w:rsidRDefault="00F0421F" w:rsidP="007A569B">
            <w:r>
              <w:rPr>
                <w:sz w:val="16"/>
                <w:szCs w:val="16"/>
              </w:rPr>
              <w:t>NTN enhancement - Running CR to TS 38.108</w:t>
            </w:r>
          </w:p>
        </w:tc>
        <w:tc>
          <w:tcPr>
            <w:tcW w:w="517" w:type="dxa"/>
          </w:tcPr>
          <w:p w14:paraId="7AAC43EB" w14:textId="77777777" w:rsidR="00F0421F" w:rsidRDefault="00F0421F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DB682A9" w14:textId="77777777" w:rsidR="00F0421F" w:rsidRDefault="00F0421F" w:rsidP="007A569B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1DBF63A4" w14:textId="77777777" w:rsidR="00F0421F" w:rsidRDefault="00F0421F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25E40AD" w14:textId="77777777" w:rsidR="00F0421F" w:rsidRDefault="00F0421F" w:rsidP="007A569B">
            <w:r>
              <w:rPr>
                <w:sz w:val="16"/>
                <w:szCs w:val="16"/>
              </w:rPr>
              <w:t>R4-2409817</w:t>
            </w:r>
          </w:p>
        </w:tc>
        <w:tc>
          <w:tcPr>
            <w:tcW w:w="1597" w:type="dxa"/>
          </w:tcPr>
          <w:p w14:paraId="04E40C3C" w14:textId="77777777" w:rsidR="00F0421F" w:rsidRDefault="00F0421F" w:rsidP="007A569B">
            <w:r>
              <w:rPr>
                <w:sz w:val="16"/>
                <w:szCs w:val="16"/>
              </w:rPr>
              <w:t>Ericsson, Thales, CATT, Huawei, ZTE, NEC</w:t>
            </w:r>
          </w:p>
        </w:tc>
        <w:tc>
          <w:tcPr>
            <w:tcW w:w="1122" w:type="dxa"/>
          </w:tcPr>
          <w:p w14:paraId="3BB6160A" w14:textId="77777777" w:rsidR="00F0421F" w:rsidRDefault="00F0421F" w:rsidP="007A569B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37858F8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FA0C0B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</w:tr>
      <w:tr w:rsidR="00F0421F" w14:paraId="2F60511F" w14:textId="77777777" w:rsidTr="007A569B">
        <w:tc>
          <w:tcPr>
            <w:tcW w:w="879" w:type="dxa"/>
          </w:tcPr>
          <w:p w14:paraId="028EBD06" w14:textId="77777777" w:rsidR="00F0421F" w:rsidRDefault="00F0421F" w:rsidP="007A569B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38F63ADD" w14:textId="77777777" w:rsidR="00F0421F" w:rsidRDefault="00F0421F" w:rsidP="007A569B"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 w14:paraId="593D0627" w14:textId="77777777" w:rsidR="00F0421F" w:rsidRDefault="00F0421F" w:rsidP="007A569B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521FD28" w14:textId="77777777" w:rsidR="00F0421F" w:rsidRDefault="00F0421F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F9AC17" w14:textId="77777777" w:rsidR="00F0421F" w:rsidRDefault="00F0421F" w:rsidP="007A569B">
            <w:r>
              <w:rPr>
                <w:sz w:val="16"/>
                <w:szCs w:val="16"/>
              </w:rPr>
              <w:t>CR to TS 38.108: Band-agnostic OBUE requirement</w:t>
            </w:r>
          </w:p>
        </w:tc>
        <w:tc>
          <w:tcPr>
            <w:tcW w:w="517" w:type="dxa"/>
          </w:tcPr>
          <w:p w14:paraId="2C4BCFEA" w14:textId="77777777" w:rsidR="00F0421F" w:rsidRDefault="00F0421F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740A83" w14:textId="77777777" w:rsidR="00F0421F" w:rsidRDefault="00F0421F" w:rsidP="007A569B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45C440DF" w14:textId="77777777" w:rsidR="00F0421F" w:rsidRDefault="00F0421F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4F97977" w14:textId="77777777" w:rsidR="00F0421F" w:rsidRDefault="00F0421F" w:rsidP="007A569B">
            <w:r>
              <w:rPr>
                <w:sz w:val="16"/>
                <w:szCs w:val="16"/>
              </w:rPr>
              <w:t>R4-2410004</w:t>
            </w:r>
          </w:p>
        </w:tc>
        <w:tc>
          <w:tcPr>
            <w:tcW w:w="1597" w:type="dxa"/>
          </w:tcPr>
          <w:p w14:paraId="41B58486" w14:textId="77777777" w:rsidR="00F0421F" w:rsidRDefault="00F0421F" w:rsidP="007A569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A9EEA8" w14:textId="77777777" w:rsidR="00F0421F" w:rsidRDefault="00F0421F" w:rsidP="007A569B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71358509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3D9A97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</w:tr>
      <w:tr w:rsidR="00F0421F" w14:paraId="2294C137" w14:textId="77777777" w:rsidTr="007A569B">
        <w:tc>
          <w:tcPr>
            <w:tcW w:w="879" w:type="dxa"/>
          </w:tcPr>
          <w:p w14:paraId="1D14E9EE" w14:textId="77777777" w:rsidR="00F0421F" w:rsidRDefault="00F0421F" w:rsidP="007A569B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5F16DE" w14:textId="77777777" w:rsidR="00F0421F" w:rsidRDefault="00F0421F" w:rsidP="007A569B">
            <w:r>
              <w:rPr>
                <w:sz w:val="16"/>
                <w:szCs w:val="16"/>
              </w:rPr>
              <w:t>4619</w:t>
            </w:r>
          </w:p>
        </w:tc>
        <w:tc>
          <w:tcPr>
            <w:tcW w:w="517" w:type="dxa"/>
          </w:tcPr>
          <w:p w14:paraId="48FD2075" w14:textId="77777777" w:rsidR="00F0421F" w:rsidRDefault="00F0421F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D3123B" w14:textId="77777777" w:rsidR="00F0421F" w:rsidRDefault="00F0421F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6F203A" w14:textId="77777777" w:rsidR="00F0421F" w:rsidRDefault="00F0421F" w:rsidP="007A569B">
            <w:r>
              <w:rPr>
                <w:sz w:val="16"/>
                <w:szCs w:val="16"/>
              </w:rPr>
              <w:t>Big CR to TS 38.133 on RRM core requirements for NR NTN enhancement</w:t>
            </w:r>
          </w:p>
        </w:tc>
        <w:tc>
          <w:tcPr>
            <w:tcW w:w="517" w:type="dxa"/>
          </w:tcPr>
          <w:p w14:paraId="07340CCB" w14:textId="77777777" w:rsidR="00F0421F" w:rsidRDefault="00F0421F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DB724D" w14:textId="77777777" w:rsidR="00F0421F" w:rsidRDefault="00F0421F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7BCFAC4" w14:textId="77777777" w:rsidR="00F0421F" w:rsidRDefault="00F0421F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7ED28B6" w14:textId="77777777" w:rsidR="00F0421F" w:rsidRDefault="00F0421F" w:rsidP="007A569B">
            <w:r>
              <w:rPr>
                <w:sz w:val="16"/>
                <w:szCs w:val="16"/>
              </w:rPr>
              <w:t>R4-2410432</w:t>
            </w:r>
          </w:p>
        </w:tc>
        <w:tc>
          <w:tcPr>
            <w:tcW w:w="1597" w:type="dxa"/>
          </w:tcPr>
          <w:p w14:paraId="403FC375" w14:textId="77777777" w:rsidR="00F0421F" w:rsidRDefault="00F0421F" w:rsidP="007A569B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693A2436" w14:textId="77777777" w:rsidR="00F0421F" w:rsidRDefault="00F0421F" w:rsidP="007A569B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768C1B1C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F8E5CC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</w:tr>
      <w:tr w:rsidR="00F0421F" w14:paraId="16715C98" w14:textId="77777777" w:rsidTr="007A569B">
        <w:tc>
          <w:tcPr>
            <w:tcW w:w="879" w:type="dxa"/>
          </w:tcPr>
          <w:p w14:paraId="3FC5296E" w14:textId="77777777" w:rsidR="00F0421F" w:rsidRDefault="00F0421F" w:rsidP="007A569B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9D3419F" w14:textId="77777777" w:rsidR="00F0421F" w:rsidRDefault="00F0421F" w:rsidP="007A569B">
            <w:r>
              <w:rPr>
                <w:sz w:val="16"/>
                <w:szCs w:val="16"/>
              </w:rPr>
              <w:t>4620</w:t>
            </w:r>
          </w:p>
        </w:tc>
        <w:tc>
          <w:tcPr>
            <w:tcW w:w="517" w:type="dxa"/>
          </w:tcPr>
          <w:p w14:paraId="08893061" w14:textId="77777777" w:rsidR="00F0421F" w:rsidRDefault="00F0421F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11B4E2" w14:textId="77777777" w:rsidR="00F0421F" w:rsidRDefault="00F0421F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550C0E" w14:textId="77777777" w:rsidR="00F0421F" w:rsidRDefault="00F0421F" w:rsidP="007A569B">
            <w:r>
              <w:rPr>
                <w:sz w:val="16"/>
                <w:szCs w:val="16"/>
              </w:rPr>
              <w:t>Big CR to TS 38.133 on RRM performance requirements for NR NTN enhancement</w:t>
            </w:r>
          </w:p>
        </w:tc>
        <w:tc>
          <w:tcPr>
            <w:tcW w:w="517" w:type="dxa"/>
          </w:tcPr>
          <w:p w14:paraId="75BC59A3" w14:textId="77777777" w:rsidR="00F0421F" w:rsidRDefault="00F0421F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5C7B946" w14:textId="77777777" w:rsidR="00F0421F" w:rsidRDefault="00F0421F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A1BA465" w14:textId="77777777" w:rsidR="00F0421F" w:rsidRDefault="00F0421F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17E9B18" w14:textId="77777777" w:rsidR="00F0421F" w:rsidRDefault="00F0421F" w:rsidP="007A569B">
            <w:r>
              <w:rPr>
                <w:sz w:val="16"/>
                <w:szCs w:val="16"/>
              </w:rPr>
              <w:t>R4-2410433</w:t>
            </w:r>
          </w:p>
        </w:tc>
        <w:tc>
          <w:tcPr>
            <w:tcW w:w="1597" w:type="dxa"/>
          </w:tcPr>
          <w:p w14:paraId="3110D0D8" w14:textId="77777777" w:rsidR="00F0421F" w:rsidRDefault="00F0421F" w:rsidP="007A569B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6D28C23C" w14:textId="77777777" w:rsidR="00F0421F" w:rsidRDefault="00F0421F" w:rsidP="007A569B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4FB07AD9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65A4D5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</w:tr>
      <w:tr w:rsidR="00F0421F" w14:paraId="1825DE78" w14:textId="77777777" w:rsidTr="007A569B">
        <w:tc>
          <w:tcPr>
            <w:tcW w:w="879" w:type="dxa"/>
          </w:tcPr>
          <w:p w14:paraId="15F9E533" w14:textId="77777777" w:rsidR="00F0421F" w:rsidRDefault="00F0421F" w:rsidP="007A569B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2EDA8EEC" w14:textId="77777777" w:rsidR="00F0421F" w:rsidRDefault="00F0421F" w:rsidP="007A569B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 w14:paraId="11A9D2D2" w14:textId="77777777" w:rsidR="00F0421F" w:rsidRDefault="00F0421F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098906" w14:textId="77777777" w:rsidR="00F0421F" w:rsidRDefault="00F0421F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DA70A3" w14:textId="77777777" w:rsidR="00F0421F" w:rsidRDefault="00F0421F" w:rsidP="007A569B">
            <w:r>
              <w:rPr>
                <w:sz w:val="16"/>
                <w:szCs w:val="16"/>
              </w:rPr>
              <w:t>NTN enhancement - Running CR to TS 38.181</w:t>
            </w:r>
          </w:p>
        </w:tc>
        <w:tc>
          <w:tcPr>
            <w:tcW w:w="517" w:type="dxa"/>
          </w:tcPr>
          <w:p w14:paraId="122005AB" w14:textId="77777777" w:rsidR="00F0421F" w:rsidRDefault="00F0421F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1862CB0" w14:textId="77777777" w:rsidR="00F0421F" w:rsidRDefault="00F0421F" w:rsidP="007A569B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36D4549" w14:textId="77777777" w:rsidR="00F0421F" w:rsidRDefault="00F0421F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207EA58" w14:textId="77777777" w:rsidR="00F0421F" w:rsidRDefault="00F0421F" w:rsidP="007A569B">
            <w:r>
              <w:rPr>
                <w:sz w:val="16"/>
                <w:szCs w:val="16"/>
              </w:rPr>
              <w:t>R4-2409820</w:t>
            </w:r>
          </w:p>
        </w:tc>
        <w:tc>
          <w:tcPr>
            <w:tcW w:w="1597" w:type="dxa"/>
          </w:tcPr>
          <w:p w14:paraId="14B6103B" w14:textId="77777777" w:rsidR="00F0421F" w:rsidRDefault="00F0421F" w:rsidP="007A569B">
            <w:r>
              <w:rPr>
                <w:sz w:val="16"/>
                <w:szCs w:val="16"/>
              </w:rPr>
              <w:t>Ericsson, CATT, Thales</w:t>
            </w:r>
          </w:p>
        </w:tc>
        <w:tc>
          <w:tcPr>
            <w:tcW w:w="1122" w:type="dxa"/>
          </w:tcPr>
          <w:p w14:paraId="27996E3E" w14:textId="77777777" w:rsidR="00F0421F" w:rsidRDefault="00F0421F" w:rsidP="007A569B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44270CF3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28AA9C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</w:tr>
      <w:tr w:rsidR="00F0421F" w14:paraId="30EB19AB" w14:textId="77777777" w:rsidTr="007A569B">
        <w:tc>
          <w:tcPr>
            <w:tcW w:w="879" w:type="dxa"/>
          </w:tcPr>
          <w:p w14:paraId="7FD4531E" w14:textId="77777777" w:rsidR="00F0421F" w:rsidRDefault="00F0421F" w:rsidP="007A569B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0F85A894" w14:textId="77777777" w:rsidR="00F0421F" w:rsidRDefault="00F0421F" w:rsidP="007A569B"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 w14:paraId="15A0E0DA" w14:textId="77777777" w:rsidR="00F0421F" w:rsidRDefault="00F0421F" w:rsidP="007A569B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7DECFAE" w14:textId="77777777" w:rsidR="00F0421F" w:rsidRDefault="00F0421F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D220CD" w14:textId="77777777" w:rsidR="00F0421F" w:rsidRDefault="00F0421F" w:rsidP="007A569B">
            <w:r>
              <w:rPr>
                <w:sz w:val="16"/>
                <w:szCs w:val="16"/>
              </w:rPr>
              <w:t>CR to TS 38.181: Band-agnostic OBUE requirement</w:t>
            </w:r>
          </w:p>
        </w:tc>
        <w:tc>
          <w:tcPr>
            <w:tcW w:w="517" w:type="dxa"/>
          </w:tcPr>
          <w:p w14:paraId="2D41231A" w14:textId="77777777" w:rsidR="00F0421F" w:rsidRDefault="00F0421F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EC72FD" w14:textId="77777777" w:rsidR="00F0421F" w:rsidRDefault="00F0421F" w:rsidP="007A569B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80425E2" w14:textId="77777777" w:rsidR="00F0421F" w:rsidRDefault="00F0421F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22E1E00" w14:textId="77777777" w:rsidR="00F0421F" w:rsidRDefault="00F0421F" w:rsidP="007A569B">
            <w:r>
              <w:rPr>
                <w:sz w:val="16"/>
                <w:szCs w:val="16"/>
              </w:rPr>
              <w:t>R4-2410005</w:t>
            </w:r>
          </w:p>
        </w:tc>
        <w:tc>
          <w:tcPr>
            <w:tcW w:w="1597" w:type="dxa"/>
          </w:tcPr>
          <w:p w14:paraId="7E41CA1A" w14:textId="77777777" w:rsidR="00F0421F" w:rsidRDefault="00F0421F" w:rsidP="007A569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CF33B0F" w14:textId="77777777" w:rsidR="00F0421F" w:rsidRDefault="00F0421F" w:rsidP="007A569B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5A2D92C7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64BE74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</w:tr>
      <w:tr w:rsidR="00F0421F" w14:paraId="7027A42E" w14:textId="77777777" w:rsidTr="007A569B">
        <w:tc>
          <w:tcPr>
            <w:tcW w:w="879" w:type="dxa"/>
          </w:tcPr>
          <w:p w14:paraId="4644916F" w14:textId="77777777" w:rsidR="00F0421F" w:rsidRDefault="00F0421F" w:rsidP="007A569B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4F8C20C5" w14:textId="77777777" w:rsidR="00F0421F" w:rsidRDefault="00F0421F" w:rsidP="007A569B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 w14:paraId="4DD2106A" w14:textId="77777777" w:rsidR="00F0421F" w:rsidRDefault="00F0421F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CC8D19" w14:textId="77777777" w:rsidR="00F0421F" w:rsidRDefault="00F0421F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4DC2B6" w14:textId="77777777" w:rsidR="00F0421F" w:rsidRDefault="00F0421F" w:rsidP="007A569B">
            <w:r>
              <w:rPr>
                <w:sz w:val="16"/>
                <w:szCs w:val="16"/>
              </w:rPr>
              <w:t>Big CR for 38.181 on NR NTN enhancement SAN demodualtion requirements</w:t>
            </w:r>
          </w:p>
        </w:tc>
        <w:tc>
          <w:tcPr>
            <w:tcW w:w="517" w:type="dxa"/>
          </w:tcPr>
          <w:p w14:paraId="3A3396A9" w14:textId="77777777" w:rsidR="00F0421F" w:rsidRDefault="00F0421F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27A35D" w14:textId="77777777" w:rsidR="00F0421F" w:rsidRDefault="00F0421F" w:rsidP="007A569B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B31C0C" w14:textId="77777777" w:rsidR="00F0421F" w:rsidRDefault="00F0421F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947DC77" w14:textId="77777777" w:rsidR="00F0421F" w:rsidRDefault="00F0421F" w:rsidP="007A569B">
            <w:r>
              <w:rPr>
                <w:sz w:val="16"/>
                <w:szCs w:val="16"/>
              </w:rPr>
              <w:t>R4-2409909</w:t>
            </w:r>
          </w:p>
        </w:tc>
        <w:tc>
          <w:tcPr>
            <w:tcW w:w="1597" w:type="dxa"/>
          </w:tcPr>
          <w:p w14:paraId="74E18E7B" w14:textId="77777777" w:rsidR="00F0421F" w:rsidRDefault="00F0421F" w:rsidP="007A569B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C23E8F1" w14:textId="77777777" w:rsidR="00F0421F" w:rsidRDefault="00F0421F" w:rsidP="007A569B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58AC1A86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8270A0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</w:tr>
      <w:tr w:rsidR="00F0421F" w14:paraId="4A6D5F37" w14:textId="77777777" w:rsidTr="007A569B">
        <w:tc>
          <w:tcPr>
            <w:tcW w:w="879" w:type="dxa"/>
          </w:tcPr>
          <w:p w14:paraId="3BD274CB" w14:textId="77777777" w:rsidR="00F0421F" w:rsidRDefault="00F0421F" w:rsidP="007A569B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13D761CC" w14:textId="77777777" w:rsidR="00F0421F" w:rsidRDefault="00F0421F" w:rsidP="007A569B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48CF7E9D" w14:textId="77777777" w:rsidR="00F0421F" w:rsidRDefault="00F0421F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392D04" w14:textId="77777777" w:rsidR="00F0421F" w:rsidRDefault="00F0421F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80E671" w14:textId="77777777" w:rsidR="00F0421F" w:rsidRDefault="00F0421F" w:rsidP="007A569B">
            <w:r>
              <w:rPr>
                <w:sz w:val="16"/>
                <w:szCs w:val="16"/>
              </w:rPr>
              <w:t>CR on TR 38.863 Addition of simulation results in above 10GHz</w:t>
            </w:r>
          </w:p>
        </w:tc>
        <w:tc>
          <w:tcPr>
            <w:tcW w:w="517" w:type="dxa"/>
          </w:tcPr>
          <w:p w14:paraId="5B155DC8" w14:textId="77777777" w:rsidR="00F0421F" w:rsidRDefault="00F0421F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DBBAE9A" w14:textId="77777777" w:rsidR="00F0421F" w:rsidRDefault="00F0421F" w:rsidP="007A569B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2627D6" w14:textId="77777777" w:rsidR="00F0421F" w:rsidRDefault="00F0421F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6D2E0B5" w14:textId="77777777" w:rsidR="00F0421F" w:rsidRDefault="00F0421F" w:rsidP="007A569B">
            <w:r>
              <w:rPr>
                <w:sz w:val="16"/>
                <w:szCs w:val="16"/>
              </w:rPr>
              <w:t>R4-2408414</w:t>
            </w:r>
          </w:p>
        </w:tc>
        <w:tc>
          <w:tcPr>
            <w:tcW w:w="1597" w:type="dxa"/>
          </w:tcPr>
          <w:p w14:paraId="230360CA" w14:textId="77777777" w:rsidR="00F0421F" w:rsidRDefault="00F0421F" w:rsidP="007A569B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3A4E179" w14:textId="77777777" w:rsidR="00F0421F" w:rsidRDefault="00F0421F" w:rsidP="007A569B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776AD2B8" w14:textId="77777777" w:rsidR="00F0421F" w:rsidRDefault="00F0421F" w:rsidP="007A569B">
            <w:r>
              <w:rPr>
                <w:sz w:val="16"/>
                <w:szCs w:val="16"/>
              </w:rPr>
              <w:t>6a.4.1, 6a.4.2, 6a.4.3, 6a.4.4, 6a.4.5, 6a.4.6, 6a.4.7, 6a.4.8, Annex C.</w:t>
            </w:r>
          </w:p>
        </w:tc>
        <w:tc>
          <w:tcPr>
            <w:tcW w:w="998" w:type="dxa"/>
          </w:tcPr>
          <w:p w14:paraId="5822CF09" w14:textId="77777777" w:rsidR="00F0421F" w:rsidRDefault="00F0421F" w:rsidP="007A569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0421F" w14:paraId="4B0EBC62" w14:textId="77777777" w:rsidTr="007A569B">
        <w:tc>
          <w:tcPr>
            <w:tcW w:w="879" w:type="dxa"/>
          </w:tcPr>
          <w:p w14:paraId="60EA9DBD" w14:textId="77777777" w:rsidR="00F0421F" w:rsidRDefault="00F0421F" w:rsidP="007A569B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23B256EB" w14:textId="77777777" w:rsidR="00F0421F" w:rsidRDefault="00F0421F" w:rsidP="007A569B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0BBD477F" w14:textId="77777777" w:rsidR="00F0421F" w:rsidRDefault="00F0421F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6C899B" w14:textId="77777777" w:rsidR="00F0421F" w:rsidRDefault="00F0421F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E80189" w14:textId="77777777" w:rsidR="00F0421F" w:rsidRDefault="00F0421F" w:rsidP="007A569B">
            <w:r>
              <w:rPr>
                <w:sz w:val="16"/>
                <w:szCs w:val="16"/>
              </w:rPr>
              <w:t>CR on TR38.863 Summary of coeixstence results in above 10GHz</w:t>
            </w:r>
          </w:p>
        </w:tc>
        <w:tc>
          <w:tcPr>
            <w:tcW w:w="517" w:type="dxa"/>
          </w:tcPr>
          <w:p w14:paraId="748FB2EB" w14:textId="77777777" w:rsidR="00F0421F" w:rsidRDefault="00F0421F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7CFCC85" w14:textId="77777777" w:rsidR="00F0421F" w:rsidRDefault="00F0421F" w:rsidP="007A569B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9E5DA91" w14:textId="77777777" w:rsidR="00F0421F" w:rsidRDefault="00F0421F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1FEB4C2" w14:textId="77777777" w:rsidR="00F0421F" w:rsidRDefault="00F0421F" w:rsidP="007A569B">
            <w:r>
              <w:rPr>
                <w:sz w:val="16"/>
                <w:szCs w:val="16"/>
              </w:rPr>
              <w:t>R4-2409969</w:t>
            </w:r>
          </w:p>
        </w:tc>
        <w:tc>
          <w:tcPr>
            <w:tcW w:w="1597" w:type="dxa"/>
          </w:tcPr>
          <w:p w14:paraId="33694647" w14:textId="77777777" w:rsidR="00F0421F" w:rsidRDefault="00F0421F" w:rsidP="007A569B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8B9D66D" w14:textId="77777777" w:rsidR="00F0421F" w:rsidRDefault="00F0421F" w:rsidP="007A569B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3C63FC20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CC1A02" w14:textId="77777777" w:rsidR="00F0421F" w:rsidRDefault="00F0421F" w:rsidP="007A569B">
            <w:pPr>
              <w:rPr>
                <w:sz w:val="16"/>
                <w:szCs w:val="16"/>
              </w:rPr>
            </w:pPr>
          </w:p>
        </w:tc>
      </w:tr>
      <w:tr w:rsidR="00F0421F" w14:paraId="4390A3B5" w14:textId="77777777" w:rsidTr="007A569B">
        <w:tc>
          <w:tcPr>
            <w:tcW w:w="879" w:type="dxa"/>
          </w:tcPr>
          <w:p w14:paraId="0F5DC688" w14:textId="77777777" w:rsidR="00F0421F" w:rsidRDefault="00F0421F" w:rsidP="007A569B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1B961B76" w14:textId="77777777" w:rsidR="00F0421F" w:rsidRDefault="00F0421F" w:rsidP="007A569B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68A83F5A" w14:textId="77777777" w:rsidR="00F0421F" w:rsidRDefault="00F0421F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935676" w14:textId="77777777" w:rsidR="00F0421F" w:rsidRDefault="00F0421F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689C86" w14:textId="77777777" w:rsidR="00F0421F" w:rsidRDefault="00F0421F" w:rsidP="007A569B">
            <w:r>
              <w:rPr>
                <w:sz w:val="16"/>
                <w:szCs w:val="16"/>
              </w:rPr>
              <w:t>CR for TR 38.863 to introduce some technical background for R18 NTN VSAT UE Tx requirements</w:t>
            </w:r>
          </w:p>
        </w:tc>
        <w:tc>
          <w:tcPr>
            <w:tcW w:w="517" w:type="dxa"/>
          </w:tcPr>
          <w:p w14:paraId="7C49883C" w14:textId="77777777" w:rsidR="00F0421F" w:rsidRDefault="00F0421F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FC518C" w14:textId="77777777" w:rsidR="00F0421F" w:rsidRDefault="00F0421F" w:rsidP="007A569B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9D12322" w14:textId="77777777" w:rsidR="00F0421F" w:rsidRDefault="00F0421F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73D7677" w14:textId="77777777" w:rsidR="00F0421F" w:rsidRDefault="00F0421F" w:rsidP="007A569B">
            <w:r>
              <w:rPr>
                <w:sz w:val="16"/>
                <w:szCs w:val="16"/>
              </w:rPr>
              <w:t>R4-2409331</w:t>
            </w:r>
          </w:p>
        </w:tc>
        <w:tc>
          <w:tcPr>
            <w:tcW w:w="1597" w:type="dxa"/>
          </w:tcPr>
          <w:p w14:paraId="4BF68607" w14:textId="77777777" w:rsidR="00F0421F" w:rsidRDefault="00F0421F" w:rsidP="007A569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80895E" w14:textId="77777777" w:rsidR="00F0421F" w:rsidRDefault="00F0421F" w:rsidP="007A569B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1D22B849" w14:textId="77777777" w:rsidR="00F0421F" w:rsidRDefault="00F0421F" w:rsidP="007A569B">
            <w:r>
              <w:rPr>
                <w:sz w:val="16"/>
                <w:szCs w:val="16"/>
              </w:rPr>
              <w:t>7.4.2.3</w:t>
            </w:r>
          </w:p>
        </w:tc>
        <w:tc>
          <w:tcPr>
            <w:tcW w:w="998" w:type="dxa"/>
          </w:tcPr>
          <w:p w14:paraId="580499E4" w14:textId="77777777" w:rsidR="00F0421F" w:rsidRDefault="00F0421F" w:rsidP="007A569B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F0421F" w14:paraId="1A8ED6A7" w14:textId="77777777" w:rsidTr="007A569B">
        <w:tc>
          <w:tcPr>
            <w:tcW w:w="879" w:type="dxa"/>
          </w:tcPr>
          <w:p w14:paraId="1EE53577" w14:textId="77777777" w:rsidR="00F0421F" w:rsidRDefault="00F0421F" w:rsidP="007A569B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5A40E07C" w14:textId="77777777" w:rsidR="00F0421F" w:rsidRDefault="00F0421F" w:rsidP="007A569B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05F0CF1D" w14:textId="77777777" w:rsidR="00F0421F" w:rsidRDefault="00F0421F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464BC1" w14:textId="77777777" w:rsidR="00F0421F" w:rsidRDefault="00F0421F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D4D1C6" w14:textId="77777777" w:rsidR="00F0421F" w:rsidRDefault="00F0421F" w:rsidP="007A569B">
            <w:r>
              <w:rPr>
                <w:sz w:val="16"/>
                <w:szCs w:val="16"/>
              </w:rPr>
              <w:t>CR for TR 38.863 to introduce some technical background for R18 NTN VSAT UE Rx requirements</w:t>
            </w:r>
          </w:p>
        </w:tc>
        <w:tc>
          <w:tcPr>
            <w:tcW w:w="517" w:type="dxa"/>
          </w:tcPr>
          <w:p w14:paraId="48808EA5" w14:textId="77777777" w:rsidR="00F0421F" w:rsidRDefault="00F0421F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ED2823" w14:textId="77777777" w:rsidR="00F0421F" w:rsidRDefault="00F0421F" w:rsidP="007A569B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29722C" w14:textId="77777777" w:rsidR="00F0421F" w:rsidRDefault="00F0421F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80DE94F" w14:textId="77777777" w:rsidR="00F0421F" w:rsidRDefault="00F0421F" w:rsidP="007A569B">
            <w:r>
              <w:rPr>
                <w:sz w:val="16"/>
                <w:szCs w:val="16"/>
              </w:rPr>
              <w:t>R4-2409332</w:t>
            </w:r>
          </w:p>
        </w:tc>
        <w:tc>
          <w:tcPr>
            <w:tcW w:w="1597" w:type="dxa"/>
          </w:tcPr>
          <w:p w14:paraId="48BC680C" w14:textId="77777777" w:rsidR="00F0421F" w:rsidRDefault="00F0421F" w:rsidP="007A569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EF06102" w14:textId="77777777" w:rsidR="00F0421F" w:rsidRDefault="00F0421F" w:rsidP="007A569B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66C682F5" w14:textId="77777777" w:rsidR="00F0421F" w:rsidRDefault="00F0421F" w:rsidP="007A569B">
            <w:r>
              <w:rPr>
                <w:sz w:val="16"/>
                <w:szCs w:val="16"/>
              </w:rPr>
              <w:t>7.4.3.3</w:t>
            </w:r>
          </w:p>
        </w:tc>
        <w:tc>
          <w:tcPr>
            <w:tcW w:w="998" w:type="dxa"/>
          </w:tcPr>
          <w:p w14:paraId="689AED4F" w14:textId="77777777" w:rsidR="00F0421F" w:rsidRDefault="00F0421F" w:rsidP="007A569B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0DF6B209" w14:textId="77777777" w:rsidR="00282848" w:rsidRDefault="00282848" w:rsidP="00282848"/>
    <w:p w14:paraId="4C18C189" w14:textId="77777777" w:rsidR="00282848" w:rsidRDefault="00282848" w:rsidP="00282848"/>
    <w:p w14:paraId="6CC57C6F" w14:textId="739B4629" w:rsidR="00282848" w:rsidRDefault="00A009D5" w:rsidP="00282848">
      <w:pPr>
        <w:pStyle w:val="Heading2"/>
        <w:rPr>
          <w:rFonts w:cs="Arial"/>
          <w:noProof/>
        </w:rPr>
      </w:pPr>
      <w:r w:rsidRPr="00A009D5">
        <w:rPr>
          <w:noProof/>
        </w:rPr>
        <w:t>RP-241430</w:t>
      </w:r>
    </w:p>
    <w:p w14:paraId="6F439C17" w14:textId="25D7D31C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009D5" w:rsidRPr="00A009D5">
        <w:rPr>
          <w:rFonts w:ascii="Arial" w:hAnsi="Arial" w:cs="Arial"/>
          <w:b/>
          <w:bCs/>
          <w:sz w:val="18"/>
          <w:szCs w:val="18"/>
        </w:rPr>
        <w:t>RAN4 CRs to Open REL-18 Mobile IAB for NR – Batch 1</w:t>
      </w:r>
    </w:p>
    <w:p w14:paraId="0FC8229B" w14:textId="6C8E0D75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A009D5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75804" w:rsidRPr="004E535C" w14:paraId="3E7CADA4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C699C5F" w14:textId="77777777" w:rsidR="00575804" w:rsidRPr="00BF1EB6" w:rsidRDefault="0057580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A0B084" w14:textId="77777777" w:rsidR="00575804" w:rsidRPr="00BF1EB6" w:rsidRDefault="0057580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A0A726" w14:textId="77777777" w:rsidR="00575804" w:rsidRPr="00BF1EB6" w:rsidRDefault="0057580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39258F" w14:textId="77777777" w:rsidR="00575804" w:rsidRPr="00BF1EB6" w:rsidRDefault="0057580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62C719" w14:textId="77777777" w:rsidR="00575804" w:rsidRPr="00BF1EB6" w:rsidRDefault="0057580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7CF682" w14:textId="77777777" w:rsidR="00575804" w:rsidRPr="00BF1EB6" w:rsidRDefault="0057580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098655" w14:textId="77777777" w:rsidR="00575804" w:rsidRPr="00BF1EB6" w:rsidRDefault="0057580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373520E" w14:textId="77777777" w:rsidR="00575804" w:rsidRPr="00BF1EB6" w:rsidRDefault="0057580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1FC180" w14:textId="77777777" w:rsidR="00575804" w:rsidRPr="00BF1EB6" w:rsidRDefault="0057580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F4EF9E1" w14:textId="77777777" w:rsidR="00575804" w:rsidRPr="00BF1EB6" w:rsidRDefault="0057580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D5174A" w14:textId="77777777" w:rsidR="00575804" w:rsidRPr="00BF1EB6" w:rsidRDefault="0057580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0EB30BF" w14:textId="77777777" w:rsidR="00575804" w:rsidRPr="00BF1EB6" w:rsidRDefault="0057580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9B9F871" w14:textId="77777777" w:rsidR="00575804" w:rsidRPr="00BF1EB6" w:rsidRDefault="0057580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75804" w14:paraId="5CC3368B" w14:textId="77777777" w:rsidTr="007A569B">
        <w:tc>
          <w:tcPr>
            <w:tcW w:w="879" w:type="dxa"/>
          </w:tcPr>
          <w:p w14:paraId="501E34F5" w14:textId="77777777" w:rsidR="00575804" w:rsidRDefault="00575804" w:rsidP="007A569B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31E286AD" w14:textId="77777777" w:rsidR="00575804" w:rsidRDefault="00575804" w:rsidP="007A569B"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</w:tcPr>
          <w:p w14:paraId="5A55755C" w14:textId="77777777" w:rsidR="00575804" w:rsidRDefault="00575804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843473" w14:textId="77777777" w:rsidR="00575804" w:rsidRDefault="00575804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DCD414" w14:textId="77777777" w:rsidR="00575804" w:rsidRDefault="00575804" w:rsidP="007A569B">
            <w:r>
              <w:rPr>
                <w:sz w:val="16"/>
                <w:szCs w:val="16"/>
              </w:rPr>
              <w:t>CR to TS 38.174 maintenance for mIAB requirements</w:t>
            </w:r>
          </w:p>
        </w:tc>
        <w:tc>
          <w:tcPr>
            <w:tcW w:w="517" w:type="dxa"/>
          </w:tcPr>
          <w:p w14:paraId="67C0D4DC" w14:textId="77777777" w:rsidR="00575804" w:rsidRDefault="00575804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B2F4B4" w14:textId="77777777" w:rsidR="00575804" w:rsidRDefault="00575804" w:rsidP="007A569B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B62961A" w14:textId="77777777" w:rsidR="00575804" w:rsidRDefault="00575804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0252EE6" w14:textId="77777777" w:rsidR="00575804" w:rsidRDefault="00575804" w:rsidP="007A569B">
            <w:r>
              <w:rPr>
                <w:sz w:val="16"/>
                <w:szCs w:val="16"/>
              </w:rPr>
              <w:t>R4-2408406</w:t>
            </w:r>
          </w:p>
        </w:tc>
        <w:tc>
          <w:tcPr>
            <w:tcW w:w="1597" w:type="dxa"/>
          </w:tcPr>
          <w:p w14:paraId="4D850405" w14:textId="77777777" w:rsidR="00575804" w:rsidRDefault="00575804" w:rsidP="007A569B">
            <w:r>
              <w:rPr>
                <w:sz w:val="16"/>
                <w:szCs w:val="16"/>
              </w:rPr>
              <w:t>Qualcomm Incorporated, Nokia</w:t>
            </w:r>
          </w:p>
        </w:tc>
        <w:tc>
          <w:tcPr>
            <w:tcW w:w="1122" w:type="dxa"/>
          </w:tcPr>
          <w:p w14:paraId="02F82530" w14:textId="77777777" w:rsidR="00575804" w:rsidRDefault="00575804" w:rsidP="007A569B">
            <w:r>
              <w:rPr>
                <w:sz w:val="16"/>
                <w:szCs w:val="16"/>
              </w:rPr>
              <w:t>NR_mobile_IAB-Perf</w:t>
            </w:r>
          </w:p>
        </w:tc>
        <w:tc>
          <w:tcPr>
            <w:tcW w:w="2323" w:type="dxa"/>
          </w:tcPr>
          <w:p w14:paraId="04B74F19" w14:textId="77777777" w:rsidR="00575804" w:rsidRDefault="00575804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622F74" w14:textId="77777777" w:rsidR="00575804" w:rsidRDefault="00575804" w:rsidP="007A569B">
            <w:pPr>
              <w:rPr>
                <w:sz w:val="16"/>
                <w:szCs w:val="16"/>
              </w:rPr>
            </w:pPr>
          </w:p>
        </w:tc>
      </w:tr>
      <w:tr w:rsidR="00575804" w14:paraId="73513519" w14:textId="77777777" w:rsidTr="007A569B">
        <w:tc>
          <w:tcPr>
            <w:tcW w:w="879" w:type="dxa"/>
          </w:tcPr>
          <w:p w14:paraId="48105308" w14:textId="77777777" w:rsidR="00575804" w:rsidRDefault="00575804" w:rsidP="007A569B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354E395E" w14:textId="77777777" w:rsidR="00575804" w:rsidRDefault="00575804" w:rsidP="007A569B">
            <w:r>
              <w:rPr>
                <w:sz w:val="16"/>
                <w:szCs w:val="16"/>
              </w:rPr>
              <w:t>0114</w:t>
            </w:r>
          </w:p>
        </w:tc>
        <w:tc>
          <w:tcPr>
            <w:tcW w:w="517" w:type="dxa"/>
          </w:tcPr>
          <w:p w14:paraId="14FB8E5D" w14:textId="77777777" w:rsidR="00575804" w:rsidRDefault="00575804" w:rsidP="007A569B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19136A4" w14:textId="77777777" w:rsidR="00575804" w:rsidRDefault="00575804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E9F58B" w14:textId="77777777" w:rsidR="00575804" w:rsidRDefault="00575804" w:rsidP="007A569B">
            <w:r>
              <w:rPr>
                <w:sz w:val="16"/>
                <w:szCs w:val="16"/>
              </w:rPr>
              <w:t>Big CR on RRM performance requirements for NR Mobile IAB</w:t>
            </w:r>
          </w:p>
        </w:tc>
        <w:tc>
          <w:tcPr>
            <w:tcW w:w="517" w:type="dxa"/>
          </w:tcPr>
          <w:p w14:paraId="4C7D7F4E" w14:textId="77777777" w:rsidR="00575804" w:rsidRDefault="00575804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589BAD1" w14:textId="77777777" w:rsidR="00575804" w:rsidRDefault="00575804" w:rsidP="007A569B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FD0917C" w14:textId="77777777" w:rsidR="00575804" w:rsidRDefault="00575804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F6A064E" w14:textId="77777777" w:rsidR="00575804" w:rsidRDefault="00575804" w:rsidP="007A569B">
            <w:r>
              <w:rPr>
                <w:sz w:val="16"/>
                <w:szCs w:val="16"/>
              </w:rPr>
              <w:t>R4-2410213</w:t>
            </w:r>
          </w:p>
        </w:tc>
        <w:tc>
          <w:tcPr>
            <w:tcW w:w="1597" w:type="dxa"/>
          </w:tcPr>
          <w:p w14:paraId="3180CA62" w14:textId="77777777" w:rsidR="00575804" w:rsidRDefault="00575804" w:rsidP="007A569B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4E0E898" w14:textId="77777777" w:rsidR="00575804" w:rsidRDefault="00575804" w:rsidP="007A569B">
            <w:r>
              <w:rPr>
                <w:sz w:val="16"/>
                <w:szCs w:val="16"/>
              </w:rPr>
              <w:t>NR_mobile_IAB-Perf</w:t>
            </w:r>
          </w:p>
        </w:tc>
        <w:tc>
          <w:tcPr>
            <w:tcW w:w="2323" w:type="dxa"/>
          </w:tcPr>
          <w:p w14:paraId="3347E4A3" w14:textId="77777777" w:rsidR="00575804" w:rsidRDefault="00575804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1B1DC0" w14:textId="77777777" w:rsidR="00575804" w:rsidRDefault="00575804" w:rsidP="007A569B">
            <w:pPr>
              <w:rPr>
                <w:sz w:val="16"/>
                <w:szCs w:val="16"/>
              </w:rPr>
            </w:pPr>
          </w:p>
        </w:tc>
      </w:tr>
      <w:tr w:rsidR="00575804" w14:paraId="09CB500B" w14:textId="77777777" w:rsidTr="007A569B">
        <w:tc>
          <w:tcPr>
            <w:tcW w:w="879" w:type="dxa"/>
          </w:tcPr>
          <w:p w14:paraId="0D6F04EF" w14:textId="77777777" w:rsidR="00575804" w:rsidRDefault="00575804" w:rsidP="007A569B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771CFA3F" w14:textId="77777777" w:rsidR="00575804" w:rsidRDefault="00575804" w:rsidP="007A569B"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 w14:paraId="2DB93049" w14:textId="77777777" w:rsidR="00575804" w:rsidRDefault="00575804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7E1B7D" w14:textId="77777777" w:rsidR="00575804" w:rsidRDefault="00575804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F16260" w14:textId="77777777" w:rsidR="00575804" w:rsidRDefault="00575804" w:rsidP="007A569B">
            <w:r>
              <w:rPr>
                <w:sz w:val="16"/>
                <w:szCs w:val="16"/>
              </w:rPr>
              <w:t>BigCR for 38.176-1 introduction of mobile IAB RF conformance requirements</w:t>
            </w:r>
          </w:p>
        </w:tc>
        <w:tc>
          <w:tcPr>
            <w:tcW w:w="517" w:type="dxa"/>
          </w:tcPr>
          <w:p w14:paraId="1B57E028" w14:textId="77777777" w:rsidR="00575804" w:rsidRDefault="00575804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3F2BDC" w14:textId="77777777" w:rsidR="00575804" w:rsidRDefault="00575804" w:rsidP="007A569B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3825BC8" w14:textId="77777777" w:rsidR="00575804" w:rsidRDefault="00575804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B07DEB9" w14:textId="77777777" w:rsidR="00575804" w:rsidRDefault="00575804" w:rsidP="007A569B">
            <w:r>
              <w:rPr>
                <w:sz w:val="16"/>
                <w:szCs w:val="16"/>
              </w:rPr>
              <w:t>R4-2408407</w:t>
            </w:r>
          </w:p>
        </w:tc>
        <w:tc>
          <w:tcPr>
            <w:tcW w:w="1597" w:type="dxa"/>
          </w:tcPr>
          <w:p w14:paraId="67F83B97" w14:textId="77777777" w:rsidR="00575804" w:rsidRDefault="00575804" w:rsidP="007A569B">
            <w:r>
              <w:rPr>
                <w:sz w:val="16"/>
                <w:szCs w:val="16"/>
              </w:rPr>
              <w:t>Qualcomm Incorporated, Ericsson, Nokia</w:t>
            </w:r>
          </w:p>
        </w:tc>
        <w:tc>
          <w:tcPr>
            <w:tcW w:w="1122" w:type="dxa"/>
          </w:tcPr>
          <w:p w14:paraId="39130EA3" w14:textId="77777777" w:rsidR="00575804" w:rsidRDefault="00575804" w:rsidP="007A569B">
            <w:r>
              <w:rPr>
                <w:sz w:val="16"/>
                <w:szCs w:val="16"/>
              </w:rPr>
              <w:t>NR_mobile_IAB-Perf</w:t>
            </w:r>
          </w:p>
        </w:tc>
        <w:tc>
          <w:tcPr>
            <w:tcW w:w="2323" w:type="dxa"/>
          </w:tcPr>
          <w:p w14:paraId="2B254394" w14:textId="77777777" w:rsidR="00575804" w:rsidRDefault="00575804" w:rsidP="007A569B">
            <w:r>
              <w:rPr>
                <w:sz w:val="16"/>
                <w:szCs w:val="16"/>
              </w:rPr>
              <w:t>2, 3.1, 3.3, new clauses: 4.15, 6.2.1B, 6.3.2.1.2B, 6.3.2.1.5B</w:t>
            </w:r>
          </w:p>
        </w:tc>
        <w:tc>
          <w:tcPr>
            <w:tcW w:w="998" w:type="dxa"/>
          </w:tcPr>
          <w:p w14:paraId="4F9E5FBA" w14:textId="77777777" w:rsidR="00575804" w:rsidRDefault="00575804" w:rsidP="007A569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75804" w14:paraId="44ECCE64" w14:textId="77777777" w:rsidTr="007A569B">
        <w:tc>
          <w:tcPr>
            <w:tcW w:w="879" w:type="dxa"/>
          </w:tcPr>
          <w:p w14:paraId="57CA77EF" w14:textId="77777777" w:rsidR="00575804" w:rsidRDefault="00575804" w:rsidP="007A569B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0D67DFAC" w14:textId="77777777" w:rsidR="00575804" w:rsidRDefault="00575804" w:rsidP="007A569B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64FC86C6" w14:textId="77777777" w:rsidR="00575804" w:rsidRDefault="00575804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CB4A19" w14:textId="77777777" w:rsidR="00575804" w:rsidRDefault="00575804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E677B2" w14:textId="77777777" w:rsidR="00575804" w:rsidRDefault="00575804" w:rsidP="007A569B">
            <w:r>
              <w:rPr>
                <w:sz w:val="16"/>
                <w:szCs w:val="16"/>
              </w:rPr>
              <w:t>Big CR for introduction of mobile IAB performance requirements for 38.176-1</w:t>
            </w:r>
          </w:p>
        </w:tc>
        <w:tc>
          <w:tcPr>
            <w:tcW w:w="517" w:type="dxa"/>
          </w:tcPr>
          <w:p w14:paraId="478AE6F8" w14:textId="77777777" w:rsidR="00575804" w:rsidRDefault="00575804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6CB82F3" w14:textId="77777777" w:rsidR="00575804" w:rsidRDefault="00575804" w:rsidP="007A569B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86B695D" w14:textId="77777777" w:rsidR="00575804" w:rsidRDefault="00575804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BB5DA66" w14:textId="77777777" w:rsidR="00575804" w:rsidRDefault="00575804" w:rsidP="007A569B">
            <w:r>
              <w:rPr>
                <w:sz w:val="16"/>
                <w:szCs w:val="16"/>
              </w:rPr>
              <w:t>R4-2409882</w:t>
            </w:r>
          </w:p>
        </w:tc>
        <w:tc>
          <w:tcPr>
            <w:tcW w:w="1597" w:type="dxa"/>
          </w:tcPr>
          <w:p w14:paraId="5A8824B7" w14:textId="77777777" w:rsidR="00575804" w:rsidRDefault="00575804" w:rsidP="007A569B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3F55A05" w14:textId="77777777" w:rsidR="00575804" w:rsidRDefault="00575804" w:rsidP="007A569B">
            <w:r>
              <w:rPr>
                <w:sz w:val="16"/>
                <w:szCs w:val="16"/>
              </w:rPr>
              <w:t>NR_mobile_IAB-Perf</w:t>
            </w:r>
          </w:p>
        </w:tc>
        <w:tc>
          <w:tcPr>
            <w:tcW w:w="2323" w:type="dxa"/>
          </w:tcPr>
          <w:p w14:paraId="668B4DFA" w14:textId="77777777" w:rsidR="00575804" w:rsidRDefault="00575804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3B59B3" w14:textId="77777777" w:rsidR="00575804" w:rsidRDefault="00575804" w:rsidP="007A569B">
            <w:pPr>
              <w:rPr>
                <w:sz w:val="16"/>
                <w:szCs w:val="16"/>
              </w:rPr>
            </w:pPr>
          </w:p>
        </w:tc>
      </w:tr>
      <w:tr w:rsidR="00575804" w14:paraId="29EC386D" w14:textId="77777777" w:rsidTr="007A569B">
        <w:tc>
          <w:tcPr>
            <w:tcW w:w="879" w:type="dxa"/>
          </w:tcPr>
          <w:p w14:paraId="4BB6AC2B" w14:textId="77777777" w:rsidR="00575804" w:rsidRDefault="00575804" w:rsidP="007A569B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39F7BF4B" w14:textId="77777777" w:rsidR="00575804" w:rsidRDefault="00575804" w:rsidP="007A569B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707279A2" w14:textId="77777777" w:rsidR="00575804" w:rsidRDefault="00575804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B13070" w14:textId="77777777" w:rsidR="00575804" w:rsidRDefault="00575804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9C2ACE" w14:textId="77777777" w:rsidR="00575804" w:rsidRDefault="00575804" w:rsidP="007A569B">
            <w:r>
              <w:rPr>
                <w:sz w:val="16"/>
                <w:szCs w:val="16"/>
              </w:rPr>
              <w:t>BigCR to TS 38.176-2 on RF conformance requirements for NR Mobile IAB</w:t>
            </w:r>
          </w:p>
        </w:tc>
        <w:tc>
          <w:tcPr>
            <w:tcW w:w="517" w:type="dxa"/>
          </w:tcPr>
          <w:p w14:paraId="0C22ECE4" w14:textId="77777777" w:rsidR="00575804" w:rsidRDefault="00575804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2E6A851" w14:textId="77777777" w:rsidR="00575804" w:rsidRDefault="00575804" w:rsidP="007A569B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5D3FBD3" w14:textId="77777777" w:rsidR="00575804" w:rsidRDefault="00575804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070A3AC" w14:textId="77777777" w:rsidR="00575804" w:rsidRDefault="00575804" w:rsidP="007A569B">
            <w:r>
              <w:rPr>
                <w:sz w:val="16"/>
                <w:szCs w:val="16"/>
              </w:rPr>
              <w:t>R4-2408408</w:t>
            </w:r>
          </w:p>
        </w:tc>
        <w:tc>
          <w:tcPr>
            <w:tcW w:w="1597" w:type="dxa"/>
          </w:tcPr>
          <w:p w14:paraId="3C43C50B" w14:textId="77777777" w:rsidR="00575804" w:rsidRDefault="00575804" w:rsidP="007A569B">
            <w:r>
              <w:rPr>
                <w:sz w:val="16"/>
                <w:szCs w:val="16"/>
              </w:rPr>
              <w:t>Qualcomm Incorporated, Ericsson, Nokia</w:t>
            </w:r>
          </w:p>
        </w:tc>
        <w:tc>
          <w:tcPr>
            <w:tcW w:w="1122" w:type="dxa"/>
          </w:tcPr>
          <w:p w14:paraId="0EEAFC62" w14:textId="77777777" w:rsidR="00575804" w:rsidRDefault="00575804" w:rsidP="007A569B">
            <w:r>
              <w:rPr>
                <w:sz w:val="16"/>
                <w:szCs w:val="16"/>
              </w:rPr>
              <w:t>NR_mobile_IAB-Perf</w:t>
            </w:r>
          </w:p>
        </w:tc>
        <w:tc>
          <w:tcPr>
            <w:tcW w:w="2323" w:type="dxa"/>
          </w:tcPr>
          <w:p w14:paraId="67E0F6B8" w14:textId="77777777" w:rsidR="00575804" w:rsidRDefault="00575804" w:rsidP="007A569B">
            <w:r>
              <w:rPr>
                <w:sz w:val="16"/>
                <w:szCs w:val="16"/>
              </w:rPr>
              <w:t>2, 3.1, 3.3, new clauses: 4.17, 6.2.1B, 6.3.2.1.2B, 6.3.2.1.5B</w:t>
            </w:r>
          </w:p>
        </w:tc>
        <w:tc>
          <w:tcPr>
            <w:tcW w:w="998" w:type="dxa"/>
          </w:tcPr>
          <w:p w14:paraId="3C65D6BF" w14:textId="77777777" w:rsidR="00575804" w:rsidRDefault="00575804" w:rsidP="007A569B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75804" w14:paraId="0325807D" w14:textId="77777777" w:rsidTr="007A569B">
        <w:tc>
          <w:tcPr>
            <w:tcW w:w="879" w:type="dxa"/>
          </w:tcPr>
          <w:p w14:paraId="663D7BAC" w14:textId="77777777" w:rsidR="00575804" w:rsidRDefault="00575804" w:rsidP="007A569B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5FBE59A9" w14:textId="77777777" w:rsidR="00575804" w:rsidRDefault="00575804" w:rsidP="007A569B"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14:paraId="2482A2FB" w14:textId="77777777" w:rsidR="00575804" w:rsidRDefault="00575804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B330F4" w14:textId="77777777" w:rsidR="00575804" w:rsidRDefault="00575804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69DC33" w14:textId="77777777" w:rsidR="00575804" w:rsidRDefault="00575804" w:rsidP="007A569B">
            <w:r>
              <w:rPr>
                <w:sz w:val="16"/>
                <w:szCs w:val="16"/>
              </w:rPr>
              <w:t>BigCR on mIAB-MT radiated conformance requirement (TS38.176-2, Rel-18)</w:t>
            </w:r>
          </w:p>
        </w:tc>
        <w:tc>
          <w:tcPr>
            <w:tcW w:w="517" w:type="dxa"/>
          </w:tcPr>
          <w:p w14:paraId="4B318F61" w14:textId="77777777" w:rsidR="00575804" w:rsidRDefault="00575804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7566A02" w14:textId="77777777" w:rsidR="00575804" w:rsidRDefault="00575804" w:rsidP="007A569B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92DAC89" w14:textId="77777777" w:rsidR="00575804" w:rsidRDefault="00575804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840ED7E" w14:textId="77777777" w:rsidR="00575804" w:rsidRDefault="00575804" w:rsidP="007A569B">
            <w:r>
              <w:rPr>
                <w:sz w:val="16"/>
                <w:szCs w:val="16"/>
              </w:rPr>
              <w:t>R4-2409881</w:t>
            </w:r>
          </w:p>
        </w:tc>
        <w:tc>
          <w:tcPr>
            <w:tcW w:w="1597" w:type="dxa"/>
          </w:tcPr>
          <w:p w14:paraId="7DE3DFEC" w14:textId="77777777" w:rsidR="00575804" w:rsidRDefault="00575804" w:rsidP="007A569B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A12692E" w14:textId="77777777" w:rsidR="00575804" w:rsidRDefault="00575804" w:rsidP="007A569B">
            <w:r>
              <w:rPr>
                <w:sz w:val="16"/>
                <w:szCs w:val="16"/>
              </w:rPr>
              <w:t>NR_mobile_IAB-Perf</w:t>
            </w:r>
          </w:p>
        </w:tc>
        <w:tc>
          <w:tcPr>
            <w:tcW w:w="2323" w:type="dxa"/>
          </w:tcPr>
          <w:p w14:paraId="1F59DAB6" w14:textId="77777777" w:rsidR="00575804" w:rsidRDefault="00575804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283927" w14:textId="77777777" w:rsidR="00575804" w:rsidRDefault="00575804" w:rsidP="007A569B">
            <w:pPr>
              <w:rPr>
                <w:sz w:val="16"/>
                <w:szCs w:val="16"/>
              </w:rPr>
            </w:pPr>
          </w:p>
        </w:tc>
      </w:tr>
    </w:tbl>
    <w:p w14:paraId="0BE45EB7" w14:textId="77777777" w:rsidR="00282848" w:rsidRDefault="00282848" w:rsidP="00282848"/>
    <w:p w14:paraId="5312541E" w14:textId="77777777" w:rsidR="00282848" w:rsidRDefault="00282848" w:rsidP="00282848"/>
    <w:p w14:paraId="0131E13D" w14:textId="6AD0FFD3" w:rsidR="00282848" w:rsidRDefault="009A4AA8" w:rsidP="00282848">
      <w:pPr>
        <w:pStyle w:val="Heading2"/>
        <w:rPr>
          <w:rFonts w:cs="Arial"/>
          <w:noProof/>
        </w:rPr>
      </w:pPr>
      <w:r w:rsidRPr="009A4AA8">
        <w:rPr>
          <w:noProof/>
        </w:rPr>
        <w:t>RP-241431</w:t>
      </w:r>
    </w:p>
    <w:p w14:paraId="719A8892" w14:textId="4032F291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9A4AA8" w:rsidRPr="009A4AA8">
        <w:rPr>
          <w:rFonts w:ascii="Arial" w:hAnsi="Arial" w:cs="Arial"/>
          <w:b/>
          <w:bCs/>
          <w:sz w:val="18"/>
          <w:szCs w:val="18"/>
        </w:rPr>
        <w:t>RAN4 CRs to Open REL-18 NR or NR+LTE WIs – Batch 1</w:t>
      </w:r>
    </w:p>
    <w:p w14:paraId="507637B5" w14:textId="6B6872AA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9A4AA8">
        <w:rPr>
          <w:rFonts w:ascii="Arial" w:hAnsi="Arial" w:cs="Arial"/>
          <w:b/>
          <w:bCs/>
        </w:rPr>
        <w:t>4</w:t>
      </w:r>
    </w:p>
    <w:p w14:paraId="62440B12" w14:textId="24E32D5D" w:rsidR="00282848" w:rsidRDefault="007A0FD2" w:rsidP="00282848">
      <w:r>
        <w:t>This is withdrawn.</w:t>
      </w:r>
    </w:p>
    <w:p w14:paraId="67699617" w14:textId="77777777" w:rsidR="00282848" w:rsidRDefault="00282848" w:rsidP="00282848"/>
    <w:p w14:paraId="58AFE76A" w14:textId="073A4A2A" w:rsidR="00282848" w:rsidRDefault="009046ED" w:rsidP="00282848">
      <w:pPr>
        <w:pStyle w:val="Heading2"/>
        <w:rPr>
          <w:rFonts w:cs="Arial"/>
          <w:noProof/>
        </w:rPr>
      </w:pPr>
      <w:r w:rsidRPr="009046ED">
        <w:rPr>
          <w:noProof/>
        </w:rPr>
        <w:t>RP-241432</w:t>
      </w:r>
    </w:p>
    <w:p w14:paraId="6F4DBF65" w14:textId="0C03FBC2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9046ED" w:rsidRPr="009046ED">
        <w:rPr>
          <w:rFonts w:ascii="Arial" w:hAnsi="Arial" w:cs="Arial"/>
          <w:b/>
          <w:bCs/>
          <w:sz w:val="18"/>
          <w:szCs w:val="18"/>
        </w:rPr>
        <w:t>RAN4 CRs to Open REL-18 NR or NR+LTE WIs – Batch 2</w:t>
      </w:r>
    </w:p>
    <w:p w14:paraId="14B4897E" w14:textId="519D9FB7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9046ED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61919" w:rsidRPr="004E535C" w14:paraId="0A125E6B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40D9644" w14:textId="77777777" w:rsidR="00B61919" w:rsidRPr="00BF1EB6" w:rsidRDefault="00B61919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4A6027" w14:textId="77777777" w:rsidR="00B61919" w:rsidRPr="00BF1EB6" w:rsidRDefault="00B61919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57B3E1" w14:textId="77777777" w:rsidR="00B61919" w:rsidRPr="00BF1EB6" w:rsidRDefault="00B61919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9C6DF2" w14:textId="77777777" w:rsidR="00B61919" w:rsidRPr="00BF1EB6" w:rsidRDefault="00B61919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732A106" w14:textId="77777777" w:rsidR="00B61919" w:rsidRPr="00BF1EB6" w:rsidRDefault="00B61919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58414B" w14:textId="77777777" w:rsidR="00B61919" w:rsidRPr="00BF1EB6" w:rsidRDefault="00B61919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CD931E" w14:textId="77777777" w:rsidR="00B61919" w:rsidRPr="00BF1EB6" w:rsidRDefault="00B61919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991BA90" w14:textId="77777777" w:rsidR="00B61919" w:rsidRPr="00BF1EB6" w:rsidRDefault="00B61919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6AF3041" w14:textId="77777777" w:rsidR="00B61919" w:rsidRPr="00BF1EB6" w:rsidRDefault="00B61919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9DB16E3" w14:textId="77777777" w:rsidR="00B61919" w:rsidRPr="00BF1EB6" w:rsidRDefault="00B61919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509E42D" w14:textId="77777777" w:rsidR="00B61919" w:rsidRPr="00BF1EB6" w:rsidRDefault="00B61919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783406E" w14:textId="77777777" w:rsidR="00B61919" w:rsidRPr="00BF1EB6" w:rsidRDefault="00B61919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4B8AA3" w14:textId="77777777" w:rsidR="00B61919" w:rsidRPr="00BF1EB6" w:rsidRDefault="00B61919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61919" w14:paraId="613A9D54" w14:textId="77777777" w:rsidTr="007A569B">
        <w:tc>
          <w:tcPr>
            <w:tcW w:w="879" w:type="dxa"/>
          </w:tcPr>
          <w:p w14:paraId="7DBCE21E" w14:textId="77777777" w:rsidR="00B61919" w:rsidRDefault="00B61919" w:rsidP="007A569B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23BA264" w14:textId="77777777" w:rsidR="00B61919" w:rsidRDefault="00B61919" w:rsidP="007A569B">
            <w:r>
              <w:rPr>
                <w:sz w:val="16"/>
                <w:szCs w:val="16"/>
              </w:rPr>
              <w:t>0528</w:t>
            </w:r>
          </w:p>
        </w:tc>
        <w:tc>
          <w:tcPr>
            <w:tcW w:w="517" w:type="dxa"/>
          </w:tcPr>
          <w:p w14:paraId="54D1BC28" w14:textId="77777777" w:rsidR="00B61919" w:rsidRDefault="00B61919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2C1E9B" w14:textId="77777777" w:rsidR="00B61919" w:rsidRDefault="00B61919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9ECC24" w14:textId="77777777" w:rsidR="00B61919" w:rsidRDefault="00B61919" w:rsidP="007A569B">
            <w:r>
              <w:rPr>
                <w:sz w:val="16"/>
                <w:szCs w:val="16"/>
              </w:rPr>
              <w:t>BigCR for 38.101-4 on Lessthan5MHz UE demod perf and CSI requirements</w:t>
            </w:r>
          </w:p>
        </w:tc>
        <w:tc>
          <w:tcPr>
            <w:tcW w:w="517" w:type="dxa"/>
          </w:tcPr>
          <w:p w14:paraId="170A64E3" w14:textId="77777777" w:rsidR="00B61919" w:rsidRDefault="00B61919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4CD09D9" w14:textId="77777777" w:rsidR="00B61919" w:rsidRDefault="00B61919" w:rsidP="007A569B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8FF71D8" w14:textId="77777777" w:rsidR="00B61919" w:rsidRDefault="00B61919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ABF4529" w14:textId="77777777" w:rsidR="00B61919" w:rsidRDefault="00B61919" w:rsidP="007A569B">
            <w:r>
              <w:rPr>
                <w:sz w:val="16"/>
                <w:szCs w:val="16"/>
              </w:rPr>
              <w:t>R4-2409843</w:t>
            </w:r>
          </w:p>
        </w:tc>
        <w:tc>
          <w:tcPr>
            <w:tcW w:w="1597" w:type="dxa"/>
          </w:tcPr>
          <w:p w14:paraId="66CCF9A1" w14:textId="77777777" w:rsidR="00B61919" w:rsidRDefault="00B61919" w:rsidP="007A569B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091771E" w14:textId="77777777" w:rsidR="00B61919" w:rsidRDefault="00B61919" w:rsidP="007A569B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4793ADBD" w14:textId="77777777" w:rsidR="00B61919" w:rsidRDefault="00B61919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7CFE76" w14:textId="77777777" w:rsidR="00B61919" w:rsidRDefault="00B61919" w:rsidP="007A569B">
            <w:pPr>
              <w:rPr>
                <w:sz w:val="16"/>
                <w:szCs w:val="16"/>
              </w:rPr>
            </w:pPr>
          </w:p>
        </w:tc>
      </w:tr>
      <w:tr w:rsidR="00B61919" w14:paraId="69BA3A5C" w14:textId="77777777" w:rsidTr="007A569B">
        <w:tc>
          <w:tcPr>
            <w:tcW w:w="879" w:type="dxa"/>
          </w:tcPr>
          <w:p w14:paraId="20B27CA7" w14:textId="77777777" w:rsidR="00B61919" w:rsidRDefault="00B61919" w:rsidP="007A569B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A64E409" w14:textId="77777777" w:rsidR="00B61919" w:rsidRDefault="00B61919" w:rsidP="007A569B">
            <w:r>
              <w:rPr>
                <w:sz w:val="16"/>
                <w:szCs w:val="16"/>
              </w:rPr>
              <w:t>0602</w:t>
            </w:r>
          </w:p>
        </w:tc>
        <w:tc>
          <w:tcPr>
            <w:tcW w:w="517" w:type="dxa"/>
          </w:tcPr>
          <w:p w14:paraId="0B8D3784" w14:textId="77777777" w:rsidR="00B61919" w:rsidRDefault="00B61919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977B60" w14:textId="77777777" w:rsidR="00B61919" w:rsidRDefault="00B61919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64E319" w14:textId="77777777" w:rsidR="00B61919" w:rsidRDefault="00B61919" w:rsidP="007A569B">
            <w:r>
              <w:rPr>
                <w:sz w:val="16"/>
                <w:szCs w:val="16"/>
              </w:rPr>
              <w:t>[NR_FR1_lessthan_5MHz_BW-Perf] BigCR on Demodulation requirements for less than 5MHz for TS 38.104</w:t>
            </w:r>
          </w:p>
        </w:tc>
        <w:tc>
          <w:tcPr>
            <w:tcW w:w="517" w:type="dxa"/>
          </w:tcPr>
          <w:p w14:paraId="2A690C07" w14:textId="77777777" w:rsidR="00B61919" w:rsidRDefault="00B61919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FF2922" w14:textId="77777777" w:rsidR="00B61919" w:rsidRDefault="00B61919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9D9C6DB" w14:textId="77777777" w:rsidR="00B61919" w:rsidRDefault="00B61919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2AEA0AA" w14:textId="77777777" w:rsidR="00B61919" w:rsidRDefault="00B61919" w:rsidP="007A569B">
            <w:r>
              <w:rPr>
                <w:sz w:val="16"/>
                <w:szCs w:val="16"/>
              </w:rPr>
              <w:t>R4-2409841</w:t>
            </w:r>
          </w:p>
        </w:tc>
        <w:tc>
          <w:tcPr>
            <w:tcW w:w="1597" w:type="dxa"/>
          </w:tcPr>
          <w:p w14:paraId="4056832F" w14:textId="77777777" w:rsidR="00B61919" w:rsidRDefault="00B61919" w:rsidP="007A569B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1F36B5A" w14:textId="77777777" w:rsidR="00B61919" w:rsidRDefault="00B61919" w:rsidP="007A569B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026A4E44" w14:textId="77777777" w:rsidR="00B61919" w:rsidRDefault="00B61919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492FC4" w14:textId="77777777" w:rsidR="00B61919" w:rsidRDefault="00B61919" w:rsidP="007A569B">
            <w:pPr>
              <w:rPr>
                <w:sz w:val="16"/>
                <w:szCs w:val="16"/>
              </w:rPr>
            </w:pPr>
          </w:p>
        </w:tc>
      </w:tr>
      <w:tr w:rsidR="00B61919" w14:paraId="19593171" w14:textId="77777777" w:rsidTr="007A569B">
        <w:tc>
          <w:tcPr>
            <w:tcW w:w="879" w:type="dxa"/>
          </w:tcPr>
          <w:p w14:paraId="285DC932" w14:textId="77777777" w:rsidR="00B61919" w:rsidRDefault="00B61919" w:rsidP="007A569B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0FC3A9D" w14:textId="77777777" w:rsidR="00B61919" w:rsidRDefault="00B61919" w:rsidP="007A569B">
            <w:r>
              <w:rPr>
                <w:sz w:val="16"/>
                <w:szCs w:val="16"/>
              </w:rPr>
              <w:t>4615</w:t>
            </w:r>
          </w:p>
        </w:tc>
        <w:tc>
          <w:tcPr>
            <w:tcW w:w="517" w:type="dxa"/>
          </w:tcPr>
          <w:p w14:paraId="57615C65" w14:textId="77777777" w:rsidR="00B61919" w:rsidRDefault="00B61919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2273D8" w14:textId="77777777" w:rsidR="00B61919" w:rsidRDefault="00B61919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C3078D" w14:textId="77777777" w:rsidR="00B61919" w:rsidRDefault="00B61919" w:rsidP="007A569B">
            <w:r>
              <w:rPr>
                <w:sz w:val="16"/>
                <w:szCs w:val="16"/>
              </w:rPr>
              <w:t>BigCr Introducing agreed test cases and common parameters for NR_FR1_lessthan_5MHz_BW</w:t>
            </w:r>
          </w:p>
        </w:tc>
        <w:tc>
          <w:tcPr>
            <w:tcW w:w="517" w:type="dxa"/>
          </w:tcPr>
          <w:p w14:paraId="7E057D24" w14:textId="77777777" w:rsidR="00B61919" w:rsidRDefault="00B61919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39ED4E0" w14:textId="77777777" w:rsidR="00B61919" w:rsidRDefault="00B61919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F596685" w14:textId="77777777" w:rsidR="00B61919" w:rsidRDefault="00B61919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3BEF1A7" w14:textId="77777777" w:rsidR="00B61919" w:rsidRDefault="00B61919" w:rsidP="007A569B">
            <w:r>
              <w:rPr>
                <w:sz w:val="16"/>
                <w:szCs w:val="16"/>
              </w:rPr>
              <w:t>R4-2410431</w:t>
            </w:r>
          </w:p>
        </w:tc>
        <w:tc>
          <w:tcPr>
            <w:tcW w:w="1597" w:type="dxa"/>
          </w:tcPr>
          <w:p w14:paraId="5F497EE4" w14:textId="77777777" w:rsidR="00B61919" w:rsidRDefault="00B61919" w:rsidP="007A569B">
            <w:r>
              <w:rPr>
                <w:sz w:val="16"/>
                <w:szCs w:val="16"/>
              </w:rPr>
              <w:t>Moderator (Nokia)</w:t>
            </w:r>
          </w:p>
        </w:tc>
        <w:tc>
          <w:tcPr>
            <w:tcW w:w="1122" w:type="dxa"/>
          </w:tcPr>
          <w:p w14:paraId="2195C7E6" w14:textId="77777777" w:rsidR="00B61919" w:rsidRDefault="00B61919" w:rsidP="007A569B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0A227895" w14:textId="77777777" w:rsidR="00B61919" w:rsidRDefault="00B61919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789E2E" w14:textId="77777777" w:rsidR="00B61919" w:rsidRDefault="00B61919" w:rsidP="007A569B">
            <w:pPr>
              <w:rPr>
                <w:sz w:val="16"/>
                <w:szCs w:val="16"/>
              </w:rPr>
            </w:pPr>
          </w:p>
        </w:tc>
      </w:tr>
      <w:tr w:rsidR="00B61919" w14:paraId="3F9209FA" w14:textId="77777777" w:rsidTr="007A569B">
        <w:tc>
          <w:tcPr>
            <w:tcW w:w="879" w:type="dxa"/>
          </w:tcPr>
          <w:p w14:paraId="0DCA70A7" w14:textId="77777777" w:rsidR="00B61919" w:rsidRDefault="00B61919" w:rsidP="007A569B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A507DC7" w14:textId="77777777" w:rsidR="00B61919" w:rsidRDefault="00B61919" w:rsidP="007A569B">
            <w:r>
              <w:rPr>
                <w:sz w:val="16"/>
                <w:szCs w:val="16"/>
              </w:rPr>
              <w:t>0437</w:t>
            </w:r>
          </w:p>
        </w:tc>
        <w:tc>
          <w:tcPr>
            <w:tcW w:w="517" w:type="dxa"/>
          </w:tcPr>
          <w:p w14:paraId="6CF5FD3A" w14:textId="77777777" w:rsidR="00B61919" w:rsidRDefault="00B61919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009448" w14:textId="77777777" w:rsidR="00B61919" w:rsidRDefault="00B61919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454B87" w14:textId="77777777" w:rsidR="00B61919" w:rsidRDefault="00B61919" w:rsidP="007A569B">
            <w:r>
              <w:rPr>
                <w:sz w:val="16"/>
                <w:szCs w:val="16"/>
              </w:rPr>
              <w:t>CR to TS 38.141-1 on additional narrowband blocking requirement for Band n100</w:t>
            </w:r>
          </w:p>
        </w:tc>
        <w:tc>
          <w:tcPr>
            <w:tcW w:w="517" w:type="dxa"/>
          </w:tcPr>
          <w:p w14:paraId="1E6F2474" w14:textId="77777777" w:rsidR="00B61919" w:rsidRDefault="00B61919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D648A3" w14:textId="77777777" w:rsidR="00B61919" w:rsidRDefault="00B61919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FAD6E88" w14:textId="77777777" w:rsidR="00B61919" w:rsidRDefault="00B61919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B761EA9" w14:textId="77777777" w:rsidR="00B61919" w:rsidRDefault="00B61919" w:rsidP="007A569B">
            <w:r>
              <w:rPr>
                <w:sz w:val="16"/>
                <w:szCs w:val="16"/>
              </w:rPr>
              <w:t>R4-2407434</w:t>
            </w:r>
          </w:p>
        </w:tc>
        <w:tc>
          <w:tcPr>
            <w:tcW w:w="1597" w:type="dxa"/>
          </w:tcPr>
          <w:p w14:paraId="7D832FA1" w14:textId="77777777" w:rsidR="00B61919" w:rsidRDefault="00B61919" w:rsidP="007A569B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CC7259B" w14:textId="77777777" w:rsidR="00B61919" w:rsidRDefault="00B61919" w:rsidP="007A569B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6EFA775C" w14:textId="77777777" w:rsidR="00B61919" w:rsidRDefault="00B61919" w:rsidP="007A569B">
            <w:r>
              <w:rPr>
                <w:sz w:val="16"/>
                <w:szCs w:val="16"/>
              </w:rPr>
              <w:t>7.4.2.5.1</w:t>
            </w:r>
          </w:p>
        </w:tc>
        <w:tc>
          <w:tcPr>
            <w:tcW w:w="998" w:type="dxa"/>
          </w:tcPr>
          <w:p w14:paraId="19C1EC46" w14:textId="77777777" w:rsidR="00B61919" w:rsidRDefault="00B61919" w:rsidP="007A569B">
            <w:r>
              <w:rPr>
                <w:sz w:val="16"/>
                <w:szCs w:val="16"/>
              </w:rPr>
              <w:t xml:space="preserve">TS 38.104 CR ... ; TS/TR ... CR ... ; TS/TR ... CR ... </w:t>
            </w:r>
          </w:p>
        </w:tc>
      </w:tr>
      <w:tr w:rsidR="00B61919" w14:paraId="1A3EDDC0" w14:textId="77777777" w:rsidTr="007A569B">
        <w:tc>
          <w:tcPr>
            <w:tcW w:w="879" w:type="dxa"/>
          </w:tcPr>
          <w:p w14:paraId="60959FC6" w14:textId="77777777" w:rsidR="00B61919" w:rsidRDefault="00B61919" w:rsidP="007A569B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71F549B" w14:textId="77777777" w:rsidR="00B61919" w:rsidRDefault="00B61919" w:rsidP="007A569B">
            <w:r>
              <w:rPr>
                <w:sz w:val="16"/>
                <w:szCs w:val="16"/>
              </w:rPr>
              <w:t>0440</w:t>
            </w:r>
          </w:p>
        </w:tc>
        <w:tc>
          <w:tcPr>
            <w:tcW w:w="517" w:type="dxa"/>
          </w:tcPr>
          <w:p w14:paraId="37FDAACE" w14:textId="77777777" w:rsidR="00B61919" w:rsidRDefault="00B61919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8E7B47" w14:textId="77777777" w:rsidR="00B61919" w:rsidRDefault="00B61919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1C0F7D" w14:textId="77777777" w:rsidR="00B61919" w:rsidRDefault="00B61919" w:rsidP="007A569B">
            <w:r>
              <w:rPr>
                <w:sz w:val="16"/>
                <w:szCs w:val="16"/>
              </w:rPr>
              <w:t>CR to 38.141-1: Correction of OBUE requirements for lessthan 5MHz BW</w:t>
            </w:r>
          </w:p>
        </w:tc>
        <w:tc>
          <w:tcPr>
            <w:tcW w:w="517" w:type="dxa"/>
          </w:tcPr>
          <w:p w14:paraId="718AE6D4" w14:textId="77777777" w:rsidR="00B61919" w:rsidRDefault="00B61919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C64A99" w14:textId="77777777" w:rsidR="00B61919" w:rsidRDefault="00B61919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A28CBE3" w14:textId="77777777" w:rsidR="00B61919" w:rsidRDefault="00B61919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A22AA7E" w14:textId="77777777" w:rsidR="00B61919" w:rsidRDefault="00B61919" w:rsidP="007A569B">
            <w:r>
              <w:rPr>
                <w:sz w:val="16"/>
                <w:szCs w:val="16"/>
              </w:rPr>
              <w:t>R4-2409802</w:t>
            </w:r>
          </w:p>
        </w:tc>
        <w:tc>
          <w:tcPr>
            <w:tcW w:w="1597" w:type="dxa"/>
          </w:tcPr>
          <w:p w14:paraId="5EF3743F" w14:textId="77777777" w:rsidR="00B61919" w:rsidRDefault="00B61919" w:rsidP="007A569B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3CBF71E0" w14:textId="77777777" w:rsidR="00B61919" w:rsidRDefault="00B61919" w:rsidP="007A569B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178061D0" w14:textId="77777777" w:rsidR="00B61919" w:rsidRDefault="00B61919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352E52" w14:textId="77777777" w:rsidR="00B61919" w:rsidRDefault="00B61919" w:rsidP="007A569B">
            <w:pPr>
              <w:rPr>
                <w:sz w:val="16"/>
                <w:szCs w:val="16"/>
              </w:rPr>
            </w:pPr>
          </w:p>
        </w:tc>
      </w:tr>
      <w:tr w:rsidR="00B61919" w14:paraId="7A5873B1" w14:textId="77777777" w:rsidTr="007A569B">
        <w:tc>
          <w:tcPr>
            <w:tcW w:w="879" w:type="dxa"/>
          </w:tcPr>
          <w:p w14:paraId="78CDE00B" w14:textId="77777777" w:rsidR="00B61919" w:rsidRDefault="00B61919" w:rsidP="007A569B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D190946" w14:textId="77777777" w:rsidR="00B61919" w:rsidRDefault="00B61919" w:rsidP="007A569B">
            <w:r>
              <w:rPr>
                <w:sz w:val="16"/>
                <w:szCs w:val="16"/>
              </w:rPr>
              <w:t>0457</w:t>
            </w:r>
          </w:p>
        </w:tc>
        <w:tc>
          <w:tcPr>
            <w:tcW w:w="517" w:type="dxa"/>
          </w:tcPr>
          <w:p w14:paraId="14857EE6" w14:textId="77777777" w:rsidR="00B61919" w:rsidRDefault="00B61919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62076F" w14:textId="77777777" w:rsidR="00B61919" w:rsidRDefault="00B61919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C40AE9" w14:textId="77777777" w:rsidR="00B61919" w:rsidRDefault="00B61919" w:rsidP="007A569B">
            <w:r>
              <w:rPr>
                <w:sz w:val="16"/>
                <w:szCs w:val="16"/>
              </w:rPr>
              <w:t>Big CR for 38.141-1 NR 3MHz PUCCH demodulation requirement</w:t>
            </w:r>
          </w:p>
        </w:tc>
        <w:tc>
          <w:tcPr>
            <w:tcW w:w="517" w:type="dxa"/>
          </w:tcPr>
          <w:p w14:paraId="1AE36177" w14:textId="77777777" w:rsidR="00B61919" w:rsidRDefault="00B61919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1EDD63" w14:textId="77777777" w:rsidR="00B61919" w:rsidRDefault="00B61919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B1FD98F" w14:textId="77777777" w:rsidR="00B61919" w:rsidRDefault="00B61919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FEA1E6F" w14:textId="77777777" w:rsidR="00B61919" w:rsidRDefault="00B61919" w:rsidP="007A569B">
            <w:r>
              <w:rPr>
                <w:sz w:val="16"/>
                <w:szCs w:val="16"/>
              </w:rPr>
              <w:t>R4-2409851</w:t>
            </w:r>
          </w:p>
        </w:tc>
        <w:tc>
          <w:tcPr>
            <w:tcW w:w="1597" w:type="dxa"/>
          </w:tcPr>
          <w:p w14:paraId="039E8037" w14:textId="77777777" w:rsidR="00B61919" w:rsidRDefault="00B61919" w:rsidP="007A569B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2A96311" w14:textId="77777777" w:rsidR="00B61919" w:rsidRDefault="00B61919" w:rsidP="007A569B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674A8001" w14:textId="77777777" w:rsidR="00B61919" w:rsidRDefault="00B61919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1D97E2" w14:textId="77777777" w:rsidR="00B61919" w:rsidRDefault="00B61919" w:rsidP="007A569B">
            <w:pPr>
              <w:rPr>
                <w:sz w:val="16"/>
                <w:szCs w:val="16"/>
              </w:rPr>
            </w:pPr>
          </w:p>
        </w:tc>
      </w:tr>
      <w:tr w:rsidR="00B61919" w14:paraId="628DBC5C" w14:textId="77777777" w:rsidTr="007A569B">
        <w:tc>
          <w:tcPr>
            <w:tcW w:w="879" w:type="dxa"/>
          </w:tcPr>
          <w:p w14:paraId="2E5B4F27" w14:textId="77777777" w:rsidR="00B61919" w:rsidRDefault="00B61919" w:rsidP="007A569B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FF85CC3" w14:textId="77777777" w:rsidR="00B61919" w:rsidRDefault="00B61919" w:rsidP="007A569B">
            <w:r>
              <w:rPr>
                <w:sz w:val="16"/>
                <w:szCs w:val="16"/>
              </w:rPr>
              <w:t>0589</w:t>
            </w:r>
          </w:p>
        </w:tc>
        <w:tc>
          <w:tcPr>
            <w:tcW w:w="517" w:type="dxa"/>
          </w:tcPr>
          <w:p w14:paraId="760B9D9F" w14:textId="77777777" w:rsidR="00B61919" w:rsidRDefault="00B61919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AAD579" w14:textId="77777777" w:rsidR="00B61919" w:rsidRDefault="00B61919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CC4E69" w14:textId="77777777" w:rsidR="00B61919" w:rsidRDefault="00B61919" w:rsidP="007A569B">
            <w:r>
              <w:rPr>
                <w:sz w:val="16"/>
                <w:szCs w:val="16"/>
              </w:rPr>
              <w:t>Big CR on performance requirements for PUCCH format 2 for TS 38.141-2</w:t>
            </w:r>
          </w:p>
        </w:tc>
        <w:tc>
          <w:tcPr>
            <w:tcW w:w="517" w:type="dxa"/>
          </w:tcPr>
          <w:p w14:paraId="02E8E89E" w14:textId="77777777" w:rsidR="00B61919" w:rsidRDefault="00B61919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309A0A" w14:textId="77777777" w:rsidR="00B61919" w:rsidRDefault="00B61919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F9244A8" w14:textId="77777777" w:rsidR="00B61919" w:rsidRDefault="00B61919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960B567" w14:textId="77777777" w:rsidR="00B61919" w:rsidRDefault="00B61919" w:rsidP="007A569B">
            <w:r>
              <w:rPr>
                <w:sz w:val="16"/>
                <w:szCs w:val="16"/>
              </w:rPr>
              <w:t>R4-2409845</w:t>
            </w:r>
          </w:p>
        </w:tc>
        <w:tc>
          <w:tcPr>
            <w:tcW w:w="1597" w:type="dxa"/>
          </w:tcPr>
          <w:p w14:paraId="2E1BF820" w14:textId="77777777" w:rsidR="00B61919" w:rsidRDefault="00B61919" w:rsidP="007A569B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20AB6F3" w14:textId="77777777" w:rsidR="00B61919" w:rsidRDefault="00B61919" w:rsidP="007A569B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70193B27" w14:textId="77777777" w:rsidR="00B61919" w:rsidRDefault="00B61919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FF2DD3" w14:textId="77777777" w:rsidR="00B61919" w:rsidRDefault="00B61919" w:rsidP="007A569B">
            <w:pPr>
              <w:rPr>
                <w:sz w:val="16"/>
                <w:szCs w:val="16"/>
              </w:rPr>
            </w:pPr>
          </w:p>
        </w:tc>
      </w:tr>
    </w:tbl>
    <w:p w14:paraId="6D0B6DBA" w14:textId="77777777" w:rsidR="00282848" w:rsidRDefault="00282848" w:rsidP="00282848"/>
    <w:p w14:paraId="6A7D794B" w14:textId="77777777" w:rsidR="00282848" w:rsidRDefault="00282848" w:rsidP="00282848"/>
    <w:p w14:paraId="6AA334D8" w14:textId="3343DD3C" w:rsidR="00282848" w:rsidRDefault="00390E92" w:rsidP="00282848">
      <w:pPr>
        <w:pStyle w:val="Heading2"/>
        <w:rPr>
          <w:rFonts w:cs="Arial"/>
          <w:noProof/>
        </w:rPr>
      </w:pPr>
      <w:r w:rsidRPr="00390E92">
        <w:rPr>
          <w:noProof/>
        </w:rPr>
        <w:t>RP-241433</w:t>
      </w:r>
    </w:p>
    <w:p w14:paraId="122F3350" w14:textId="7AF73F0E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390E92" w:rsidRPr="00390E92">
        <w:rPr>
          <w:rFonts w:ascii="Arial" w:hAnsi="Arial" w:cs="Arial"/>
          <w:b/>
          <w:bCs/>
          <w:sz w:val="18"/>
          <w:szCs w:val="18"/>
        </w:rPr>
        <w:t>RAN4 CRs to Open REL-18 NR or NR+LTE WIs – Batch 3</w:t>
      </w:r>
    </w:p>
    <w:p w14:paraId="37D04CAB" w14:textId="4BD01C1A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390E92">
        <w:rPr>
          <w:rFonts w:ascii="Arial" w:hAnsi="Arial" w:cs="Arial"/>
          <w:b/>
          <w:bCs/>
        </w:rPr>
        <w:t>4.2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C1FD6" w:rsidRPr="004E535C" w14:paraId="773778A7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D8CD091" w14:textId="77777777" w:rsidR="002C1FD6" w:rsidRPr="00BF1EB6" w:rsidRDefault="002C1FD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2A153A" w14:textId="77777777" w:rsidR="002C1FD6" w:rsidRPr="00BF1EB6" w:rsidRDefault="002C1FD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7D4803" w14:textId="77777777" w:rsidR="002C1FD6" w:rsidRPr="00BF1EB6" w:rsidRDefault="002C1FD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404AD1" w14:textId="77777777" w:rsidR="002C1FD6" w:rsidRPr="00BF1EB6" w:rsidRDefault="002C1FD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18328D0" w14:textId="77777777" w:rsidR="002C1FD6" w:rsidRPr="00BF1EB6" w:rsidRDefault="002C1FD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C19B30" w14:textId="77777777" w:rsidR="002C1FD6" w:rsidRPr="00BF1EB6" w:rsidRDefault="002C1FD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6B624C" w14:textId="77777777" w:rsidR="002C1FD6" w:rsidRPr="00BF1EB6" w:rsidRDefault="002C1FD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A6B9A1" w14:textId="77777777" w:rsidR="002C1FD6" w:rsidRPr="00BF1EB6" w:rsidRDefault="002C1FD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2C1BEC" w14:textId="77777777" w:rsidR="002C1FD6" w:rsidRPr="00BF1EB6" w:rsidRDefault="002C1FD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937FCAE" w14:textId="77777777" w:rsidR="002C1FD6" w:rsidRPr="00BF1EB6" w:rsidRDefault="002C1FD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3E59824" w14:textId="77777777" w:rsidR="002C1FD6" w:rsidRPr="00BF1EB6" w:rsidRDefault="002C1FD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A0AA3E0" w14:textId="77777777" w:rsidR="002C1FD6" w:rsidRPr="00BF1EB6" w:rsidRDefault="002C1FD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3D9986" w14:textId="77777777" w:rsidR="002C1FD6" w:rsidRPr="00BF1EB6" w:rsidRDefault="002C1FD6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C1FD6" w14:paraId="7FCAB983" w14:textId="77777777" w:rsidTr="007A569B">
        <w:tc>
          <w:tcPr>
            <w:tcW w:w="879" w:type="dxa"/>
          </w:tcPr>
          <w:p w14:paraId="261C89BE" w14:textId="77777777" w:rsidR="002C1FD6" w:rsidRDefault="002C1FD6" w:rsidP="007A569B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FDD073B" w14:textId="77777777" w:rsidR="002C1FD6" w:rsidRDefault="002C1FD6" w:rsidP="007A569B">
            <w:r>
              <w:rPr>
                <w:sz w:val="16"/>
                <w:szCs w:val="16"/>
              </w:rPr>
              <w:t>0550</w:t>
            </w:r>
          </w:p>
        </w:tc>
        <w:tc>
          <w:tcPr>
            <w:tcW w:w="517" w:type="dxa"/>
          </w:tcPr>
          <w:p w14:paraId="4D6B27AB" w14:textId="77777777" w:rsidR="002C1FD6" w:rsidRDefault="002C1FD6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DD9EAB" w14:textId="77777777" w:rsidR="002C1FD6" w:rsidRDefault="002C1FD6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1CCDE7" w14:textId="77777777" w:rsidR="002C1FD6" w:rsidRDefault="002C1FD6" w:rsidP="007A569B">
            <w:r>
              <w:rPr>
                <w:sz w:val="16"/>
                <w:szCs w:val="16"/>
              </w:rPr>
              <w:t>BigCR for 38.101-4 Introduction of 8Rx performance requirements</w:t>
            </w:r>
          </w:p>
        </w:tc>
        <w:tc>
          <w:tcPr>
            <w:tcW w:w="517" w:type="dxa"/>
          </w:tcPr>
          <w:p w14:paraId="0B13F136" w14:textId="77777777" w:rsidR="002C1FD6" w:rsidRDefault="002C1FD6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195360" w14:textId="77777777" w:rsidR="002C1FD6" w:rsidRDefault="002C1FD6" w:rsidP="007A569B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1A04A8A" w14:textId="77777777" w:rsidR="002C1FD6" w:rsidRDefault="002C1FD6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D58609B" w14:textId="77777777" w:rsidR="002C1FD6" w:rsidRDefault="002C1FD6" w:rsidP="007A569B">
            <w:r>
              <w:rPr>
                <w:sz w:val="16"/>
                <w:szCs w:val="16"/>
              </w:rPr>
              <w:t>R4-2409827</w:t>
            </w:r>
          </w:p>
        </w:tc>
        <w:tc>
          <w:tcPr>
            <w:tcW w:w="1597" w:type="dxa"/>
          </w:tcPr>
          <w:p w14:paraId="027EF74C" w14:textId="77777777" w:rsidR="002C1FD6" w:rsidRDefault="002C1FD6" w:rsidP="007A569B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5BE1E20B" w14:textId="77777777" w:rsidR="002C1FD6" w:rsidRDefault="002C1FD6" w:rsidP="007A569B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03A9AC20" w14:textId="77777777" w:rsidR="002C1FD6" w:rsidRDefault="002C1FD6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3CEFDD" w14:textId="77777777" w:rsidR="002C1FD6" w:rsidRDefault="002C1FD6" w:rsidP="007A569B">
            <w:pPr>
              <w:rPr>
                <w:sz w:val="16"/>
                <w:szCs w:val="16"/>
              </w:rPr>
            </w:pPr>
          </w:p>
        </w:tc>
      </w:tr>
      <w:tr w:rsidR="002C1FD6" w14:paraId="128AE406" w14:textId="77777777" w:rsidTr="007A569B">
        <w:tc>
          <w:tcPr>
            <w:tcW w:w="879" w:type="dxa"/>
          </w:tcPr>
          <w:p w14:paraId="1F3BDAB1" w14:textId="77777777" w:rsidR="002C1FD6" w:rsidRDefault="002C1FD6" w:rsidP="007A569B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64174C4" w14:textId="77777777" w:rsidR="002C1FD6" w:rsidRDefault="002C1FD6" w:rsidP="007A569B">
            <w:r>
              <w:rPr>
                <w:sz w:val="16"/>
                <w:szCs w:val="16"/>
              </w:rPr>
              <w:t>0616</w:t>
            </w:r>
          </w:p>
        </w:tc>
        <w:tc>
          <w:tcPr>
            <w:tcW w:w="517" w:type="dxa"/>
          </w:tcPr>
          <w:p w14:paraId="28297373" w14:textId="77777777" w:rsidR="002C1FD6" w:rsidRDefault="002C1FD6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3EBA00" w14:textId="77777777" w:rsidR="002C1FD6" w:rsidRDefault="002C1FD6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7266D1" w14:textId="77777777" w:rsidR="002C1FD6" w:rsidRDefault="002C1FD6" w:rsidP="007A569B">
            <w:r>
              <w:rPr>
                <w:sz w:val="16"/>
                <w:szCs w:val="16"/>
              </w:rPr>
              <w:t>CR to 38.104: FRC number alignments among specifications</w:t>
            </w:r>
          </w:p>
        </w:tc>
        <w:tc>
          <w:tcPr>
            <w:tcW w:w="517" w:type="dxa"/>
          </w:tcPr>
          <w:p w14:paraId="7DDF5170" w14:textId="77777777" w:rsidR="002C1FD6" w:rsidRDefault="002C1FD6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443D01" w14:textId="77777777" w:rsidR="002C1FD6" w:rsidRDefault="002C1FD6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3E5515E" w14:textId="77777777" w:rsidR="002C1FD6" w:rsidRDefault="002C1FD6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F6F3C52" w14:textId="77777777" w:rsidR="002C1FD6" w:rsidRDefault="002C1FD6" w:rsidP="007A569B">
            <w:r>
              <w:rPr>
                <w:sz w:val="16"/>
                <w:szCs w:val="16"/>
              </w:rPr>
              <w:t>R4-2408191</w:t>
            </w:r>
          </w:p>
        </w:tc>
        <w:tc>
          <w:tcPr>
            <w:tcW w:w="1597" w:type="dxa"/>
          </w:tcPr>
          <w:p w14:paraId="3969DFF8" w14:textId="77777777" w:rsidR="002C1FD6" w:rsidRDefault="002C1FD6" w:rsidP="007A569B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2DC20031" w14:textId="77777777" w:rsidR="002C1FD6" w:rsidRDefault="002C1FD6" w:rsidP="007A569B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068E1C24" w14:textId="77777777" w:rsidR="002C1FD6" w:rsidRDefault="002C1FD6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DA375F" w14:textId="77777777" w:rsidR="002C1FD6" w:rsidRDefault="002C1FD6" w:rsidP="007A569B">
            <w:pPr>
              <w:rPr>
                <w:sz w:val="16"/>
                <w:szCs w:val="16"/>
              </w:rPr>
            </w:pPr>
          </w:p>
        </w:tc>
      </w:tr>
      <w:tr w:rsidR="002C1FD6" w14:paraId="2DE2A18D" w14:textId="77777777" w:rsidTr="007A569B">
        <w:tc>
          <w:tcPr>
            <w:tcW w:w="879" w:type="dxa"/>
          </w:tcPr>
          <w:p w14:paraId="755A699B" w14:textId="77777777" w:rsidR="002C1FD6" w:rsidRDefault="002C1FD6" w:rsidP="007A569B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8925EB0" w14:textId="77777777" w:rsidR="002C1FD6" w:rsidRDefault="002C1FD6" w:rsidP="007A569B">
            <w:r>
              <w:rPr>
                <w:sz w:val="16"/>
                <w:szCs w:val="16"/>
              </w:rPr>
              <w:t>0626</w:t>
            </w:r>
          </w:p>
        </w:tc>
        <w:tc>
          <w:tcPr>
            <w:tcW w:w="517" w:type="dxa"/>
          </w:tcPr>
          <w:p w14:paraId="124757B0" w14:textId="77777777" w:rsidR="002C1FD6" w:rsidRDefault="002C1FD6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FBB4EE" w14:textId="77777777" w:rsidR="002C1FD6" w:rsidRDefault="002C1FD6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58FEEE" w14:textId="77777777" w:rsidR="002C1FD6" w:rsidRDefault="002C1FD6" w:rsidP="007A569B">
            <w:r>
              <w:rPr>
                <w:sz w:val="16"/>
                <w:szCs w:val="16"/>
              </w:rPr>
              <w:t>[NR_ENDC_RF_FR1_enh2-Perf] CR for 38.104 Corrections on typos and remove the brackets for 4Tx requirements</w:t>
            </w:r>
          </w:p>
        </w:tc>
        <w:tc>
          <w:tcPr>
            <w:tcW w:w="517" w:type="dxa"/>
          </w:tcPr>
          <w:p w14:paraId="5538BC96" w14:textId="77777777" w:rsidR="002C1FD6" w:rsidRDefault="002C1FD6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A7B54F" w14:textId="77777777" w:rsidR="002C1FD6" w:rsidRDefault="002C1FD6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8E38A57" w14:textId="77777777" w:rsidR="002C1FD6" w:rsidRDefault="002C1FD6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C3F0225" w14:textId="77777777" w:rsidR="002C1FD6" w:rsidRDefault="002C1FD6" w:rsidP="007A569B">
            <w:r>
              <w:rPr>
                <w:sz w:val="16"/>
                <w:szCs w:val="16"/>
              </w:rPr>
              <w:t>R4-2409028</w:t>
            </w:r>
          </w:p>
        </w:tc>
        <w:tc>
          <w:tcPr>
            <w:tcW w:w="1597" w:type="dxa"/>
          </w:tcPr>
          <w:p w14:paraId="78423DC6" w14:textId="77777777" w:rsidR="002C1FD6" w:rsidRDefault="002C1FD6" w:rsidP="007A569B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048CA32" w14:textId="77777777" w:rsidR="002C1FD6" w:rsidRDefault="002C1FD6" w:rsidP="007A569B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23819DFB" w14:textId="77777777" w:rsidR="002C1FD6" w:rsidRDefault="002C1FD6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967A67" w14:textId="77777777" w:rsidR="002C1FD6" w:rsidRDefault="002C1FD6" w:rsidP="007A569B">
            <w:pPr>
              <w:rPr>
                <w:sz w:val="16"/>
                <w:szCs w:val="16"/>
              </w:rPr>
            </w:pPr>
          </w:p>
        </w:tc>
      </w:tr>
      <w:tr w:rsidR="002C1FD6" w14:paraId="10FFE3EE" w14:textId="77777777" w:rsidTr="007A569B">
        <w:tc>
          <w:tcPr>
            <w:tcW w:w="879" w:type="dxa"/>
          </w:tcPr>
          <w:p w14:paraId="6A5C79C8" w14:textId="77777777" w:rsidR="002C1FD6" w:rsidRDefault="002C1FD6" w:rsidP="007A569B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8B8EC82" w14:textId="77777777" w:rsidR="002C1FD6" w:rsidRDefault="002C1FD6" w:rsidP="007A569B">
            <w:r>
              <w:rPr>
                <w:sz w:val="16"/>
                <w:szCs w:val="16"/>
              </w:rPr>
              <w:t>0439</w:t>
            </w:r>
          </w:p>
        </w:tc>
        <w:tc>
          <w:tcPr>
            <w:tcW w:w="517" w:type="dxa"/>
          </w:tcPr>
          <w:p w14:paraId="695624EB" w14:textId="77777777" w:rsidR="002C1FD6" w:rsidRDefault="002C1FD6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D34894" w14:textId="77777777" w:rsidR="002C1FD6" w:rsidRDefault="002C1FD6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941D3F" w14:textId="77777777" w:rsidR="002C1FD6" w:rsidRDefault="002C1FD6" w:rsidP="007A569B">
            <w:r>
              <w:rPr>
                <w:sz w:val="16"/>
                <w:szCs w:val="16"/>
              </w:rPr>
              <w:t>CR to 38.141-1: FRC number alignments among specifications</w:t>
            </w:r>
          </w:p>
        </w:tc>
        <w:tc>
          <w:tcPr>
            <w:tcW w:w="517" w:type="dxa"/>
          </w:tcPr>
          <w:p w14:paraId="6932DEAA" w14:textId="77777777" w:rsidR="002C1FD6" w:rsidRDefault="002C1FD6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95055C" w14:textId="77777777" w:rsidR="002C1FD6" w:rsidRDefault="002C1FD6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2FB7FF2" w14:textId="77777777" w:rsidR="002C1FD6" w:rsidRDefault="002C1FD6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5686BD6" w14:textId="77777777" w:rsidR="002C1FD6" w:rsidRDefault="002C1FD6" w:rsidP="007A569B">
            <w:r>
              <w:rPr>
                <w:sz w:val="16"/>
                <w:szCs w:val="16"/>
              </w:rPr>
              <w:t>R4-2408192</w:t>
            </w:r>
          </w:p>
        </w:tc>
        <w:tc>
          <w:tcPr>
            <w:tcW w:w="1597" w:type="dxa"/>
          </w:tcPr>
          <w:p w14:paraId="01FDD394" w14:textId="77777777" w:rsidR="002C1FD6" w:rsidRDefault="002C1FD6" w:rsidP="007A569B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01AA7849" w14:textId="77777777" w:rsidR="002C1FD6" w:rsidRDefault="002C1FD6" w:rsidP="007A569B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03D53FBF" w14:textId="77777777" w:rsidR="002C1FD6" w:rsidRDefault="002C1FD6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FB47D8" w14:textId="77777777" w:rsidR="002C1FD6" w:rsidRDefault="002C1FD6" w:rsidP="007A569B">
            <w:pPr>
              <w:rPr>
                <w:sz w:val="16"/>
                <w:szCs w:val="16"/>
              </w:rPr>
            </w:pPr>
          </w:p>
        </w:tc>
      </w:tr>
      <w:tr w:rsidR="002C1FD6" w14:paraId="7EE53F78" w14:textId="77777777" w:rsidTr="007A569B">
        <w:tc>
          <w:tcPr>
            <w:tcW w:w="879" w:type="dxa"/>
          </w:tcPr>
          <w:p w14:paraId="43D7DF8A" w14:textId="77777777" w:rsidR="002C1FD6" w:rsidRDefault="002C1FD6" w:rsidP="007A569B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BA78A8F" w14:textId="77777777" w:rsidR="002C1FD6" w:rsidRDefault="002C1FD6" w:rsidP="007A569B">
            <w:r>
              <w:rPr>
                <w:sz w:val="16"/>
                <w:szCs w:val="16"/>
              </w:rPr>
              <w:t>0444</w:t>
            </w:r>
          </w:p>
        </w:tc>
        <w:tc>
          <w:tcPr>
            <w:tcW w:w="517" w:type="dxa"/>
          </w:tcPr>
          <w:p w14:paraId="757B74CD" w14:textId="77777777" w:rsidR="002C1FD6" w:rsidRDefault="002C1FD6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3CC90C" w14:textId="77777777" w:rsidR="002C1FD6" w:rsidRDefault="002C1FD6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F98C7A" w14:textId="77777777" w:rsidR="002C1FD6" w:rsidRDefault="002C1FD6" w:rsidP="007A569B">
            <w:r>
              <w:rPr>
                <w:sz w:val="16"/>
                <w:szCs w:val="16"/>
              </w:rPr>
              <w:t>BigCR for 38.141-1 Introduction of 4Tx requirements</w:t>
            </w:r>
          </w:p>
        </w:tc>
        <w:tc>
          <w:tcPr>
            <w:tcW w:w="517" w:type="dxa"/>
          </w:tcPr>
          <w:p w14:paraId="1A8F0A3A" w14:textId="77777777" w:rsidR="002C1FD6" w:rsidRDefault="002C1FD6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C8807BE" w14:textId="77777777" w:rsidR="002C1FD6" w:rsidRDefault="002C1FD6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99DF877" w14:textId="77777777" w:rsidR="002C1FD6" w:rsidRDefault="002C1FD6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C51AB33" w14:textId="77777777" w:rsidR="002C1FD6" w:rsidRDefault="002C1FD6" w:rsidP="007A569B">
            <w:r>
              <w:rPr>
                <w:sz w:val="16"/>
                <w:szCs w:val="16"/>
              </w:rPr>
              <w:t>R4-2409828</w:t>
            </w:r>
          </w:p>
        </w:tc>
        <w:tc>
          <w:tcPr>
            <w:tcW w:w="1597" w:type="dxa"/>
          </w:tcPr>
          <w:p w14:paraId="34217F52" w14:textId="77777777" w:rsidR="002C1FD6" w:rsidRDefault="002C1FD6" w:rsidP="007A569B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41E44AF" w14:textId="77777777" w:rsidR="002C1FD6" w:rsidRDefault="002C1FD6" w:rsidP="007A569B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183DA386" w14:textId="77777777" w:rsidR="002C1FD6" w:rsidRDefault="002C1FD6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B71D21" w14:textId="77777777" w:rsidR="002C1FD6" w:rsidRDefault="002C1FD6" w:rsidP="007A569B">
            <w:pPr>
              <w:rPr>
                <w:sz w:val="16"/>
                <w:szCs w:val="16"/>
              </w:rPr>
            </w:pPr>
          </w:p>
        </w:tc>
      </w:tr>
      <w:tr w:rsidR="002C1FD6" w14:paraId="14741822" w14:textId="77777777" w:rsidTr="007A569B">
        <w:tc>
          <w:tcPr>
            <w:tcW w:w="879" w:type="dxa"/>
          </w:tcPr>
          <w:p w14:paraId="3BC0DF8C" w14:textId="77777777" w:rsidR="002C1FD6" w:rsidRDefault="002C1FD6" w:rsidP="007A569B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14CC88F" w14:textId="77777777" w:rsidR="002C1FD6" w:rsidRDefault="002C1FD6" w:rsidP="007A569B">
            <w:r>
              <w:rPr>
                <w:sz w:val="16"/>
                <w:szCs w:val="16"/>
              </w:rPr>
              <w:t>0583</w:t>
            </w:r>
          </w:p>
        </w:tc>
        <w:tc>
          <w:tcPr>
            <w:tcW w:w="517" w:type="dxa"/>
          </w:tcPr>
          <w:p w14:paraId="29B719D3" w14:textId="77777777" w:rsidR="002C1FD6" w:rsidRDefault="002C1FD6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668180" w14:textId="77777777" w:rsidR="002C1FD6" w:rsidRDefault="002C1FD6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830124" w14:textId="77777777" w:rsidR="002C1FD6" w:rsidRDefault="002C1FD6" w:rsidP="007A569B">
            <w:r>
              <w:rPr>
                <w:sz w:val="16"/>
                <w:szCs w:val="16"/>
              </w:rPr>
              <w:t>CR to 38.141-2: FRC number alignments among specifications</w:t>
            </w:r>
          </w:p>
        </w:tc>
        <w:tc>
          <w:tcPr>
            <w:tcW w:w="517" w:type="dxa"/>
          </w:tcPr>
          <w:p w14:paraId="67CF7C72" w14:textId="77777777" w:rsidR="002C1FD6" w:rsidRDefault="002C1FD6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E60E5D" w14:textId="77777777" w:rsidR="002C1FD6" w:rsidRDefault="002C1FD6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DC1BD4F" w14:textId="77777777" w:rsidR="002C1FD6" w:rsidRDefault="002C1FD6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C884A08" w14:textId="77777777" w:rsidR="002C1FD6" w:rsidRDefault="002C1FD6" w:rsidP="007A569B">
            <w:r>
              <w:rPr>
                <w:sz w:val="16"/>
                <w:szCs w:val="16"/>
              </w:rPr>
              <w:t>R4-2408193</w:t>
            </w:r>
          </w:p>
        </w:tc>
        <w:tc>
          <w:tcPr>
            <w:tcW w:w="1597" w:type="dxa"/>
          </w:tcPr>
          <w:p w14:paraId="038CCF94" w14:textId="77777777" w:rsidR="002C1FD6" w:rsidRDefault="002C1FD6" w:rsidP="007A569B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4C041CDC" w14:textId="77777777" w:rsidR="002C1FD6" w:rsidRDefault="002C1FD6" w:rsidP="007A569B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54D3F152" w14:textId="77777777" w:rsidR="002C1FD6" w:rsidRDefault="002C1FD6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DDC8FA" w14:textId="77777777" w:rsidR="002C1FD6" w:rsidRDefault="002C1FD6" w:rsidP="007A569B">
            <w:pPr>
              <w:rPr>
                <w:sz w:val="16"/>
                <w:szCs w:val="16"/>
              </w:rPr>
            </w:pPr>
          </w:p>
        </w:tc>
      </w:tr>
      <w:tr w:rsidR="002C1FD6" w14:paraId="0112D795" w14:textId="77777777" w:rsidTr="007A569B">
        <w:tc>
          <w:tcPr>
            <w:tcW w:w="879" w:type="dxa"/>
          </w:tcPr>
          <w:p w14:paraId="44CE86C0" w14:textId="77777777" w:rsidR="002C1FD6" w:rsidRDefault="002C1FD6" w:rsidP="007A569B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421448A5" w14:textId="77777777" w:rsidR="002C1FD6" w:rsidRDefault="002C1FD6" w:rsidP="007A569B"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 w14:paraId="1F33B411" w14:textId="77777777" w:rsidR="002C1FD6" w:rsidRDefault="002C1FD6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8FA6A7" w14:textId="77777777" w:rsidR="002C1FD6" w:rsidRDefault="002C1FD6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F90A2B" w14:textId="77777777" w:rsidR="002C1FD6" w:rsidRDefault="002C1FD6" w:rsidP="007A569B">
            <w:r>
              <w:rPr>
                <w:sz w:val="16"/>
                <w:szCs w:val="16"/>
              </w:rPr>
              <w:t>CR on 8Rx demodulation requirements release independence</w:t>
            </w:r>
          </w:p>
        </w:tc>
        <w:tc>
          <w:tcPr>
            <w:tcW w:w="517" w:type="dxa"/>
          </w:tcPr>
          <w:p w14:paraId="2F07E19F" w14:textId="77777777" w:rsidR="002C1FD6" w:rsidRDefault="002C1FD6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C676DF9" w14:textId="77777777" w:rsidR="002C1FD6" w:rsidRDefault="002C1FD6" w:rsidP="007A569B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6F2C1CD" w14:textId="77777777" w:rsidR="002C1FD6" w:rsidRDefault="002C1FD6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A018EDF" w14:textId="77777777" w:rsidR="002C1FD6" w:rsidRDefault="002C1FD6" w:rsidP="007A569B">
            <w:r>
              <w:rPr>
                <w:sz w:val="16"/>
                <w:szCs w:val="16"/>
              </w:rPr>
              <w:t>R4-2410026</w:t>
            </w:r>
          </w:p>
        </w:tc>
        <w:tc>
          <w:tcPr>
            <w:tcW w:w="1597" w:type="dxa"/>
          </w:tcPr>
          <w:p w14:paraId="18D2B9BC" w14:textId="77777777" w:rsidR="002C1FD6" w:rsidRDefault="002C1FD6" w:rsidP="007A569B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672C2807" w14:textId="77777777" w:rsidR="002C1FD6" w:rsidRDefault="002C1FD6" w:rsidP="007A569B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2408805E" w14:textId="77777777" w:rsidR="002C1FD6" w:rsidRDefault="002C1FD6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31583B" w14:textId="77777777" w:rsidR="002C1FD6" w:rsidRDefault="002C1FD6" w:rsidP="007A569B">
            <w:pPr>
              <w:rPr>
                <w:sz w:val="16"/>
                <w:szCs w:val="16"/>
              </w:rPr>
            </w:pPr>
          </w:p>
        </w:tc>
      </w:tr>
    </w:tbl>
    <w:p w14:paraId="4D1A1656" w14:textId="77777777" w:rsidR="00282848" w:rsidRDefault="00282848" w:rsidP="00282848"/>
    <w:p w14:paraId="7CD7AF64" w14:textId="77777777" w:rsidR="00282848" w:rsidRDefault="00282848" w:rsidP="00282848"/>
    <w:p w14:paraId="79707A79" w14:textId="5A19097F" w:rsidR="00282848" w:rsidRDefault="002764B4" w:rsidP="00282848">
      <w:pPr>
        <w:pStyle w:val="Heading2"/>
        <w:rPr>
          <w:rFonts w:cs="Arial"/>
          <w:noProof/>
        </w:rPr>
      </w:pPr>
      <w:r w:rsidRPr="002764B4">
        <w:rPr>
          <w:noProof/>
        </w:rPr>
        <w:t>RP-241434</w:t>
      </w:r>
    </w:p>
    <w:p w14:paraId="6B176A91" w14:textId="7B3C9FFF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764B4" w:rsidRPr="002764B4">
        <w:rPr>
          <w:rFonts w:ascii="Arial" w:hAnsi="Arial" w:cs="Arial"/>
          <w:b/>
          <w:bCs/>
          <w:sz w:val="18"/>
          <w:szCs w:val="18"/>
        </w:rPr>
        <w:t>RAN4 CRs to Open REL-18 NR or NR+LTE WIs – Batch 4</w:t>
      </w:r>
    </w:p>
    <w:p w14:paraId="7C602B31" w14:textId="0B9F9F24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2764B4">
        <w:rPr>
          <w:rFonts w:ascii="Arial" w:hAnsi="Arial" w:cs="Arial"/>
          <w:b/>
          <w:bCs/>
        </w:rPr>
        <w:t>4.3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265C4" w:rsidRPr="004E535C" w14:paraId="3C7E33ED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6F84064" w14:textId="77777777" w:rsidR="008265C4" w:rsidRPr="00BF1EB6" w:rsidRDefault="008265C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CB3ABB" w14:textId="77777777" w:rsidR="008265C4" w:rsidRPr="00BF1EB6" w:rsidRDefault="008265C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99022E" w14:textId="77777777" w:rsidR="008265C4" w:rsidRPr="00BF1EB6" w:rsidRDefault="008265C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F58E48" w14:textId="77777777" w:rsidR="008265C4" w:rsidRPr="00BF1EB6" w:rsidRDefault="008265C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602577" w14:textId="77777777" w:rsidR="008265C4" w:rsidRPr="00BF1EB6" w:rsidRDefault="008265C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8A20BF" w14:textId="77777777" w:rsidR="008265C4" w:rsidRPr="00BF1EB6" w:rsidRDefault="008265C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17030C" w14:textId="77777777" w:rsidR="008265C4" w:rsidRPr="00BF1EB6" w:rsidRDefault="008265C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8DCBE06" w14:textId="77777777" w:rsidR="008265C4" w:rsidRPr="00BF1EB6" w:rsidRDefault="008265C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72BDC7" w14:textId="77777777" w:rsidR="008265C4" w:rsidRPr="00BF1EB6" w:rsidRDefault="008265C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E74DB7" w14:textId="77777777" w:rsidR="008265C4" w:rsidRPr="00BF1EB6" w:rsidRDefault="008265C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F9D37D4" w14:textId="77777777" w:rsidR="008265C4" w:rsidRPr="00BF1EB6" w:rsidRDefault="008265C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D738B65" w14:textId="77777777" w:rsidR="008265C4" w:rsidRPr="00BF1EB6" w:rsidRDefault="008265C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B77130" w14:textId="77777777" w:rsidR="008265C4" w:rsidRPr="00BF1EB6" w:rsidRDefault="008265C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265C4" w14:paraId="21894343" w14:textId="77777777" w:rsidTr="007A569B">
        <w:tc>
          <w:tcPr>
            <w:tcW w:w="879" w:type="dxa"/>
          </w:tcPr>
          <w:p w14:paraId="509ADDBE" w14:textId="77777777" w:rsidR="008265C4" w:rsidRDefault="008265C4" w:rsidP="007A569B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039A946" w14:textId="77777777" w:rsidR="008265C4" w:rsidRDefault="008265C4" w:rsidP="007A569B">
            <w:r>
              <w:rPr>
                <w:sz w:val="16"/>
                <w:szCs w:val="16"/>
              </w:rPr>
              <w:t>0615</w:t>
            </w:r>
          </w:p>
        </w:tc>
        <w:tc>
          <w:tcPr>
            <w:tcW w:w="517" w:type="dxa"/>
          </w:tcPr>
          <w:p w14:paraId="1F1FC7CF" w14:textId="77777777" w:rsidR="008265C4" w:rsidRDefault="008265C4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4120D3" w14:textId="77777777" w:rsidR="008265C4" w:rsidRDefault="008265C4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950336" w14:textId="77777777" w:rsidR="008265C4" w:rsidRDefault="008265C4" w:rsidP="007A569B">
            <w:r>
              <w:rPr>
                <w:sz w:val="16"/>
                <w:szCs w:val="16"/>
              </w:rPr>
              <w:t>CR to 38.104: Correction of FRC numbers for 256QAM, R=682.5/1024</w:t>
            </w:r>
          </w:p>
        </w:tc>
        <w:tc>
          <w:tcPr>
            <w:tcW w:w="517" w:type="dxa"/>
          </w:tcPr>
          <w:p w14:paraId="21A9102D" w14:textId="77777777" w:rsidR="008265C4" w:rsidRDefault="008265C4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DE54DA" w14:textId="77777777" w:rsidR="008265C4" w:rsidRDefault="008265C4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56A2C7B" w14:textId="77777777" w:rsidR="008265C4" w:rsidRDefault="008265C4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53912C5" w14:textId="77777777" w:rsidR="008265C4" w:rsidRDefault="008265C4" w:rsidP="007A569B">
            <w:r>
              <w:rPr>
                <w:sz w:val="16"/>
                <w:szCs w:val="16"/>
              </w:rPr>
              <w:t>R4-2409833</w:t>
            </w:r>
          </w:p>
        </w:tc>
        <w:tc>
          <w:tcPr>
            <w:tcW w:w="1597" w:type="dxa"/>
          </w:tcPr>
          <w:p w14:paraId="0991F03A" w14:textId="77777777" w:rsidR="008265C4" w:rsidRDefault="008265C4" w:rsidP="007A569B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3EB9A0AF" w14:textId="77777777" w:rsidR="008265C4" w:rsidRDefault="008265C4" w:rsidP="007A569B">
            <w:r>
              <w:rPr>
                <w:sz w:val="16"/>
                <w:szCs w:val="16"/>
              </w:rPr>
              <w:t>NR_RF_FR2_req_Ph3-Perf</w:t>
            </w:r>
          </w:p>
        </w:tc>
        <w:tc>
          <w:tcPr>
            <w:tcW w:w="2323" w:type="dxa"/>
          </w:tcPr>
          <w:p w14:paraId="72563B94" w14:textId="77777777" w:rsidR="008265C4" w:rsidRDefault="008265C4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388D15" w14:textId="77777777" w:rsidR="008265C4" w:rsidRDefault="008265C4" w:rsidP="007A569B">
            <w:pPr>
              <w:rPr>
                <w:sz w:val="16"/>
                <w:szCs w:val="16"/>
              </w:rPr>
            </w:pPr>
          </w:p>
        </w:tc>
      </w:tr>
      <w:tr w:rsidR="008265C4" w14:paraId="30734E84" w14:textId="77777777" w:rsidTr="007A569B">
        <w:tc>
          <w:tcPr>
            <w:tcW w:w="879" w:type="dxa"/>
          </w:tcPr>
          <w:p w14:paraId="29E612B8" w14:textId="77777777" w:rsidR="008265C4" w:rsidRDefault="008265C4" w:rsidP="007A569B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7A68EB37" w14:textId="77777777" w:rsidR="008265C4" w:rsidRDefault="008265C4" w:rsidP="007A569B">
            <w:r>
              <w:rPr>
                <w:sz w:val="16"/>
                <w:szCs w:val="16"/>
              </w:rPr>
              <w:t>0441</w:t>
            </w:r>
          </w:p>
        </w:tc>
        <w:tc>
          <w:tcPr>
            <w:tcW w:w="517" w:type="dxa"/>
          </w:tcPr>
          <w:p w14:paraId="26149D09" w14:textId="77777777" w:rsidR="008265C4" w:rsidRDefault="008265C4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D92613" w14:textId="77777777" w:rsidR="008265C4" w:rsidRDefault="008265C4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96B5DE" w14:textId="77777777" w:rsidR="008265C4" w:rsidRDefault="008265C4" w:rsidP="007A569B">
            <w:r>
              <w:rPr>
                <w:sz w:val="16"/>
                <w:szCs w:val="16"/>
              </w:rPr>
              <w:t>(NR_RF_FR2_req_Ph3-Perf) Big CR for 38.141-1 FR2 PUSCH with 256QAM demodulation requirements</w:t>
            </w:r>
          </w:p>
        </w:tc>
        <w:tc>
          <w:tcPr>
            <w:tcW w:w="517" w:type="dxa"/>
          </w:tcPr>
          <w:p w14:paraId="58CBCF01" w14:textId="77777777" w:rsidR="008265C4" w:rsidRDefault="008265C4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DD12C89" w14:textId="77777777" w:rsidR="008265C4" w:rsidRDefault="008265C4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CA64F12" w14:textId="77777777" w:rsidR="008265C4" w:rsidRDefault="008265C4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3345470" w14:textId="77777777" w:rsidR="008265C4" w:rsidRDefault="008265C4" w:rsidP="007A569B">
            <w:r>
              <w:rPr>
                <w:sz w:val="16"/>
                <w:szCs w:val="16"/>
              </w:rPr>
              <w:t>R4-2409834</w:t>
            </w:r>
          </w:p>
        </w:tc>
        <w:tc>
          <w:tcPr>
            <w:tcW w:w="1597" w:type="dxa"/>
          </w:tcPr>
          <w:p w14:paraId="5997F991" w14:textId="77777777" w:rsidR="008265C4" w:rsidRDefault="008265C4" w:rsidP="007A569B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64E2850" w14:textId="77777777" w:rsidR="008265C4" w:rsidRDefault="008265C4" w:rsidP="007A569B">
            <w:r>
              <w:rPr>
                <w:sz w:val="16"/>
                <w:szCs w:val="16"/>
              </w:rPr>
              <w:t>NR_RF_FR2_req_Ph3-Perf</w:t>
            </w:r>
          </w:p>
        </w:tc>
        <w:tc>
          <w:tcPr>
            <w:tcW w:w="2323" w:type="dxa"/>
          </w:tcPr>
          <w:p w14:paraId="6F6D4978" w14:textId="77777777" w:rsidR="008265C4" w:rsidRDefault="008265C4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A87A94" w14:textId="77777777" w:rsidR="008265C4" w:rsidRDefault="008265C4" w:rsidP="007A569B">
            <w:pPr>
              <w:rPr>
                <w:sz w:val="16"/>
                <w:szCs w:val="16"/>
              </w:rPr>
            </w:pPr>
          </w:p>
        </w:tc>
      </w:tr>
      <w:tr w:rsidR="008265C4" w14:paraId="7B5AC38A" w14:textId="77777777" w:rsidTr="007A569B">
        <w:tc>
          <w:tcPr>
            <w:tcW w:w="879" w:type="dxa"/>
          </w:tcPr>
          <w:p w14:paraId="5297F41F" w14:textId="77777777" w:rsidR="008265C4" w:rsidRDefault="008265C4" w:rsidP="007A569B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A7D1EC2" w14:textId="77777777" w:rsidR="008265C4" w:rsidRDefault="008265C4" w:rsidP="007A569B">
            <w:r>
              <w:rPr>
                <w:sz w:val="16"/>
                <w:szCs w:val="16"/>
              </w:rPr>
              <w:t>0582</w:t>
            </w:r>
          </w:p>
        </w:tc>
        <w:tc>
          <w:tcPr>
            <w:tcW w:w="517" w:type="dxa"/>
          </w:tcPr>
          <w:p w14:paraId="1D11B59F" w14:textId="77777777" w:rsidR="008265C4" w:rsidRDefault="008265C4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7150A1" w14:textId="77777777" w:rsidR="008265C4" w:rsidRDefault="008265C4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2F0F59" w14:textId="77777777" w:rsidR="008265C4" w:rsidRDefault="008265C4" w:rsidP="007A569B">
            <w:r>
              <w:rPr>
                <w:sz w:val="16"/>
                <w:szCs w:val="16"/>
              </w:rPr>
              <w:t>CR to 38.141-2: Correction of FRC numbers for 256QAM, R=682.5/1024</w:t>
            </w:r>
          </w:p>
        </w:tc>
        <w:tc>
          <w:tcPr>
            <w:tcW w:w="517" w:type="dxa"/>
          </w:tcPr>
          <w:p w14:paraId="096CA187" w14:textId="77777777" w:rsidR="008265C4" w:rsidRDefault="008265C4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7D6381" w14:textId="77777777" w:rsidR="008265C4" w:rsidRDefault="008265C4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05F0CD4" w14:textId="77777777" w:rsidR="008265C4" w:rsidRDefault="008265C4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97BE700" w14:textId="77777777" w:rsidR="008265C4" w:rsidRDefault="008265C4" w:rsidP="007A569B">
            <w:r>
              <w:rPr>
                <w:sz w:val="16"/>
                <w:szCs w:val="16"/>
              </w:rPr>
              <w:t>R4-2409835</w:t>
            </w:r>
          </w:p>
        </w:tc>
        <w:tc>
          <w:tcPr>
            <w:tcW w:w="1597" w:type="dxa"/>
          </w:tcPr>
          <w:p w14:paraId="1159B781" w14:textId="77777777" w:rsidR="008265C4" w:rsidRDefault="008265C4" w:rsidP="007A569B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39E194CC" w14:textId="77777777" w:rsidR="008265C4" w:rsidRDefault="008265C4" w:rsidP="007A569B">
            <w:r>
              <w:rPr>
                <w:sz w:val="16"/>
                <w:szCs w:val="16"/>
              </w:rPr>
              <w:t>NR_RF_FR2_req_Ph3-Perf</w:t>
            </w:r>
          </w:p>
        </w:tc>
        <w:tc>
          <w:tcPr>
            <w:tcW w:w="2323" w:type="dxa"/>
          </w:tcPr>
          <w:p w14:paraId="1E163426" w14:textId="77777777" w:rsidR="008265C4" w:rsidRDefault="008265C4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DB47B5" w14:textId="77777777" w:rsidR="008265C4" w:rsidRDefault="008265C4" w:rsidP="007A569B">
            <w:pPr>
              <w:rPr>
                <w:sz w:val="16"/>
                <w:szCs w:val="16"/>
              </w:rPr>
            </w:pPr>
          </w:p>
        </w:tc>
      </w:tr>
    </w:tbl>
    <w:p w14:paraId="1065F402" w14:textId="77777777" w:rsidR="00282848" w:rsidRDefault="00282848" w:rsidP="00282848"/>
    <w:p w14:paraId="324EB849" w14:textId="77777777" w:rsidR="00282848" w:rsidRDefault="00282848" w:rsidP="00282848"/>
    <w:p w14:paraId="11008DE8" w14:textId="6D12C6F9" w:rsidR="00282848" w:rsidRDefault="002764B4" w:rsidP="00282848">
      <w:pPr>
        <w:pStyle w:val="Heading2"/>
        <w:rPr>
          <w:rFonts w:cs="Arial"/>
          <w:noProof/>
        </w:rPr>
      </w:pPr>
      <w:r w:rsidRPr="002764B4">
        <w:rPr>
          <w:noProof/>
        </w:rPr>
        <w:t>RP-241435</w:t>
      </w:r>
    </w:p>
    <w:p w14:paraId="5D50B866" w14:textId="52FFBFB7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764B4" w:rsidRPr="002764B4">
        <w:rPr>
          <w:rFonts w:ascii="Arial" w:hAnsi="Arial" w:cs="Arial"/>
          <w:b/>
          <w:bCs/>
          <w:sz w:val="18"/>
          <w:szCs w:val="18"/>
        </w:rPr>
        <w:t>RAN4 CRs to Open REL-18 NR or NR+LTE WIs – Batch 5</w:t>
      </w:r>
    </w:p>
    <w:p w14:paraId="7CBF06F4" w14:textId="7D2FCCF4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2764B4">
        <w:rPr>
          <w:rFonts w:ascii="Arial" w:hAnsi="Arial" w:cs="Arial"/>
          <w:b/>
          <w:bCs/>
        </w:rPr>
        <w:t>4.4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25974" w:rsidRPr="004E535C" w14:paraId="22ECB74E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C39FF3F" w14:textId="77777777" w:rsidR="00425974" w:rsidRPr="00BF1EB6" w:rsidRDefault="0042597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021330" w14:textId="77777777" w:rsidR="00425974" w:rsidRPr="00BF1EB6" w:rsidRDefault="0042597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A709A7" w14:textId="77777777" w:rsidR="00425974" w:rsidRPr="00BF1EB6" w:rsidRDefault="0042597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2A371E" w14:textId="77777777" w:rsidR="00425974" w:rsidRPr="00BF1EB6" w:rsidRDefault="0042597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7913F82" w14:textId="77777777" w:rsidR="00425974" w:rsidRPr="00BF1EB6" w:rsidRDefault="0042597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3E2E40" w14:textId="77777777" w:rsidR="00425974" w:rsidRPr="00BF1EB6" w:rsidRDefault="0042597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8126C9" w14:textId="77777777" w:rsidR="00425974" w:rsidRPr="00BF1EB6" w:rsidRDefault="0042597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BB9EF8C" w14:textId="77777777" w:rsidR="00425974" w:rsidRPr="00BF1EB6" w:rsidRDefault="0042597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7279184" w14:textId="77777777" w:rsidR="00425974" w:rsidRPr="00BF1EB6" w:rsidRDefault="0042597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40675FA" w14:textId="77777777" w:rsidR="00425974" w:rsidRPr="00BF1EB6" w:rsidRDefault="0042597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6E8EFC8" w14:textId="77777777" w:rsidR="00425974" w:rsidRPr="00BF1EB6" w:rsidRDefault="0042597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1439E28" w14:textId="77777777" w:rsidR="00425974" w:rsidRPr="00BF1EB6" w:rsidRDefault="0042597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17177C" w14:textId="77777777" w:rsidR="00425974" w:rsidRPr="00BF1EB6" w:rsidRDefault="00425974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25974" w14:paraId="1303A3C7" w14:textId="77777777" w:rsidTr="007A569B">
        <w:tc>
          <w:tcPr>
            <w:tcW w:w="879" w:type="dxa"/>
          </w:tcPr>
          <w:p w14:paraId="6E40FB35" w14:textId="77777777" w:rsidR="00425974" w:rsidRDefault="00425974" w:rsidP="007A569B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DF21238" w14:textId="77777777" w:rsidR="00425974" w:rsidRDefault="00425974" w:rsidP="007A569B"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</w:tcPr>
          <w:p w14:paraId="5AB1D2D2" w14:textId="77777777" w:rsidR="00425974" w:rsidRDefault="00425974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F1B261" w14:textId="77777777" w:rsidR="00425974" w:rsidRDefault="00425974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552940" w14:textId="77777777" w:rsidR="00425974" w:rsidRDefault="00425974" w:rsidP="007A569B">
            <w:r>
              <w:rPr>
                <w:sz w:val="16"/>
                <w:szCs w:val="16"/>
              </w:rPr>
              <w:t>CR to 38.101-4 on PDSCH demod requirements for mDCI fully-overlapping with multi-RX in FR2</w:t>
            </w:r>
          </w:p>
        </w:tc>
        <w:tc>
          <w:tcPr>
            <w:tcW w:w="517" w:type="dxa"/>
          </w:tcPr>
          <w:p w14:paraId="071C5964" w14:textId="77777777" w:rsidR="00425974" w:rsidRDefault="00425974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9DFC56" w14:textId="77777777" w:rsidR="00425974" w:rsidRDefault="00425974" w:rsidP="007A569B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8E6531E" w14:textId="77777777" w:rsidR="00425974" w:rsidRDefault="00425974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70FAAF9" w14:textId="77777777" w:rsidR="00425974" w:rsidRDefault="00425974" w:rsidP="007A569B">
            <w:r>
              <w:rPr>
                <w:sz w:val="16"/>
                <w:szCs w:val="16"/>
              </w:rPr>
              <w:t>R4-2407244</w:t>
            </w:r>
          </w:p>
        </w:tc>
        <w:tc>
          <w:tcPr>
            <w:tcW w:w="1597" w:type="dxa"/>
          </w:tcPr>
          <w:p w14:paraId="6F1EDCB5" w14:textId="77777777" w:rsidR="00425974" w:rsidRDefault="00425974" w:rsidP="007A569B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E060C2F" w14:textId="77777777" w:rsidR="00425974" w:rsidRDefault="00425974" w:rsidP="007A569B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190E2771" w14:textId="77777777" w:rsidR="00425974" w:rsidRDefault="00425974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0BCEA6" w14:textId="77777777" w:rsidR="00425974" w:rsidRDefault="00425974" w:rsidP="007A569B">
            <w:pPr>
              <w:rPr>
                <w:sz w:val="16"/>
                <w:szCs w:val="16"/>
              </w:rPr>
            </w:pPr>
          </w:p>
        </w:tc>
      </w:tr>
      <w:tr w:rsidR="00425974" w14:paraId="47680854" w14:textId="77777777" w:rsidTr="007A569B">
        <w:tc>
          <w:tcPr>
            <w:tcW w:w="879" w:type="dxa"/>
          </w:tcPr>
          <w:p w14:paraId="0DAECB3C" w14:textId="77777777" w:rsidR="00425974" w:rsidRDefault="00425974" w:rsidP="007A569B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5B76A48" w14:textId="77777777" w:rsidR="00425974" w:rsidRDefault="00425974" w:rsidP="007A569B">
            <w:r>
              <w:rPr>
                <w:sz w:val="16"/>
                <w:szCs w:val="16"/>
              </w:rPr>
              <w:t>0529</w:t>
            </w:r>
          </w:p>
        </w:tc>
        <w:tc>
          <w:tcPr>
            <w:tcW w:w="517" w:type="dxa"/>
          </w:tcPr>
          <w:p w14:paraId="68750972" w14:textId="77777777" w:rsidR="00425974" w:rsidRDefault="00425974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F84A94" w14:textId="77777777" w:rsidR="00425974" w:rsidRDefault="00425974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520CC0" w14:textId="77777777" w:rsidR="00425974" w:rsidRDefault="00425974" w:rsidP="007A569B">
            <w:r>
              <w:rPr>
                <w:sz w:val="16"/>
                <w:szCs w:val="16"/>
              </w:rPr>
              <w:t>CR for 38.101-4 on Minimum requirements for mDCI non-overlapping</w:t>
            </w:r>
          </w:p>
        </w:tc>
        <w:tc>
          <w:tcPr>
            <w:tcW w:w="517" w:type="dxa"/>
          </w:tcPr>
          <w:p w14:paraId="42BFD454" w14:textId="77777777" w:rsidR="00425974" w:rsidRDefault="00425974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41654B" w14:textId="77777777" w:rsidR="00425974" w:rsidRDefault="00425974" w:rsidP="007A569B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BD7D2B9" w14:textId="77777777" w:rsidR="00425974" w:rsidRDefault="00425974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1BBF34D" w14:textId="77777777" w:rsidR="00425974" w:rsidRDefault="00425974" w:rsidP="007A569B">
            <w:r>
              <w:rPr>
                <w:sz w:val="16"/>
                <w:szCs w:val="16"/>
              </w:rPr>
              <w:t>R4-2407754</w:t>
            </w:r>
          </w:p>
        </w:tc>
        <w:tc>
          <w:tcPr>
            <w:tcW w:w="1597" w:type="dxa"/>
          </w:tcPr>
          <w:p w14:paraId="3271A09F" w14:textId="77777777" w:rsidR="00425974" w:rsidRDefault="00425974" w:rsidP="007A569B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C2BD0D2" w14:textId="77777777" w:rsidR="00425974" w:rsidRDefault="00425974" w:rsidP="007A569B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47F6F90E" w14:textId="77777777" w:rsidR="00425974" w:rsidRDefault="00425974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BD7616" w14:textId="77777777" w:rsidR="00425974" w:rsidRDefault="00425974" w:rsidP="007A569B">
            <w:pPr>
              <w:rPr>
                <w:sz w:val="16"/>
                <w:szCs w:val="16"/>
              </w:rPr>
            </w:pPr>
          </w:p>
        </w:tc>
      </w:tr>
      <w:tr w:rsidR="00425974" w14:paraId="767C8788" w14:textId="77777777" w:rsidTr="007A569B">
        <w:tc>
          <w:tcPr>
            <w:tcW w:w="879" w:type="dxa"/>
          </w:tcPr>
          <w:p w14:paraId="7D144C4A" w14:textId="77777777" w:rsidR="00425974" w:rsidRDefault="00425974" w:rsidP="007A569B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EBFA18E" w14:textId="77777777" w:rsidR="00425974" w:rsidRDefault="00425974" w:rsidP="007A569B">
            <w:r>
              <w:rPr>
                <w:sz w:val="16"/>
                <w:szCs w:val="16"/>
              </w:rPr>
              <w:t>0530</w:t>
            </w:r>
          </w:p>
        </w:tc>
        <w:tc>
          <w:tcPr>
            <w:tcW w:w="517" w:type="dxa"/>
          </w:tcPr>
          <w:p w14:paraId="68A58300" w14:textId="77777777" w:rsidR="00425974" w:rsidRDefault="00425974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9F7C9B" w14:textId="77777777" w:rsidR="00425974" w:rsidRDefault="00425974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7C0578" w14:textId="77777777" w:rsidR="00425974" w:rsidRDefault="00425974" w:rsidP="007A569B">
            <w:r>
              <w:rPr>
                <w:sz w:val="16"/>
                <w:szCs w:val="16"/>
              </w:rPr>
              <w:t>CR on applicability of requirements for FR2 multi-Rx</w:t>
            </w:r>
          </w:p>
        </w:tc>
        <w:tc>
          <w:tcPr>
            <w:tcW w:w="517" w:type="dxa"/>
          </w:tcPr>
          <w:p w14:paraId="3DEAD184" w14:textId="77777777" w:rsidR="00425974" w:rsidRDefault="00425974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7497C8" w14:textId="77777777" w:rsidR="00425974" w:rsidRDefault="00425974" w:rsidP="007A569B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7EFC3E6" w14:textId="77777777" w:rsidR="00425974" w:rsidRDefault="00425974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43B2C4B" w14:textId="77777777" w:rsidR="00425974" w:rsidRDefault="00425974" w:rsidP="007A569B">
            <w:r>
              <w:rPr>
                <w:sz w:val="16"/>
                <w:szCs w:val="16"/>
              </w:rPr>
              <w:t>R4-2408495</w:t>
            </w:r>
          </w:p>
        </w:tc>
        <w:tc>
          <w:tcPr>
            <w:tcW w:w="1597" w:type="dxa"/>
          </w:tcPr>
          <w:p w14:paraId="6D1EF5A3" w14:textId="77777777" w:rsidR="00425974" w:rsidRDefault="00425974" w:rsidP="007A569B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7C2577D" w14:textId="77777777" w:rsidR="00425974" w:rsidRDefault="00425974" w:rsidP="007A569B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55A33831" w14:textId="77777777" w:rsidR="00425974" w:rsidRDefault="00425974" w:rsidP="007A569B">
            <w:r>
              <w:rPr>
                <w:sz w:val="16"/>
                <w:szCs w:val="16"/>
              </w:rPr>
              <w:t>7.1.1.37.1.1.47.1.1.9</w:t>
            </w:r>
          </w:p>
        </w:tc>
        <w:tc>
          <w:tcPr>
            <w:tcW w:w="998" w:type="dxa"/>
          </w:tcPr>
          <w:p w14:paraId="71AF8B36" w14:textId="77777777" w:rsidR="00425974" w:rsidRDefault="00425974" w:rsidP="007A569B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425974" w14:paraId="210EC6C0" w14:textId="77777777" w:rsidTr="007A569B">
        <w:tc>
          <w:tcPr>
            <w:tcW w:w="879" w:type="dxa"/>
          </w:tcPr>
          <w:p w14:paraId="2268626C" w14:textId="77777777" w:rsidR="00425974" w:rsidRDefault="00425974" w:rsidP="007A569B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9948002" w14:textId="77777777" w:rsidR="00425974" w:rsidRDefault="00425974" w:rsidP="007A569B">
            <w:r>
              <w:rPr>
                <w:sz w:val="16"/>
                <w:szCs w:val="16"/>
              </w:rPr>
              <w:t>0540</w:t>
            </w:r>
          </w:p>
        </w:tc>
        <w:tc>
          <w:tcPr>
            <w:tcW w:w="517" w:type="dxa"/>
          </w:tcPr>
          <w:p w14:paraId="70FF9E19" w14:textId="77777777" w:rsidR="00425974" w:rsidRDefault="00425974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6108F7" w14:textId="77777777" w:rsidR="00425974" w:rsidRDefault="00425974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A1A427" w14:textId="77777777" w:rsidR="00425974" w:rsidRDefault="00425974" w:rsidP="007A569B">
            <w:r>
              <w:rPr>
                <w:sz w:val="16"/>
                <w:szCs w:val="16"/>
              </w:rPr>
              <w:t>CR on Minimum requirements and FRC definition for sDCI SDM (TS38.101-4, Rel-18)</w:t>
            </w:r>
          </w:p>
        </w:tc>
        <w:tc>
          <w:tcPr>
            <w:tcW w:w="517" w:type="dxa"/>
          </w:tcPr>
          <w:p w14:paraId="66233D63" w14:textId="77777777" w:rsidR="00425974" w:rsidRDefault="00425974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F6FB45" w14:textId="77777777" w:rsidR="00425974" w:rsidRDefault="00425974" w:rsidP="007A569B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E126D04" w14:textId="77777777" w:rsidR="00425974" w:rsidRDefault="00425974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3ED2279" w14:textId="77777777" w:rsidR="00425974" w:rsidRDefault="00425974" w:rsidP="007A569B">
            <w:r>
              <w:rPr>
                <w:sz w:val="16"/>
                <w:szCs w:val="16"/>
              </w:rPr>
              <w:t>R4-2409837</w:t>
            </w:r>
          </w:p>
        </w:tc>
        <w:tc>
          <w:tcPr>
            <w:tcW w:w="1597" w:type="dxa"/>
          </w:tcPr>
          <w:p w14:paraId="2B5044A4" w14:textId="77777777" w:rsidR="00425974" w:rsidRDefault="00425974" w:rsidP="007A569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1660266" w14:textId="77777777" w:rsidR="00425974" w:rsidRDefault="00425974" w:rsidP="007A569B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0176CD17" w14:textId="77777777" w:rsidR="00425974" w:rsidRDefault="00425974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A68A27" w14:textId="77777777" w:rsidR="00425974" w:rsidRDefault="00425974" w:rsidP="007A569B">
            <w:pPr>
              <w:rPr>
                <w:sz w:val="16"/>
                <w:szCs w:val="16"/>
              </w:rPr>
            </w:pPr>
          </w:p>
        </w:tc>
      </w:tr>
      <w:tr w:rsidR="00425974" w14:paraId="4D5C5320" w14:textId="77777777" w:rsidTr="007A569B">
        <w:tc>
          <w:tcPr>
            <w:tcW w:w="879" w:type="dxa"/>
          </w:tcPr>
          <w:p w14:paraId="4EEB64C1" w14:textId="77777777" w:rsidR="00425974" w:rsidRDefault="00425974" w:rsidP="007A569B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7851203" w14:textId="77777777" w:rsidR="00425974" w:rsidRDefault="00425974" w:rsidP="007A569B">
            <w:r>
              <w:rPr>
                <w:sz w:val="16"/>
                <w:szCs w:val="16"/>
              </w:rPr>
              <w:t>0566</w:t>
            </w:r>
          </w:p>
        </w:tc>
        <w:tc>
          <w:tcPr>
            <w:tcW w:w="517" w:type="dxa"/>
          </w:tcPr>
          <w:p w14:paraId="0710C506" w14:textId="77777777" w:rsidR="00425974" w:rsidRDefault="00425974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63390B" w14:textId="77777777" w:rsidR="00425974" w:rsidRDefault="00425974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9027DF" w14:textId="77777777" w:rsidR="00425974" w:rsidRDefault="00425974" w:rsidP="007A569B">
            <w:r>
              <w:rPr>
                <w:sz w:val="16"/>
                <w:szCs w:val="16"/>
              </w:rPr>
              <w:t>CR to 38.101-4 PMI requirements of FR2 multiRX DL</w:t>
            </w:r>
          </w:p>
        </w:tc>
        <w:tc>
          <w:tcPr>
            <w:tcW w:w="517" w:type="dxa"/>
          </w:tcPr>
          <w:p w14:paraId="5B567DC9" w14:textId="77777777" w:rsidR="00425974" w:rsidRDefault="00425974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2477D1" w14:textId="77777777" w:rsidR="00425974" w:rsidRDefault="00425974" w:rsidP="007A569B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21540B4" w14:textId="77777777" w:rsidR="00425974" w:rsidRDefault="00425974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4600092" w14:textId="77777777" w:rsidR="00425974" w:rsidRDefault="00425974" w:rsidP="007A569B">
            <w:r>
              <w:rPr>
                <w:sz w:val="16"/>
                <w:szCs w:val="16"/>
              </w:rPr>
              <w:t>R4-2409838</w:t>
            </w:r>
          </w:p>
        </w:tc>
        <w:tc>
          <w:tcPr>
            <w:tcW w:w="1597" w:type="dxa"/>
          </w:tcPr>
          <w:p w14:paraId="2202D04F" w14:textId="77777777" w:rsidR="00425974" w:rsidRDefault="00425974" w:rsidP="007A569B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0FE367F" w14:textId="77777777" w:rsidR="00425974" w:rsidRDefault="00425974" w:rsidP="007A569B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137D9123" w14:textId="77777777" w:rsidR="00425974" w:rsidRDefault="00425974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35ADE0" w14:textId="77777777" w:rsidR="00425974" w:rsidRDefault="00425974" w:rsidP="007A569B">
            <w:pPr>
              <w:rPr>
                <w:sz w:val="16"/>
                <w:szCs w:val="16"/>
              </w:rPr>
            </w:pPr>
          </w:p>
        </w:tc>
      </w:tr>
      <w:tr w:rsidR="00425974" w14:paraId="7290E524" w14:textId="77777777" w:rsidTr="007A569B">
        <w:tc>
          <w:tcPr>
            <w:tcW w:w="879" w:type="dxa"/>
          </w:tcPr>
          <w:p w14:paraId="69EDC9EA" w14:textId="77777777" w:rsidR="00425974" w:rsidRDefault="00425974" w:rsidP="007A569B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268074C" w14:textId="77777777" w:rsidR="00425974" w:rsidRDefault="00425974" w:rsidP="007A569B">
            <w:r>
              <w:rPr>
                <w:sz w:val="16"/>
                <w:szCs w:val="16"/>
              </w:rPr>
              <w:t>4465</w:t>
            </w:r>
          </w:p>
        </w:tc>
        <w:tc>
          <w:tcPr>
            <w:tcW w:w="517" w:type="dxa"/>
          </w:tcPr>
          <w:p w14:paraId="4BECE106" w14:textId="77777777" w:rsidR="00425974" w:rsidRDefault="00425974" w:rsidP="007A569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818B07" w14:textId="77777777" w:rsidR="00425974" w:rsidRDefault="00425974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BF824E" w14:textId="77777777" w:rsidR="00425974" w:rsidRDefault="00425974" w:rsidP="007A569B">
            <w:r>
              <w:rPr>
                <w:sz w:val="16"/>
                <w:szCs w:val="16"/>
              </w:rPr>
              <w:t>Big CR to TS 38.133 on performance requirements for NR FR2 multi-Rx chain DL reception</w:t>
            </w:r>
          </w:p>
        </w:tc>
        <w:tc>
          <w:tcPr>
            <w:tcW w:w="517" w:type="dxa"/>
          </w:tcPr>
          <w:p w14:paraId="22F6C05B" w14:textId="77777777" w:rsidR="00425974" w:rsidRDefault="00425974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3E2A9D" w14:textId="77777777" w:rsidR="00425974" w:rsidRDefault="00425974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EF5B4C8" w14:textId="77777777" w:rsidR="00425974" w:rsidRDefault="00425974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3253E49" w14:textId="77777777" w:rsidR="00425974" w:rsidRDefault="00425974" w:rsidP="007A569B">
            <w:r>
              <w:rPr>
                <w:sz w:val="16"/>
                <w:szCs w:val="16"/>
              </w:rPr>
              <w:t>R4-2408282</w:t>
            </w:r>
          </w:p>
        </w:tc>
        <w:tc>
          <w:tcPr>
            <w:tcW w:w="1597" w:type="dxa"/>
          </w:tcPr>
          <w:p w14:paraId="76D36A5B" w14:textId="77777777" w:rsidR="00425974" w:rsidRDefault="00425974" w:rsidP="007A569B">
            <w:r>
              <w:rPr>
                <w:sz w:val="16"/>
                <w:szCs w:val="16"/>
              </w:rPr>
              <w:t>vivo, Ericsson</w:t>
            </w:r>
          </w:p>
        </w:tc>
        <w:tc>
          <w:tcPr>
            <w:tcW w:w="1122" w:type="dxa"/>
          </w:tcPr>
          <w:p w14:paraId="27A41E5F" w14:textId="77777777" w:rsidR="00425974" w:rsidRDefault="00425974" w:rsidP="007A569B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5E2DD8FC" w14:textId="77777777" w:rsidR="00425974" w:rsidRDefault="00425974" w:rsidP="007A569B">
            <w:r>
              <w:rPr>
                <w:sz w:val="16"/>
                <w:szCs w:val="16"/>
              </w:rPr>
              <w:t>10.1.20A.3.14.2, A.3.15.X1, A.3.15.X2A.5.5.1.X1A.7.5.1.X1, A.7.5.5.X, A.7.5.8.X, A.7.5.8.x, A.7.5.xA.7.7.X</w:t>
            </w:r>
          </w:p>
        </w:tc>
        <w:tc>
          <w:tcPr>
            <w:tcW w:w="998" w:type="dxa"/>
          </w:tcPr>
          <w:p w14:paraId="1FEA1769" w14:textId="77777777" w:rsidR="00425974" w:rsidRDefault="00425974" w:rsidP="007A569B">
            <w:r>
              <w:rPr>
                <w:sz w:val="16"/>
                <w:szCs w:val="16"/>
              </w:rPr>
              <w:t xml:space="preserve">TS/TR ... CR ... ; TS 38.533 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425974" w14:paraId="3BD8EE33" w14:textId="77777777" w:rsidTr="007A569B">
        <w:tc>
          <w:tcPr>
            <w:tcW w:w="879" w:type="dxa"/>
          </w:tcPr>
          <w:p w14:paraId="3BB399A7" w14:textId="77777777" w:rsidR="00425974" w:rsidRDefault="00425974" w:rsidP="007A569B">
            <w:r>
              <w:rPr>
                <w:sz w:val="16"/>
                <w:szCs w:val="16"/>
              </w:rPr>
              <w:lastRenderedPageBreak/>
              <w:t>38.751</w:t>
            </w:r>
          </w:p>
        </w:tc>
        <w:tc>
          <w:tcPr>
            <w:tcW w:w="637" w:type="dxa"/>
          </w:tcPr>
          <w:p w14:paraId="741A7401" w14:textId="77777777" w:rsidR="00425974" w:rsidRDefault="00425974" w:rsidP="007A569B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35E1507C" w14:textId="77777777" w:rsidR="00425974" w:rsidRDefault="00425974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D98448" w14:textId="77777777" w:rsidR="00425974" w:rsidRDefault="00425974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B492D2" w14:textId="77777777" w:rsidR="00425974" w:rsidRDefault="00425974" w:rsidP="007A569B">
            <w:r>
              <w:rPr>
                <w:sz w:val="16"/>
                <w:szCs w:val="16"/>
              </w:rPr>
              <w:t>[NR_FR2_multiRX_DL-Perf] CR to TR38.751 Receiver assumption and conclusions for FR2 multi-Rx demodulation evaluations</w:t>
            </w:r>
          </w:p>
        </w:tc>
        <w:tc>
          <w:tcPr>
            <w:tcW w:w="517" w:type="dxa"/>
          </w:tcPr>
          <w:p w14:paraId="08718C3C" w14:textId="77777777" w:rsidR="00425974" w:rsidRDefault="00425974" w:rsidP="007A569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1D9CB6" w14:textId="77777777" w:rsidR="00425974" w:rsidRDefault="00425974" w:rsidP="007A569B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611AD77" w14:textId="77777777" w:rsidR="00425974" w:rsidRDefault="00425974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F385C50" w14:textId="77777777" w:rsidR="00425974" w:rsidRDefault="00425974" w:rsidP="007A569B">
            <w:r>
              <w:rPr>
                <w:sz w:val="16"/>
                <w:szCs w:val="16"/>
              </w:rPr>
              <w:t>R4-2409836</w:t>
            </w:r>
          </w:p>
        </w:tc>
        <w:tc>
          <w:tcPr>
            <w:tcW w:w="1597" w:type="dxa"/>
          </w:tcPr>
          <w:p w14:paraId="703A37BC" w14:textId="77777777" w:rsidR="00425974" w:rsidRDefault="00425974" w:rsidP="007A569B">
            <w:r>
              <w:rPr>
                <w:sz w:val="16"/>
                <w:szCs w:val="16"/>
              </w:rPr>
              <w:t>Qualcomm Inc</w:t>
            </w:r>
          </w:p>
        </w:tc>
        <w:tc>
          <w:tcPr>
            <w:tcW w:w="1122" w:type="dxa"/>
          </w:tcPr>
          <w:p w14:paraId="04791CDD" w14:textId="77777777" w:rsidR="00425974" w:rsidRDefault="00425974" w:rsidP="007A569B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3554FD9D" w14:textId="77777777" w:rsidR="00425974" w:rsidRDefault="00425974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9233C6" w14:textId="77777777" w:rsidR="00425974" w:rsidRDefault="00425974" w:rsidP="007A569B">
            <w:pPr>
              <w:rPr>
                <w:sz w:val="16"/>
                <w:szCs w:val="16"/>
              </w:rPr>
            </w:pPr>
          </w:p>
        </w:tc>
      </w:tr>
    </w:tbl>
    <w:p w14:paraId="477AC00B" w14:textId="77777777" w:rsidR="00282848" w:rsidRDefault="00282848" w:rsidP="00282848"/>
    <w:p w14:paraId="4B263425" w14:textId="77777777" w:rsidR="00282848" w:rsidRDefault="00282848" w:rsidP="00282848"/>
    <w:p w14:paraId="13AB5A98" w14:textId="72580558" w:rsidR="00282848" w:rsidRDefault="009E3D43" w:rsidP="00282848">
      <w:pPr>
        <w:pStyle w:val="Heading2"/>
        <w:rPr>
          <w:rFonts w:cs="Arial"/>
          <w:noProof/>
        </w:rPr>
      </w:pPr>
      <w:r w:rsidRPr="009E3D43">
        <w:rPr>
          <w:noProof/>
        </w:rPr>
        <w:t>RP-241436</w:t>
      </w:r>
    </w:p>
    <w:p w14:paraId="2FBF22F5" w14:textId="69B663F8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9E3D43" w:rsidRPr="009E3D43">
        <w:rPr>
          <w:rFonts w:ascii="Arial" w:hAnsi="Arial" w:cs="Arial"/>
          <w:b/>
          <w:bCs/>
          <w:sz w:val="18"/>
          <w:szCs w:val="18"/>
        </w:rPr>
        <w:t>RAN4 CRs to Open REL-18 NR or NR+LTE WIs – Batch 6</w:t>
      </w:r>
    </w:p>
    <w:p w14:paraId="52ACCB26" w14:textId="57B776FA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9E3D43">
        <w:rPr>
          <w:rFonts w:ascii="Arial" w:hAnsi="Arial" w:cs="Arial"/>
          <w:b/>
          <w:bCs/>
        </w:rPr>
        <w:t>4.5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30390" w:rsidRPr="004E535C" w14:paraId="6F1D6D48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7CC2BC" w14:textId="77777777" w:rsidR="00730390" w:rsidRPr="00BF1EB6" w:rsidRDefault="0073039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4774F8" w14:textId="77777777" w:rsidR="00730390" w:rsidRPr="00BF1EB6" w:rsidRDefault="0073039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5F43A7" w14:textId="77777777" w:rsidR="00730390" w:rsidRPr="00BF1EB6" w:rsidRDefault="0073039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B35DA5" w14:textId="77777777" w:rsidR="00730390" w:rsidRPr="00BF1EB6" w:rsidRDefault="0073039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1C6612" w14:textId="77777777" w:rsidR="00730390" w:rsidRPr="00BF1EB6" w:rsidRDefault="0073039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84A64A" w14:textId="77777777" w:rsidR="00730390" w:rsidRPr="00BF1EB6" w:rsidRDefault="0073039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EC5858" w14:textId="77777777" w:rsidR="00730390" w:rsidRPr="00BF1EB6" w:rsidRDefault="0073039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C0624A6" w14:textId="77777777" w:rsidR="00730390" w:rsidRPr="00BF1EB6" w:rsidRDefault="0073039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2B8D7BD" w14:textId="77777777" w:rsidR="00730390" w:rsidRPr="00BF1EB6" w:rsidRDefault="0073039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392290" w14:textId="77777777" w:rsidR="00730390" w:rsidRPr="00BF1EB6" w:rsidRDefault="0073039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2EFAAEE" w14:textId="77777777" w:rsidR="00730390" w:rsidRPr="00BF1EB6" w:rsidRDefault="0073039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F7D4447" w14:textId="77777777" w:rsidR="00730390" w:rsidRPr="00BF1EB6" w:rsidRDefault="0073039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B12D22" w14:textId="77777777" w:rsidR="00730390" w:rsidRPr="00BF1EB6" w:rsidRDefault="00730390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30390" w14:paraId="4CF0EA72" w14:textId="77777777" w:rsidTr="007A569B">
        <w:tc>
          <w:tcPr>
            <w:tcW w:w="879" w:type="dxa"/>
          </w:tcPr>
          <w:p w14:paraId="56F64DC7" w14:textId="77777777" w:rsidR="00730390" w:rsidRDefault="00730390" w:rsidP="007A569B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212B76A" w14:textId="77777777" w:rsidR="00730390" w:rsidRDefault="00730390" w:rsidP="007A569B">
            <w:r>
              <w:rPr>
                <w:sz w:val="16"/>
                <w:szCs w:val="16"/>
              </w:rPr>
              <w:t>0565</w:t>
            </w:r>
          </w:p>
        </w:tc>
        <w:tc>
          <w:tcPr>
            <w:tcW w:w="517" w:type="dxa"/>
          </w:tcPr>
          <w:p w14:paraId="63133B77" w14:textId="77777777" w:rsidR="00730390" w:rsidRDefault="00730390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DD3BE3" w14:textId="77777777" w:rsidR="00730390" w:rsidRDefault="00730390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4F76BE" w14:textId="77777777" w:rsidR="00730390" w:rsidRDefault="00730390" w:rsidP="007A569B">
            <w:r>
              <w:rPr>
                <w:sz w:val="16"/>
                <w:szCs w:val="16"/>
              </w:rPr>
              <w:t>Big CR for TS 38.101-4 on Rel-18 FR2 HST demodulation requirements</w:t>
            </w:r>
          </w:p>
        </w:tc>
        <w:tc>
          <w:tcPr>
            <w:tcW w:w="517" w:type="dxa"/>
          </w:tcPr>
          <w:p w14:paraId="488B137E" w14:textId="77777777" w:rsidR="00730390" w:rsidRDefault="00730390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7792A8" w14:textId="77777777" w:rsidR="00730390" w:rsidRDefault="00730390" w:rsidP="007A569B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841EE40" w14:textId="77777777" w:rsidR="00730390" w:rsidRDefault="00730390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45E086F" w14:textId="77777777" w:rsidR="00730390" w:rsidRDefault="00730390" w:rsidP="007A569B">
            <w:r>
              <w:rPr>
                <w:sz w:val="16"/>
                <w:szCs w:val="16"/>
              </w:rPr>
              <w:t>R4-2409840</w:t>
            </w:r>
          </w:p>
        </w:tc>
        <w:tc>
          <w:tcPr>
            <w:tcW w:w="1597" w:type="dxa"/>
          </w:tcPr>
          <w:p w14:paraId="76765579" w14:textId="77777777" w:rsidR="00730390" w:rsidRDefault="00730390" w:rsidP="007A569B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4BA0A47" w14:textId="77777777" w:rsidR="00730390" w:rsidRDefault="00730390" w:rsidP="007A569B">
            <w:r>
              <w:rPr>
                <w:sz w:val="16"/>
                <w:szCs w:val="16"/>
              </w:rPr>
              <w:t>NR_HST_FR2_enh-Perf</w:t>
            </w:r>
          </w:p>
        </w:tc>
        <w:tc>
          <w:tcPr>
            <w:tcW w:w="2323" w:type="dxa"/>
          </w:tcPr>
          <w:p w14:paraId="6029216E" w14:textId="77777777" w:rsidR="00730390" w:rsidRDefault="00730390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F4586C" w14:textId="77777777" w:rsidR="00730390" w:rsidRDefault="00730390" w:rsidP="007A569B">
            <w:pPr>
              <w:rPr>
                <w:sz w:val="16"/>
                <w:szCs w:val="16"/>
              </w:rPr>
            </w:pPr>
          </w:p>
        </w:tc>
      </w:tr>
      <w:tr w:rsidR="00730390" w14:paraId="7E14B67E" w14:textId="77777777" w:rsidTr="007A569B">
        <w:tc>
          <w:tcPr>
            <w:tcW w:w="879" w:type="dxa"/>
          </w:tcPr>
          <w:p w14:paraId="515EEEA1" w14:textId="77777777" w:rsidR="00730390" w:rsidRDefault="00730390" w:rsidP="007A569B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1F580D0" w14:textId="77777777" w:rsidR="00730390" w:rsidRDefault="00730390" w:rsidP="007A569B">
            <w:r>
              <w:rPr>
                <w:sz w:val="16"/>
                <w:szCs w:val="16"/>
              </w:rPr>
              <w:t>4541</w:t>
            </w:r>
          </w:p>
        </w:tc>
        <w:tc>
          <w:tcPr>
            <w:tcW w:w="517" w:type="dxa"/>
          </w:tcPr>
          <w:p w14:paraId="025B7BBD" w14:textId="77777777" w:rsidR="00730390" w:rsidRDefault="00730390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A6C2C7" w14:textId="77777777" w:rsidR="00730390" w:rsidRDefault="00730390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8AF9DA" w14:textId="77777777" w:rsidR="00730390" w:rsidRDefault="00730390" w:rsidP="007A569B">
            <w:r>
              <w:rPr>
                <w:sz w:val="16"/>
                <w:szCs w:val="16"/>
              </w:rPr>
              <w:t>Big CR to TS 38.133 on Rel-18 HST FR2 RRM performance requirements</w:t>
            </w:r>
          </w:p>
        </w:tc>
        <w:tc>
          <w:tcPr>
            <w:tcW w:w="517" w:type="dxa"/>
          </w:tcPr>
          <w:p w14:paraId="009FFB74" w14:textId="77777777" w:rsidR="00730390" w:rsidRDefault="00730390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47E3E7A" w14:textId="77777777" w:rsidR="00730390" w:rsidRDefault="00730390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A2F7DAD" w14:textId="77777777" w:rsidR="00730390" w:rsidRDefault="00730390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AF53366" w14:textId="77777777" w:rsidR="00730390" w:rsidRDefault="00730390" w:rsidP="007A569B">
            <w:r>
              <w:rPr>
                <w:sz w:val="16"/>
                <w:szCs w:val="16"/>
              </w:rPr>
              <w:t>R4-2410378</w:t>
            </w:r>
          </w:p>
        </w:tc>
        <w:tc>
          <w:tcPr>
            <w:tcW w:w="1597" w:type="dxa"/>
          </w:tcPr>
          <w:p w14:paraId="4BC18E3F" w14:textId="77777777" w:rsidR="00730390" w:rsidRDefault="00730390" w:rsidP="007A569B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B7AD795" w14:textId="77777777" w:rsidR="00730390" w:rsidRDefault="00730390" w:rsidP="007A569B">
            <w:r>
              <w:rPr>
                <w:sz w:val="16"/>
                <w:szCs w:val="16"/>
              </w:rPr>
              <w:t>NR_HST_FR2_enh-Perf</w:t>
            </w:r>
          </w:p>
        </w:tc>
        <w:tc>
          <w:tcPr>
            <w:tcW w:w="2323" w:type="dxa"/>
          </w:tcPr>
          <w:p w14:paraId="12AD6106" w14:textId="77777777" w:rsidR="00730390" w:rsidRDefault="00730390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6FDA41" w14:textId="77777777" w:rsidR="00730390" w:rsidRDefault="00730390" w:rsidP="007A569B">
            <w:pPr>
              <w:rPr>
                <w:sz w:val="16"/>
                <w:szCs w:val="16"/>
              </w:rPr>
            </w:pPr>
          </w:p>
        </w:tc>
      </w:tr>
    </w:tbl>
    <w:p w14:paraId="49FA48D8" w14:textId="77777777" w:rsidR="00282848" w:rsidRDefault="00282848" w:rsidP="00282848"/>
    <w:p w14:paraId="21C970B8" w14:textId="77777777" w:rsidR="00282848" w:rsidRDefault="00282848" w:rsidP="00282848"/>
    <w:p w14:paraId="47F60C0C" w14:textId="532700B5" w:rsidR="00282848" w:rsidRDefault="0049001D" w:rsidP="00282848">
      <w:pPr>
        <w:pStyle w:val="Heading2"/>
        <w:rPr>
          <w:rFonts w:cs="Arial"/>
          <w:noProof/>
        </w:rPr>
      </w:pPr>
      <w:r w:rsidRPr="0049001D">
        <w:rPr>
          <w:noProof/>
        </w:rPr>
        <w:t>RP-241437</w:t>
      </w:r>
    </w:p>
    <w:p w14:paraId="453913F5" w14:textId="4FBC772B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49001D" w:rsidRPr="0049001D">
        <w:rPr>
          <w:rFonts w:ascii="Arial" w:hAnsi="Arial" w:cs="Arial"/>
          <w:b/>
          <w:bCs/>
          <w:sz w:val="18"/>
          <w:szCs w:val="18"/>
        </w:rPr>
        <w:t>RAN4 CRs to Open REL-18 NR or NR+LTE WIs – Batch 7</w:t>
      </w:r>
    </w:p>
    <w:p w14:paraId="39BF718D" w14:textId="77B61251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49001D">
        <w:rPr>
          <w:rFonts w:ascii="Arial" w:hAnsi="Arial" w:cs="Arial"/>
          <w:b/>
          <w:bCs/>
        </w:rPr>
        <w:t>4.6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E373D" w:rsidRPr="004E535C" w14:paraId="7060D716" w14:textId="77777777" w:rsidTr="007A569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B40B799" w14:textId="77777777" w:rsidR="00CE373D" w:rsidRPr="00BF1EB6" w:rsidRDefault="00CE373D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D0395B" w14:textId="77777777" w:rsidR="00CE373D" w:rsidRPr="00BF1EB6" w:rsidRDefault="00CE373D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352A8D" w14:textId="77777777" w:rsidR="00CE373D" w:rsidRPr="00BF1EB6" w:rsidRDefault="00CE373D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AE62E7" w14:textId="77777777" w:rsidR="00CE373D" w:rsidRPr="00BF1EB6" w:rsidRDefault="00CE373D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14FF2C" w14:textId="77777777" w:rsidR="00CE373D" w:rsidRPr="00BF1EB6" w:rsidRDefault="00CE373D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8E3138" w14:textId="77777777" w:rsidR="00CE373D" w:rsidRPr="00BF1EB6" w:rsidRDefault="00CE373D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03234F" w14:textId="77777777" w:rsidR="00CE373D" w:rsidRPr="00BF1EB6" w:rsidRDefault="00CE373D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76E722E" w14:textId="77777777" w:rsidR="00CE373D" w:rsidRPr="00BF1EB6" w:rsidRDefault="00CE373D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31F1872" w14:textId="77777777" w:rsidR="00CE373D" w:rsidRPr="00BF1EB6" w:rsidRDefault="00CE373D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AF976B3" w14:textId="77777777" w:rsidR="00CE373D" w:rsidRPr="00BF1EB6" w:rsidRDefault="00CE373D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F4B8E18" w14:textId="77777777" w:rsidR="00CE373D" w:rsidRPr="00BF1EB6" w:rsidRDefault="00CE373D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096E9C4" w14:textId="77777777" w:rsidR="00CE373D" w:rsidRPr="00BF1EB6" w:rsidRDefault="00CE373D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892BCC6" w14:textId="77777777" w:rsidR="00CE373D" w:rsidRPr="00BF1EB6" w:rsidRDefault="00CE373D" w:rsidP="007A569B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E373D" w14:paraId="34FA45ED" w14:textId="77777777" w:rsidTr="007A569B">
        <w:tc>
          <w:tcPr>
            <w:tcW w:w="879" w:type="dxa"/>
          </w:tcPr>
          <w:p w14:paraId="4E286685" w14:textId="77777777" w:rsidR="00CE373D" w:rsidRDefault="00CE373D" w:rsidP="007A569B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F1DC25" w14:textId="77777777" w:rsidR="00CE373D" w:rsidRDefault="00CE373D" w:rsidP="007A569B">
            <w:r w:rsidRPr="00EC25F6">
              <w:rPr>
                <w:sz w:val="16"/>
                <w:szCs w:val="16"/>
              </w:rPr>
              <w:t>4344</w:t>
            </w:r>
          </w:p>
        </w:tc>
        <w:tc>
          <w:tcPr>
            <w:tcW w:w="517" w:type="dxa"/>
          </w:tcPr>
          <w:p w14:paraId="1F9783DC" w14:textId="77777777" w:rsidR="00CE373D" w:rsidRDefault="00CE373D" w:rsidP="007A569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AA51B0" w14:textId="77777777" w:rsidR="00CE373D" w:rsidRDefault="00CE373D" w:rsidP="007A569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0C7A58" w14:textId="77777777" w:rsidR="00CE373D" w:rsidRDefault="00CE373D" w:rsidP="007A569B">
            <w:r w:rsidRPr="00EC25F6">
              <w:rPr>
                <w:sz w:val="16"/>
                <w:szCs w:val="16"/>
              </w:rPr>
              <w:t>Big CR to TS 38.133 on performance requirements for Even Further RRM enhancement for NR and MR-DC</w:t>
            </w:r>
          </w:p>
        </w:tc>
        <w:tc>
          <w:tcPr>
            <w:tcW w:w="517" w:type="dxa"/>
          </w:tcPr>
          <w:p w14:paraId="18BE5EA8" w14:textId="77777777" w:rsidR="00CE373D" w:rsidRDefault="00CE373D" w:rsidP="007A569B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A4220F5" w14:textId="77777777" w:rsidR="00CE373D" w:rsidRDefault="00CE373D" w:rsidP="007A569B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5F72D3F" w14:textId="77777777" w:rsidR="00CE373D" w:rsidRDefault="00CE373D" w:rsidP="007A569B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68FA659" w14:textId="77777777" w:rsidR="00CE373D" w:rsidRDefault="00CE373D" w:rsidP="007A569B">
            <w:r w:rsidRPr="00EC25F6">
              <w:rPr>
                <w:sz w:val="16"/>
                <w:szCs w:val="16"/>
              </w:rPr>
              <w:t>R4-2410398</w:t>
            </w:r>
          </w:p>
        </w:tc>
        <w:tc>
          <w:tcPr>
            <w:tcW w:w="1597" w:type="dxa"/>
          </w:tcPr>
          <w:p w14:paraId="2FED83B8" w14:textId="77777777" w:rsidR="00CE373D" w:rsidRDefault="00CE373D" w:rsidP="007A569B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5E2E616" w14:textId="77777777" w:rsidR="00CE373D" w:rsidRDefault="00CE373D" w:rsidP="007A569B">
            <w:r w:rsidRPr="00EC25F6">
              <w:rPr>
                <w:sz w:val="16"/>
                <w:szCs w:val="16"/>
              </w:rPr>
              <w:t>NR_RRM_enh3-Perf</w:t>
            </w:r>
          </w:p>
        </w:tc>
        <w:tc>
          <w:tcPr>
            <w:tcW w:w="2323" w:type="dxa"/>
          </w:tcPr>
          <w:p w14:paraId="2CA1B555" w14:textId="77777777" w:rsidR="00CE373D" w:rsidRDefault="00CE373D" w:rsidP="007A569B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B64177" w14:textId="77777777" w:rsidR="00CE373D" w:rsidRDefault="00CE373D" w:rsidP="007A569B">
            <w:pPr>
              <w:rPr>
                <w:sz w:val="16"/>
                <w:szCs w:val="16"/>
              </w:rPr>
            </w:pPr>
          </w:p>
        </w:tc>
      </w:tr>
    </w:tbl>
    <w:p w14:paraId="0073F602" w14:textId="77777777" w:rsidR="00282848" w:rsidRDefault="00282848" w:rsidP="00282848"/>
    <w:p w14:paraId="7BB15EA6" w14:textId="77777777" w:rsidR="00282848" w:rsidRDefault="00282848" w:rsidP="00282848"/>
    <w:p w14:paraId="5E8901C9" w14:textId="7D937003" w:rsidR="00282848" w:rsidRDefault="00873A0E" w:rsidP="00282848">
      <w:pPr>
        <w:pStyle w:val="Heading2"/>
        <w:rPr>
          <w:rFonts w:cs="Arial"/>
          <w:noProof/>
        </w:rPr>
      </w:pPr>
      <w:r w:rsidRPr="00873A0E">
        <w:rPr>
          <w:noProof/>
        </w:rPr>
        <w:lastRenderedPageBreak/>
        <w:t>RP-241438</w:t>
      </w:r>
    </w:p>
    <w:p w14:paraId="49166E96" w14:textId="3E5DEB13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873A0E" w:rsidRPr="00873A0E">
        <w:rPr>
          <w:rFonts w:ascii="Arial" w:hAnsi="Arial" w:cs="Arial"/>
          <w:b/>
          <w:bCs/>
          <w:sz w:val="18"/>
          <w:szCs w:val="18"/>
        </w:rPr>
        <w:t>RAN4 CRs to Open REL-18 NR or NR+LTE WIs – Batch 8</w:t>
      </w:r>
    </w:p>
    <w:p w14:paraId="7C9D3FEA" w14:textId="504CE0CF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873A0E">
        <w:rPr>
          <w:rFonts w:ascii="Arial" w:hAnsi="Arial" w:cs="Arial"/>
          <w:b/>
          <w:bCs/>
        </w:rPr>
        <w:t>4.7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10ED" w:rsidRPr="004E535C" w14:paraId="2B7563E9" w14:textId="77777777" w:rsidTr="00A821D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2DA37B9" w14:textId="77777777" w:rsidR="008D10ED" w:rsidRPr="00BF1EB6" w:rsidRDefault="008D10ED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9880DC" w14:textId="77777777" w:rsidR="008D10ED" w:rsidRPr="00BF1EB6" w:rsidRDefault="008D10ED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944ACA" w14:textId="77777777" w:rsidR="008D10ED" w:rsidRPr="00BF1EB6" w:rsidRDefault="008D10ED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062389" w14:textId="77777777" w:rsidR="008D10ED" w:rsidRPr="00BF1EB6" w:rsidRDefault="008D10ED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F8E3E3A" w14:textId="77777777" w:rsidR="008D10ED" w:rsidRPr="00BF1EB6" w:rsidRDefault="008D10ED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F5E980" w14:textId="77777777" w:rsidR="008D10ED" w:rsidRPr="00BF1EB6" w:rsidRDefault="008D10ED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0B9058" w14:textId="77777777" w:rsidR="008D10ED" w:rsidRPr="00BF1EB6" w:rsidRDefault="008D10ED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5AD4653" w14:textId="77777777" w:rsidR="008D10ED" w:rsidRPr="00BF1EB6" w:rsidRDefault="008D10ED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36FCD80" w14:textId="77777777" w:rsidR="008D10ED" w:rsidRPr="00BF1EB6" w:rsidRDefault="008D10ED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32B57FB" w14:textId="77777777" w:rsidR="008D10ED" w:rsidRPr="00BF1EB6" w:rsidRDefault="008D10ED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0DAFFAA" w14:textId="77777777" w:rsidR="008D10ED" w:rsidRPr="00BF1EB6" w:rsidRDefault="008D10ED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C8F018A" w14:textId="77777777" w:rsidR="008D10ED" w:rsidRPr="00BF1EB6" w:rsidRDefault="008D10ED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3ACA73" w14:textId="77777777" w:rsidR="008D10ED" w:rsidRPr="00BF1EB6" w:rsidRDefault="008D10ED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10ED" w14:paraId="19DA2AC5" w14:textId="77777777" w:rsidTr="00A821D2">
        <w:tc>
          <w:tcPr>
            <w:tcW w:w="879" w:type="dxa"/>
          </w:tcPr>
          <w:p w14:paraId="5186BC15" w14:textId="77777777" w:rsidR="008D10ED" w:rsidRDefault="008D10ED" w:rsidP="00A821D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EA54AF" w14:textId="77777777" w:rsidR="008D10ED" w:rsidRDefault="008D10ED" w:rsidP="00A821D2">
            <w:r>
              <w:rPr>
                <w:sz w:val="16"/>
                <w:szCs w:val="16"/>
              </w:rPr>
              <w:t>4597</w:t>
            </w:r>
          </w:p>
        </w:tc>
        <w:tc>
          <w:tcPr>
            <w:tcW w:w="517" w:type="dxa"/>
          </w:tcPr>
          <w:p w14:paraId="10BF9C5D" w14:textId="77777777" w:rsidR="008D10ED" w:rsidRDefault="008D10ED" w:rsidP="00A821D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DE46A5" w14:textId="77777777" w:rsidR="008D10ED" w:rsidRDefault="008D10ED" w:rsidP="00A821D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48FDE2" w14:textId="77777777" w:rsidR="008D10ED" w:rsidRDefault="008D10ED" w:rsidP="00A821D2">
            <w:r>
              <w:rPr>
                <w:sz w:val="16"/>
                <w:szCs w:val="16"/>
              </w:rPr>
              <w:t>Big CR to TS 38.133 on performance requirements for R18 NR and MR-DC measurement gaps and measurements without gaps</w:t>
            </w:r>
          </w:p>
        </w:tc>
        <w:tc>
          <w:tcPr>
            <w:tcW w:w="517" w:type="dxa"/>
          </w:tcPr>
          <w:p w14:paraId="7640AE0D" w14:textId="77777777" w:rsidR="008D10ED" w:rsidRDefault="008D10ED" w:rsidP="00A821D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A621898" w14:textId="77777777" w:rsidR="008D10ED" w:rsidRDefault="008D10ED" w:rsidP="00A821D2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0563A0A" w14:textId="77777777" w:rsidR="008D10ED" w:rsidRDefault="008D10ED" w:rsidP="00A821D2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6FD5BA9" w14:textId="77777777" w:rsidR="008D10ED" w:rsidRDefault="008D10ED" w:rsidP="00A821D2">
            <w:r>
              <w:rPr>
                <w:sz w:val="16"/>
                <w:szCs w:val="16"/>
              </w:rPr>
              <w:t>R4-2410375</w:t>
            </w:r>
          </w:p>
        </w:tc>
        <w:tc>
          <w:tcPr>
            <w:tcW w:w="1597" w:type="dxa"/>
          </w:tcPr>
          <w:p w14:paraId="50B24DEA" w14:textId="77777777" w:rsidR="008D10ED" w:rsidRDefault="008D10ED" w:rsidP="00A821D2">
            <w:r>
              <w:rPr>
                <w:sz w:val="16"/>
                <w:szCs w:val="16"/>
              </w:rPr>
              <w:t>MediaTek inc., Intel</w:t>
            </w:r>
          </w:p>
        </w:tc>
        <w:tc>
          <w:tcPr>
            <w:tcW w:w="1122" w:type="dxa"/>
          </w:tcPr>
          <w:p w14:paraId="6363FCF2" w14:textId="77777777" w:rsidR="008D10ED" w:rsidRDefault="008D10ED" w:rsidP="00A821D2">
            <w:r>
              <w:rPr>
                <w:sz w:val="16"/>
                <w:szCs w:val="16"/>
              </w:rPr>
              <w:t>NR_MG_enh2-Perf</w:t>
            </w:r>
          </w:p>
        </w:tc>
        <w:tc>
          <w:tcPr>
            <w:tcW w:w="2323" w:type="dxa"/>
          </w:tcPr>
          <w:p w14:paraId="0DEBC22F" w14:textId="77777777" w:rsidR="008D10ED" w:rsidRDefault="008D10ED" w:rsidP="00A821D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8538A0" w14:textId="77777777" w:rsidR="008D10ED" w:rsidRDefault="008D10ED" w:rsidP="00A821D2">
            <w:pPr>
              <w:rPr>
                <w:sz w:val="16"/>
                <w:szCs w:val="16"/>
              </w:rPr>
            </w:pPr>
          </w:p>
        </w:tc>
      </w:tr>
    </w:tbl>
    <w:p w14:paraId="37A9E287" w14:textId="77777777" w:rsidR="00282848" w:rsidRDefault="00282848" w:rsidP="00282848"/>
    <w:p w14:paraId="32239B1A" w14:textId="77777777" w:rsidR="008D10ED" w:rsidRDefault="008D10ED" w:rsidP="00282848"/>
    <w:p w14:paraId="1CF46AF3" w14:textId="1D70D35D" w:rsidR="00282848" w:rsidRDefault="00294C0A" w:rsidP="00282848">
      <w:pPr>
        <w:pStyle w:val="Heading2"/>
        <w:rPr>
          <w:rFonts w:cs="Arial"/>
          <w:noProof/>
        </w:rPr>
      </w:pPr>
      <w:r w:rsidRPr="00294C0A">
        <w:rPr>
          <w:noProof/>
        </w:rPr>
        <w:t>RP-241439</w:t>
      </w:r>
    </w:p>
    <w:p w14:paraId="67B7AAB1" w14:textId="3C7F1CE7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94C0A" w:rsidRPr="00294C0A">
        <w:rPr>
          <w:rFonts w:ascii="Arial" w:hAnsi="Arial" w:cs="Arial"/>
          <w:b/>
          <w:bCs/>
          <w:sz w:val="18"/>
          <w:szCs w:val="18"/>
        </w:rPr>
        <w:t>RAN4 CRs to Open REL-18 NR or NR+LTE WIs – Batch 9</w:t>
      </w:r>
    </w:p>
    <w:p w14:paraId="0C1C2DE8" w14:textId="0C50B3E0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294C0A">
        <w:rPr>
          <w:rFonts w:ascii="Arial" w:hAnsi="Arial" w:cs="Arial"/>
          <w:b/>
          <w:bCs/>
        </w:rPr>
        <w:t>4.8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E7253" w:rsidRPr="004E535C" w14:paraId="0C547FC6" w14:textId="77777777" w:rsidTr="00A821D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9BDAEEF" w14:textId="77777777" w:rsidR="007E7253" w:rsidRPr="00BF1EB6" w:rsidRDefault="007E7253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ED05AE" w14:textId="77777777" w:rsidR="007E7253" w:rsidRPr="00BF1EB6" w:rsidRDefault="007E7253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FFAB8C" w14:textId="77777777" w:rsidR="007E7253" w:rsidRPr="00BF1EB6" w:rsidRDefault="007E7253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64CA57" w14:textId="77777777" w:rsidR="007E7253" w:rsidRPr="00BF1EB6" w:rsidRDefault="007E7253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B33316" w14:textId="77777777" w:rsidR="007E7253" w:rsidRPr="00BF1EB6" w:rsidRDefault="007E7253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BBB7C5" w14:textId="77777777" w:rsidR="007E7253" w:rsidRPr="00BF1EB6" w:rsidRDefault="007E7253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85E62A" w14:textId="77777777" w:rsidR="007E7253" w:rsidRPr="00BF1EB6" w:rsidRDefault="007E7253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7DBE526" w14:textId="77777777" w:rsidR="007E7253" w:rsidRPr="00BF1EB6" w:rsidRDefault="007E7253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9F2C171" w14:textId="77777777" w:rsidR="007E7253" w:rsidRPr="00BF1EB6" w:rsidRDefault="007E7253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F3CF56" w14:textId="77777777" w:rsidR="007E7253" w:rsidRPr="00BF1EB6" w:rsidRDefault="007E7253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465F46D" w14:textId="77777777" w:rsidR="007E7253" w:rsidRPr="00BF1EB6" w:rsidRDefault="007E7253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5EDFCD" w14:textId="77777777" w:rsidR="007E7253" w:rsidRPr="00BF1EB6" w:rsidRDefault="007E7253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0BC8C05" w14:textId="77777777" w:rsidR="007E7253" w:rsidRPr="00BF1EB6" w:rsidRDefault="007E7253" w:rsidP="00A821D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E7253" w14:paraId="74AA0A11" w14:textId="77777777" w:rsidTr="00A821D2">
        <w:tc>
          <w:tcPr>
            <w:tcW w:w="879" w:type="dxa"/>
          </w:tcPr>
          <w:p w14:paraId="20B68E65" w14:textId="77777777" w:rsidR="007E7253" w:rsidRDefault="007E7253" w:rsidP="00A821D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6818CC4" w14:textId="77777777" w:rsidR="007E7253" w:rsidRDefault="007E7253" w:rsidP="00A821D2">
            <w:r>
              <w:rPr>
                <w:sz w:val="16"/>
                <w:szCs w:val="16"/>
              </w:rPr>
              <w:t>0512</w:t>
            </w:r>
          </w:p>
        </w:tc>
        <w:tc>
          <w:tcPr>
            <w:tcW w:w="517" w:type="dxa"/>
          </w:tcPr>
          <w:p w14:paraId="0301E70A" w14:textId="77777777" w:rsidR="007E7253" w:rsidRDefault="007E7253" w:rsidP="00A821D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092812" w14:textId="77777777" w:rsidR="007E7253" w:rsidRDefault="007E7253" w:rsidP="00A821D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5338A6" w14:textId="77777777" w:rsidR="007E7253" w:rsidRDefault="007E7253" w:rsidP="00A821D2">
            <w:r>
              <w:rPr>
                <w:sz w:val="16"/>
                <w:szCs w:val="16"/>
              </w:rPr>
              <w:t>Big CR for UE advanced receiver performance requirements for MU-MIMO</w:t>
            </w:r>
          </w:p>
        </w:tc>
        <w:tc>
          <w:tcPr>
            <w:tcW w:w="517" w:type="dxa"/>
          </w:tcPr>
          <w:p w14:paraId="78B0F751" w14:textId="77777777" w:rsidR="007E7253" w:rsidRDefault="007E7253" w:rsidP="00A821D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80CD56A" w14:textId="77777777" w:rsidR="007E7253" w:rsidRDefault="007E7253" w:rsidP="00A821D2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F640811" w14:textId="77777777" w:rsidR="007E7253" w:rsidRDefault="007E7253" w:rsidP="00A821D2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B9655BC" w14:textId="77777777" w:rsidR="007E7253" w:rsidRDefault="007E7253" w:rsidP="00A821D2">
            <w:r>
              <w:rPr>
                <w:sz w:val="16"/>
                <w:szCs w:val="16"/>
              </w:rPr>
              <w:t>R4-2407115</w:t>
            </w:r>
          </w:p>
        </w:tc>
        <w:tc>
          <w:tcPr>
            <w:tcW w:w="1597" w:type="dxa"/>
          </w:tcPr>
          <w:p w14:paraId="7163D3CD" w14:textId="77777777" w:rsidR="007E7253" w:rsidRDefault="007E7253" w:rsidP="00A821D2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DC15CC1" w14:textId="77777777" w:rsidR="007E7253" w:rsidRDefault="007E7253" w:rsidP="00A821D2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1E102691" w14:textId="77777777" w:rsidR="007E7253" w:rsidRDefault="007E7253" w:rsidP="00A821D2">
            <w:r>
              <w:rPr>
                <w:sz w:val="16"/>
                <w:szCs w:val="16"/>
              </w:rPr>
              <w:t>3.1 5.1.1.3  5.1.1.4 5.2.2.1.16  5.2.2.2.17  5.2.3.1.16  5.2.3.2.17  A.3.2.1.5 and A.3.2.2.7</w:t>
            </w:r>
          </w:p>
        </w:tc>
        <w:tc>
          <w:tcPr>
            <w:tcW w:w="998" w:type="dxa"/>
          </w:tcPr>
          <w:p w14:paraId="6CA442F8" w14:textId="77777777" w:rsidR="007E7253" w:rsidRDefault="007E7253" w:rsidP="00A821D2">
            <w:r>
              <w:rPr>
                <w:sz w:val="16"/>
                <w:szCs w:val="16"/>
              </w:rPr>
              <w:t xml:space="preserve">TS/TR ... CR ... ; TS/TR 38.521-4 CR ... ; TS/TR ... CR ... </w:t>
            </w:r>
          </w:p>
        </w:tc>
      </w:tr>
      <w:tr w:rsidR="007E7253" w14:paraId="4F9E9AF5" w14:textId="77777777" w:rsidTr="00A821D2">
        <w:tc>
          <w:tcPr>
            <w:tcW w:w="879" w:type="dxa"/>
          </w:tcPr>
          <w:p w14:paraId="3A51369F" w14:textId="77777777" w:rsidR="007E7253" w:rsidRDefault="007E7253" w:rsidP="00A821D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8A942C2" w14:textId="77777777" w:rsidR="007E7253" w:rsidRDefault="007E7253" w:rsidP="00A821D2">
            <w:r>
              <w:rPr>
                <w:sz w:val="16"/>
                <w:szCs w:val="16"/>
              </w:rPr>
              <w:t>0553</w:t>
            </w:r>
          </w:p>
        </w:tc>
        <w:tc>
          <w:tcPr>
            <w:tcW w:w="517" w:type="dxa"/>
          </w:tcPr>
          <w:p w14:paraId="7072F3E0" w14:textId="77777777" w:rsidR="007E7253" w:rsidRDefault="007E7253" w:rsidP="00A821D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02CBB2" w14:textId="77777777" w:rsidR="007E7253" w:rsidRDefault="007E7253" w:rsidP="00A821D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4D0DC1" w14:textId="77777777" w:rsidR="007E7253" w:rsidRDefault="007E7253" w:rsidP="00A821D2">
            <w:r>
              <w:rPr>
                <w:sz w:val="16"/>
                <w:szCs w:val="16"/>
              </w:rPr>
              <w:t>[NR_demod_enh3-Perf] CR for 38.101-4: Add applicability of requirements for PDSCH requirements with link Adapation.</w:t>
            </w:r>
          </w:p>
        </w:tc>
        <w:tc>
          <w:tcPr>
            <w:tcW w:w="517" w:type="dxa"/>
          </w:tcPr>
          <w:p w14:paraId="421597C1" w14:textId="77777777" w:rsidR="007E7253" w:rsidRDefault="007E7253" w:rsidP="00A821D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6B9D81" w14:textId="77777777" w:rsidR="007E7253" w:rsidRDefault="007E7253" w:rsidP="00A821D2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8864843" w14:textId="77777777" w:rsidR="007E7253" w:rsidRDefault="007E7253" w:rsidP="00A821D2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28F097B" w14:textId="77777777" w:rsidR="007E7253" w:rsidRDefault="007E7253" w:rsidP="00A821D2">
            <w:r>
              <w:rPr>
                <w:sz w:val="16"/>
                <w:szCs w:val="16"/>
              </w:rPr>
              <w:t>R4-2409995</w:t>
            </w:r>
          </w:p>
        </w:tc>
        <w:tc>
          <w:tcPr>
            <w:tcW w:w="1597" w:type="dxa"/>
          </w:tcPr>
          <w:p w14:paraId="046B970B" w14:textId="77777777" w:rsidR="007E7253" w:rsidRDefault="007E7253" w:rsidP="00A821D2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E8E2EEE" w14:textId="77777777" w:rsidR="007E7253" w:rsidRDefault="007E7253" w:rsidP="00A821D2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1FAB2134" w14:textId="77777777" w:rsidR="007E7253" w:rsidRDefault="007E7253" w:rsidP="00A821D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2578F9" w14:textId="77777777" w:rsidR="007E7253" w:rsidRDefault="007E7253" w:rsidP="00A821D2">
            <w:pPr>
              <w:rPr>
                <w:sz w:val="16"/>
                <w:szCs w:val="16"/>
              </w:rPr>
            </w:pPr>
          </w:p>
        </w:tc>
      </w:tr>
      <w:tr w:rsidR="007E7253" w14:paraId="3C2F92BA" w14:textId="77777777" w:rsidTr="00A821D2">
        <w:tc>
          <w:tcPr>
            <w:tcW w:w="879" w:type="dxa"/>
          </w:tcPr>
          <w:p w14:paraId="12AB932F" w14:textId="77777777" w:rsidR="007E7253" w:rsidRDefault="007E7253" w:rsidP="00A821D2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5B3A24F3" w14:textId="77777777" w:rsidR="007E7253" w:rsidRDefault="007E7253" w:rsidP="00A821D2">
            <w:r>
              <w:rPr>
                <w:sz w:val="16"/>
                <w:szCs w:val="16"/>
              </w:rPr>
              <w:t>0162</w:t>
            </w:r>
          </w:p>
        </w:tc>
        <w:tc>
          <w:tcPr>
            <w:tcW w:w="517" w:type="dxa"/>
          </w:tcPr>
          <w:p w14:paraId="60A864ED" w14:textId="77777777" w:rsidR="007E7253" w:rsidRDefault="007E7253" w:rsidP="00A821D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34D275" w14:textId="77777777" w:rsidR="007E7253" w:rsidRDefault="007E7253" w:rsidP="00A821D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7A9DBC" w14:textId="77777777" w:rsidR="007E7253" w:rsidRDefault="007E7253" w:rsidP="00A821D2">
            <w:r>
              <w:rPr>
                <w:sz w:val="16"/>
                <w:szCs w:val="16"/>
              </w:rPr>
              <w:t>Clarification of release independence requirements for intra-cell inter-user interference cases</w:t>
            </w:r>
          </w:p>
        </w:tc>
        <w:tc>
          <w:tcPr>
            <w:tcW w:w="517" w:type="dxa"/>
          </w:tcPr>
          <w:p w14:paraId="7B01F6DB" w14:textId="77777777" w:rsidR="007E7253" w:rsidRDefault="007E7253" w:rsidP="00A821D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682D4B" w14:textId="77777777" w:rsidR="007E7253" w:rsidRDefault="007E7253" w:rsidP="00A821D2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89E4D51" w14:textId="77777777" w:rsidR="007E7253" w:rsidRDefault="007E7253" w:rsidP="00A821D2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C0909AC" w14:textId="77777777" w:rsidR="007E7253" w:rsidRDefault="007E7253" w:rsidP="00A821D2">
            <w:r>
              <w:rPr>
                <w:sz w:val="16"/>
                <w:szCs w:val="16"/>
              </w:rPr>
              <w:t>R4-2407245</w:t>
            </w:r>
          </w:p>
        </w:tc>
        <w:tc>
          <w:tcPr>
            <w:tcW w:w="1597" w:type="dxa"/>
          </w:tcPr>
          <w:p w14:paraId="11C4DEE2" w14:textId="77777777" w:rsidR="007E7253" w:rsidRDefault="007E7253" w:rsidP="00A821D2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8A73DF2" w14:textId="77777777" w:rsidR="007E7253" w:rsidRDefault="007E7253" w:rsidP="00A821D2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53004F72" w14:textId="77777777" w:rsidR="007E7253" w:rsidRDefault="007E7253" w:rsidP="00A821D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F49CC8" w14:textId="77777777" w:rsidR="007E7253" w:rsidRDefault="007E7253" w:rsidP="00A821D2">
            <w:pPr>
              <w:rPr>
                <w:sz w:val="16"/>
                <w:szCs w:val="16"/>
              </w:rPr>
            </w:pPr>
          </w:p>
        </w:tc>
      </w:tr>
      <w:tr w:rsidR="007E7253" w14:paraId="6308FF2E" w14:textId="77777777" w:rsidTr="00A821D2">
        <w:tc>
          <w:tcPr>
            <w:tcW w:w="879" w:type="dxa"/>
          </w:tcPr>
          <w:p w14:paraId="081CBCE5" w14:textId="77777777" w:rsidR="007E7253" w:rsidRDefault="007E7253" w:rsidP="00A821D2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51875011" w14:textId="77777777" w:rsidR="007E7253" w:rsidRDefault="007E7253" w:rsidP="00A821D2"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</w:tcPr>
          <w:p w14:paraId="4F1782D4" w14:textId="77777777" w:rsidR="007E7253" w:rsidRDefault="007E7253" w:rsidP="00A821D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02D302" w14:textId="77777777" w:rsidR="007E7253" w:rsidRDefault="007E7253" w:rsidP="00A821D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65E552" w14:textId="77777777" w:rsidR="007E7253" w:rsidRDefault="007E7253" w:rsidP="00A821D2">
            <w:r>
              <w:rPr>
                <w:sz w:val="16"/>
                <w:szCs w:val="16"/>
              </w:rPr>
              <w:t>Clarification of release independence requirements for intra-cell inter-user interference cases</w:t>
            </w:r>
          </w:p>
        </w:tc>
        <w:tc>
          <w:tcPr>
            <w:tcW w:w="517" w:type="dxa"/>
          </w:tcPr>
          <w:p w14:paraId="5F1B3C5A" w14:textId="77777777" w:rsidR="007E7253" w:rsidRDefault="007E7253" w:rsidP="00A821D2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E72010" w14:textId="77777777" w:rsidR="007E7253" w:rsidRDefault="007E7253" w:rsidP="00A821D2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7C5D7B5" w14:textId="77777777" w:rsidR="007E7253" w:rsidRDefault="007E7253" w:rsidP="00A821D2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BF1290D" w14:textId="77777777" w:rsidR="007E7253" w:rsidRDefault="007E7253" w:rsidP="00A821D2">
            <w:r>
              <w:rPr>
                <w:sz w:val="16"/>
                <w:szCs w:val="16"/>
              </w:rPr>
              <w:t>R4-2407246</w:t>
            </w:r>
          </w:p>
        </w:tc>
        <w:tc>
          <w:tcPr>
            <w:tcW w:w="1597" w:type="dxa"/>
          </w:tcPr>
          <w:p w14:paraId="5DC09995" w14:textId="77777777" w:rsidR="007E7253" w:rsidRDefault="007E7253" w:rsidP="00A821D2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0D0DC5E" w14:textId="77777777" w:rsidR="007E7253" w:rsidRDefault="007E7253" w:rsidP="00A821D2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27A2E9ED" w14:textId="77777777" w:rsidR="007E7253" w:rsidRDefault="007E7253" w:rsidP="00A821D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F4F287" w14:textId="77777777" w:rsidR="007E7253" w:rsidRDefault="007E7253" w:rsidP="00A821D2">
            <w:pPr>
              <w:rPr>
                <w:sz w:val="16"/>
                <w:szCs w:val="16"/>
              </w:rPr>
            </w:pPr>
          </w:p>
        </w:tc>
      </w:tr>
      <w:tr w:rsidR="007E7253" w14:paraId="69E2E009" w14:textId="77777777" w:rsidTr="00A821D2">
        <w:tc>
          <w:tcPr>
            <w:tcW w:w="879" w:type="dxa"/>
          </w:tcPr>
          <w:p w14:paraId="6B327541" w14:textId="77777777" w:rsidR="007E7253" w:rsidRDefault="007E7253" w:rsidP="00A821D2">
            <w:r>
              <w:rPr>
                <w:sz w:val="16"/>
                <w:szCs w:val="16"/>
              </w:rPr>
              <w:t>38.878</w:t>
            </w:r>
          </w:p>
        </w:tc>
        <w:tc>
          <w:tcPr>
            <w:tcW w:w="637" w:type="dxa"/>
          </w:tcPr>
          <w:p w14:paraId="09C92DE3" w14:textId="77777777" w:rsidR="007E7253" w:rsidRDefault="007E7253" w:rsidP="00A821D2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05F206E7" w14:textId="77777777" w:rsidR="007E7253" w:rsidRDefault="007E7253" w:rsidP="00A821D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FF908E" w14:textId="77777777" w:rsidR="007E7253" w:rsidRDefault="007E7253" w:rsidP="00A821D2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5959BF" w14:textId="77777777" w:rsidR="007E7253" w:rsidRDefault="007E7253" w:rsidP="00A821D2">
            <w:r>
              <w:rPr>
                <w:sz w:val="16"/>
                <w:szCs w:val="16"/>
              </w:rPr>
              <w:t>Correction on the required information analysis for advanced receiver for MU-MIMO</w:t>
            </w:r>
          </w:p>
        </w:tc>
        <w:tc>
          <w:tcPr>
            <w:tcW w:w="517" w:type="dxa"/>
          </w:tcPr>
          <w:p w14:paraId="19D4DD24" w14:textId="77777777" w:rsidR="007E7253" w:rsidRDefault="007E7253" w:rsidP="00A821D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345F02" w14:textId="77777777" w:rsidR="007E7253" w:rsidRDefault="007E7253" w:rsidP="00A821D2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22D9AA7" w14:textId="77777777" w:rsidR="007E7253" w:rsidRDefault="007E7253" w:rsidP="00A821D2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A92EB15" w14:textId="77777777" w:rsidR="007E7253" w:rsidRDefault="007E7253" w:rsidP="00A821D2">
            <w:r>
              <w:rPr>
                <w:sz w:val="16"/>
                <w:szCs w:val="16"/>
              </w:rPr>
              <w:t>R4-2407117</w:t>
            </w:r>
          </w:p>
        </w:tc>
        <w:tc>
          <w:tcPr>
            <w:tcW w:w="1597" w:type="dxa"/>
          </w:tcPr>
          <w:p w14:paraId="51516C8E" w14:textId="77777777" w:rsidR="007E7253" w:rsidRDefault="007E7253" w:rsidP="00A821D2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3BBE5AF4" w14:textId="77777777" w:rsidR="007E7253" w:rsidRDefault="007E7253" w:rsidP="00A821D2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10B4148A" w14:textId="77777777" w:rsidR="007E7253" w:rsidRDefault="007E7253" w:rsidP="00A821D2">
            <w:r>
              <w:rPr>
                <w:sz w:val="16"/>
                <w:szCs w:val="16"/>
              </w:rPr>
              <w:t>4.3</w:t>
            </w:r>
          </w:p>
        </w:tc>
        <w:tc>
          <w:tcPr>
            <w:tcW w:w="998" w:type="dxa"/>
          </w:tcPr>
          <w:p w14:paraId="6784BA10" w14:textId="77777777" w:rsidR="007E7253" w:rsidRDefault="007E7253" w:rsidP="00A821D2">
            <w:r>
              <w:rPr>
                <w:sz w:val="16"/>
                <w:szCs w:val="16"/>
              </w:rPr>
              <w:t xml:space="preserve">TS/TR ... CR ... ; TS/TR …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3019DC72" w14:textId="77777777" w:rsidR="00282848" w:rsidRDefault="00282848" w:rsidP="00282848"/>
    <w:p w14:paraId="6B2ADFF9" w14:textId="77777777" w:rsidR="00282848" w:rsidRDefault="00282848" w:rsidP="00282848"/>
    <w:p w14:paraId="66DF3623" w14:textId="56F960E9" w:rsidR="00282848" w:rsidRDefault="00C8408A" w:rsidP="00282848">
      <w:pPr>
        <w:pStyle w:val="Heading2"/>
        <w:rPr>
          <w:rFonts w:cs="Arial"/>
          <w:noProof/>
        </w:rPr>
      </w:pPr>
      <w:r w:rsidRPr="00C8408A">
        <w:rPr>
          <w:noProof/>
        </w:rPr>
        <w:t>RP-241440</w:t>
      </w:r>
    </w:p>
    <w:p w14:paraId="1C2CBF19" w14:textId="46C4678E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C8408A" w:rsidRPr="00C8408A">
        <w:rPr>
          <w:rFonts w:ascii="Arial" w:hAnsi="Arial" w:cs="Arial"/>
          <w:b/>
          <w:bCs/>
          <w:sz w:val="18"/>
          <w:szCs w:val="18"/>
        </w:rPr>
        <w:t>RAN4 CRs to Open REL-18 NR or NR+LTE WIs – Batch 10</w:t>
      </w:r>
    </w:p>
    <w:p w14:paraId="7BABE883" w14:textId="4C4B27F4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C8408A">
        <w:rPr>
          <w:rFonts w:ascii="Arial" w:hAnsi="Arial" w:cs="Arial"/>
          <w:b/>
          <w:bCs/>
        </w:rPr>
        <w:t>4.9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D21A7" w:rsidRPr="004E535C" w14:paraId="3B3AFC35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EC52386" w14:textId="77777777" w:rsidR="004D21A7" w:rsidRPr="00BF1EB6" w:rsidRDefault="004D21A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F0B448" w14:textId="77777777" w:rsidR="004D21A7" w:rsidRPr="00BF1EB6" w:rsidRDefault="004D21A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40F783" w14:textId="77777777" w:rsidR="004D21A7" w:rsidRPr="00BF1EB6" w:rsidRDefault="004D21A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642FC2" w14:textId="77777777" w:rsidR="004D21A7" w:rsidRPr="00BF1EB6" w:rsidRDefault="004D21A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5891724" w14:textId="77777777" w:rsidR="004D21A7" w:rsidRPr="00BF1EB6" w:rsidRDefault="004D21A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49AF0C" w14:textId="77777777" w:rsidR="004D21A7" w:rsidRPr="00BF1EB6" w:rsidRDefault="004D21A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CD3993" w14:textId="77777777" w:rsidR="004D21A7" w:rsidRPr="00BF1EB6" w:rsidRDefault="004D21A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C268A8E" w14:textId="77777777" w:rsidR="004D21A7" w:rsidRPr="00BF1EB6" w:rsidRDefault="004D21A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9E2E60" w14:textId="77777777" w:rsidR="004D21A7" w:rsidRPr="00BF1EB6" w:rsidRDefault="004D21A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865C29D" w14:textId="77777777" w:rsidR="004D21A7" w:rsidRPr="00BF1EB6" w:rsidRDefault="004D21A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2E7BB2E" w14:textId="77777777" w:rsidR="004D21A7" w:rsidRPr="00BF1EB6" w:rsidRDefault="004D21A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F04ABC0" w14:textId="77777777" w:rsidR="004D21A7" w:rsidRPr="00BF1EB6" w:rsidRDefault="004D21A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13DCF01" w14:textId="77777777" w:rsidR="004D21A7" w:rsidRPr="00BF1EB6" w:rsidRDefault="004D21A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D21A7" w14:paraId="1C439602" w14:textId="77777777" w:rsidTr="005A3B61">
        <w:tc>
          <w:tcPr>
            <w:tcW w:w="879" w:type="dxa"/>
          </w:tcPr>
          <w:p w14:paraId="60EA427D" w14:textId="77777777" w:rsidR="004D21A7" w:rsidRDefault="004D21A7" w:rsidP="005A3B61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1605946C" w14:textId="77777777" w:rsidR="004D21A7" w:rsidRDefault="004D21A7" w:rsidP="005A3B61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14:paraId="6F1BB2FF" w14:textId="77777777" w:rsidR="004D21A7" w:rsidRDefault="004D21A7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AED095" w14:textId="77777777" w:rsidR="004D21A7" w:rsidRDefault="004D21A7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84A5FE" w14:textId="77777777" w:rsidR="004D21A7" w:rsidRDefault="004D21A7" w:rsidP="005A3B61">
            <w:r>
              <w:rPr>
                <w:sz w:val="16"/>
                <w:szCs w:val="16"/>
              </w:rPr>
              <w:t>CR to 38.151 on MIMO OTA performance requirements</w:t>
            </w:r>
          </w:p>
        </w:tc>
        <w:tc>
          <w:tcPr>
            <w:tcW w:w="517" w:type="dxa"/>
          </w:tcPr>
          <w:p w14:paraId="28E0CE27" w14:textId="77777777" w:rsidR="004D21A7" w:rsidRDefault="004D21A7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516F94" w14:textId="77777777" w:rsidR="004D21A7" w:rsidRDefault="004D21A7" w:rsidP="005A3B61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632708E" w14:textId="77777777" w:rsidR="004D21A7" w:rsidRDefault="004D21A7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814F817" w14:textId="77777777" w:rsidR="004D21A7" w:rsidRDefault="004D21A7" w:rsidP="005A3B61">
            <w:r>
              <w:rPr>
                <w:sz w:val="16"/>
                <w:szCs w:val="16"/>
              </w:rPr>
              <w:t>R4-2409923</w:t>
            </w:r>
          </w:p>
        </w:tc>
        <w:tc>
          <w:tcPr>
            <w:tcW w:w="1597" w:type="dxa"/>
          </w:tcPr>
          <w:p w14:paraId="277E519D" w14:textId="77777777" w:rsidR="004D21A7" w:rsidRDefault="004D21A7" w:rsidP="005A3B61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40DC3E9" w14:textId="77777777" w:rsidR="004D21A7" w:rsidRDefault="004D21A7" w:rsidP="005A3B61">
            <w:r>
              <w:rPr>
                <w:sz w:val="16"/>
                <w:szCs w:val="16"/>
              </w:rPr>
              <w:t>NR_MIMO_OTA_enh-Perf</w:t>
            </w:r>
          </w:p>
        </w:tc>
        <w:tc>
          <w:tcPr>
            <w:tcW w:w="2323" w:type="dxa"/>
          </w:tcPr>
          <w:p w14:paraId="0F218D40" w14:textId="77777777" w:rsidR="004D21A7" w:rsidRDefault="004D21A7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348E4B" w14:textId="77777777" w:rsidR="004D21A7" w:rsidRDefault="004D21A7" w:rsidP="005A3B61">
            <w:pPr>
              <w:rPr>
                <w:sz w:val="16"/>
                <w:szCs w:val="16"/>
              </w:rPr>
            </w:pPr>
          </w:p>
        </w:tc>
      </w:tr>
    </w:tbl>
    <w:p w14:paraId="0D03DFE8" w14:textId="77777777" w:rsidR="00282848" w:rsidRDefault="00282848" w:rsidP="00282848"/>
    <w:p w14:paraId="68B17390" w14:textId="77777777" w:rsidR="00282848" w:rsidRDefault="00282848" w:rsidP="00282848"/>
    <w:p w14:paraId="7AAB428F" w14:textId="60D94A9B" w:rsidR="00282848" w:rsidRDefault="002C46CB" w:rsidP="00282848">
      <w:pPr>
        <w:pStyle w:val="Heading2"/>
        <w:rPr>
          <w:rFonts w:cs="Arial"/>
          <w:noProof/>
        </w:rPr>
      </w:pPr>
      <w:r w:rsidRPr="002C46CB">
        <w:rPr>
          <w:noProof/>
        </w:rPr>
        <w:t>RP-241441</w:t>
      </w:r>
    </w:p>
    <w:p w14:paraId="172573B1" w14:textId="74333670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C46CB" w:rsidRPr="002C46CB">
        <w:rPr>
          <w:rFonts w:ascii="Arial" w:hAnsi="Arial" w:cs="Arial"/>
          <w:b/>
          <w:bCs/>
          <w:sz w:val="18"/>
          <w:szCs w:val="18"/>
        </w:rPr>
        <w:t>RAN4 CRs to Open REL-18 NR or NR+LTE WIs – Batch 11</w:t>
      </w:r>
    </w:p>
    <w:p w14:paraId="12D41E00" w14:textId="5FAA4D6C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2C46CB">
        <w:rPr>
          <w:rFonts w:ascii="Arial" w:hAnsi="Arial" w:cs="Arial"/>
          <w:b/>
          <w:bCs/>
        </w:rPr>
        <w:t>4.10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66F69" w:rsidRPr="004E535C" w14:paraId="47FA790B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7F281C8" w14:textId="77777777" w:rsidR="00366F69" w:rsidRPr="00BF1EB6" w:rsidRDefault="00366F6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69B126" w14:textId="77777777" w:rsidR="00366F69" w:rsidRPr="00BF1EB6" w:rsidRDefault="00366F6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BDA9F7" w14:textId="77777777" w:rsidR="00366F69" w:rsidRPr="00BF1EB6" w:rsidRDefault="00366F6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2E342F" w14:textId="77777777" w:rsidR="00366F69" w:rsidRPr="00BF1EB6" w:rsidRDefault="00366F6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94C58C" w14:textId="77777777" w:rsidR="00366F69" w:rsidRPr="00BF1EB6" w:rsidRDefault="00366F6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6B3080" w14:textId="77777777" w:rsidR="00366F69" w:rsidRPr="00BF1EB6" w:rsidRDefault="00366F6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307186" w14:textId="77777777" w:rsidR="00366F69" w:rsidRPr="00BF1EB6" w:rsidRDefault="00366F6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E7FDF0C" w14:textId="77777777" w:rsidR="00366F69" w:rsidRPr="00BF1EB6" w:rsidRDefault="00366F6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A9CA022" w14:textId="77777777" w:rsidR="00366F69" w:rsidRPr="00BF1EB6" w:rsidRDefault="00366F6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5B80ADA" w14:textId="77777777" w:rsidR="00366F69" w:rsidRPr="00BF1EB6" w:rsidRDefault="00366F6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850027" w14:textId="77777777" w:rsidR="00366F69" w:rsidRPr="00BF1EB6" w:rsidRDefault="00366F6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9637911" w14:textId="77777777" w:rsidR="00366F69" w:rsidRPr="00BF1EB6" w:rsidRDefault="00366F6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8282AB0" w14:textId="77777777" w:rsidR="00366F69" w:rsidRPr="00BF1EB6" w:rsidRDefault="00366F6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66F69" w14:paraId="4DD22741" w14:textId="77777777" w:rsidTr="005A3B61">
        <w:tc>
          <w:tcPr>
            <w:tcW w:w="879" w:type="dxa"/>
          </w:tcPr>
          <w:p w14:paraId="6F0267B8" w14:textId="77777777" w:rsidR="00366F69" w:rsidRDefault="00366F69" w:rsidP="005A3B61"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 w14:paraId="4A51FE0C" w14:textId="77777777" w:rsidR="00366F69" w:rsidRDefault="00366F69" w:rsidP="005A3B61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468BE41B" w14:textId="77777777" w:rsidR="00366F69" w:rsidRDefault="00366F69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BAC02A" w14:textId="77777777" w:rsidR="00366F69" w:rsidRDefault="00366F69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6AFBBA" w14:textId="77777777" w:rsidR="00366F69" w:rsidRDefault="00366F69" w:rsidP="005A3B61">
            <w:r>
              <w:rPr>
                <w:sz w:val="16"/>
                <w:szCs w:val="16"/>
              </w:rPr>
              <w:t>CR to TS38.161 on PC3 scaling of the TRP requirement</w:t>
            </w:r>
          </w:p>
        </w:tc>
        <w:tc>
          <w:tcPr>
            <w:tcW w:w="517" w:type="dxa"/>
          </w:tcPr>
          <w:p w14:paraId="3547DAC6" w14:textId="77777777" w:rsidR="00366F69" w:rsidRDefault="00366F69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A0AD5B" w14:textId="77777777" w:rsidR="00366F69" w:rsidRDefault="00366F69" w:rsidP="005A3B61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F274437" w14:textId="77777777" w:rsidR="00366F69" w:rsidRDefault="00366F69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070C8C0" w14:textId="77777777" w:rsidR="00366F69" w:rsidRDefault="00366F69" w:rsidP="005A3B61">
            <w:r>
              <w:rPr>
                <w:sz w:val="16"/>
                <w:szCs w:val="16"/>
              </w:rPr>
              <w:t>R4-2409905</w:t>
            </w:r>
          </w:p>
        </w:tc>
        <w:tc>
          <w:tcPr>
            <w:tcW w:w="1597" w:type="dxa"/>
          </w:tcPr>
          <w:p w14:paraId="71D22E43" w14:textId="77777777" w:rsidR="00366F69" w:rsidRDefault="00366F69" w:rsidP="005A3B61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745A93E" w14:textId="77777777" w:rsidR="00366F69" w:rsidRDefault="00366F69" w:rsidP="005A3B61">
            <w:r>
              <w:rPr>
                <w:sz w:val="16"/>
                <w:szCs w:val="16"/>
              </w:rPr>
              <w:t>NR_FR1_TRP_TRS_enh-Perf</w:t>
            </w:r>
          </w:p>
        </w:tc>
        <w:tc>
          <w:tcPr>
            <w:tcW w:w="2323" w:type="dxa"/>
          </w:tcPr>
          <w:p w14:paraId="367A6E64" w14:textId="77777777" w:rsidR="00366F69" w:rsidRDefault="00366F69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E9B504" w14:textId="77777777" w:rsidR="00366F69" w:rsidRDefault="00366F69" w:rsidP="005A3B61">
            <w:pPr>
              <w:rPr>
                <w:sz w:val="16"/>
                <w:szCs w:val="16"/>
              </w:rPr>
            </w:pPr>
          </w:p>
        </w:tc>
      </w:tr>
      <w:tr w:rsidR="00366F69" w14:paraId="40E4F11B" w14:textId="77777777" w:rsidTr="005A3B61">
        <w:tc>
          <w:tcPr>
            <w:tcW w:w="879" w:type="dxa"/>
          </w:tcPr>
          <w:p w14:paraId="1238C96C" w14:textId="77777777" w:rsidR="00366F69" w:rsidRDefault="00366F69" w:rsidP="005A3B61"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 w14:paraId="279401C9" w14:textId="77777777" w:rsidR="00366F69" w:rsidRDefault="00366F69" w:rsidP="005A3B61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741555C8" w14:textId="77777777" w:rsidR="00366F69" w:rsidRDefault="00366F69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88CAB8" w14:textId="77777777" w:rsidR="00366F69" w:rsidRDefault="00366F69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D5F8CB" w14:textId="77777777" w:rsidR="00366F69" w:rsidRDefault="00366F69" w:rsidP="005A3B61">
            <w:r>
              <w:rPr>
                <w:sz w:val="16"/>
                <w:szCs w:val="16"/>
              </w:rPr>
              <w:t>CR on preliminary MU alignment</w:t>
            </w:r>
          </w:p>
        </w:tc>
        <w:tc>
          <w:tcPr>
            <w:tcW w:w="517" w:type="dxa"/>
          </w:tcPr>
          <w:p w14:paraId="56B658A4" w14:textId="77777777" w:rsidR="00366F69" w:rsidRDefault="00366F69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735DB3" w14:textId="77777777" w:rsidR="00366F69" w:rsidRDefault="00366F69" w:rsidP="005A3B61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0DE78DD" w14:textId="77777777" w:rsidR="00366F69" w:rsidRDefault="00366F69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1CF9225" w14:textId="77777777" w:rsidR="00366F69" w:rsidRDefault="00366F69" w:rsidP="005A3B61">
            <w:r>
              <w:rPr>
                <w:sz w:val="16"/>
                <w:szCs w:val="16"/>
              </w:rPr>
              <w:t>R4-2409775</w:t>
            </w:r>
          </w:p>
        </w:tc>
        <w:tc>
          <w:tcPr>
            <w:tcW w:w="1597" w:type="dxa"/>
          </w:tcPr>
          <w:p w14:paraId="232689CF" w14:textId="77777777" w:rsidR="00366F69" w:rsidRDefault="00366F69" w:rsidP="005A3B61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881810D" w14:textId="77777777" w:rsidR="00366F69" w:rsidRDefault="00366F69" w:rsidP="005A3B61">
            <w:r>
              <w:rPr>
                <w:sz w:val="16"/>
                <w:szCs w:val="16"/>
              </w:rPr>
              <w:t>NR_FR1_TRP_TRS_enh-Perf</w:t>
            </w:r>
          </w:p>
        </w:tc>
        <w:tc>
          <w:tcPr>
            <w:tcW w:w="2323" w:type="dxa"/>
          </w:tcPr>
          <w:p w14:paraId="3B4081B3" w14:textId="77777777" w:rsidR="00366F69" w:rsidRDefault="00366F69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BC8FC9" w14:textId="77777777" w:rsidR="00366F69" w:rsidRDefault="00366F69" w:rsidP="005A3B61">
            <w:pPr>
              <w:rPr>
                <w:sz w:val="16"/>
                <w:szCs w:val="16"/>
              </w:rPr>
            </w:pPr>
          </w:p>
        </w:tc>
      </w:tr>
      <w:tr w:rsidR="00366F69" w14:paraId="736464C8" w14:textId="77777777" w:rsidTr="005A3B61">
        <w:tc>
          <w:tcPr>
            <w:tcW w:w="879" w:type="dxa"/>
          </w:tcPr>
          <w:p w14:paraId="2A025F8B" w14:textId="77777777" w:rsidR="00366F69" w:rsidRDefault="00366F69" w:rsidP="005A3B61"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 w14:paraId="38181CF5" w14:textId="77777777" w:rsidR="00366F69" w:rsidRDefault="00366F69" w:rsidP="005A3B61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101BA518" w14:textId="77777777" w:rsidR="00366F69" w:rsidRDefault="00366F69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994524" w14:textId="77777777" w:rsidR="00366F69" w:rsidRDefault="00366F69" w:rsidP="005A3B61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FE2B22" w14:textId="77777777" w:rsidR="00366F69" w:rsidRDefault="00366F69" w:rsidP="005A3B61">
            <w:r>
              <w:rPr>
                <w:sz w:val="16"/>
                <w:szCs w:val="16"/>
              </w:rPr>
              <w:t>CR on preliminary MU alignment</w:t>
            </w:r>
          </w:p>
        </w:tc>
        <w:tc>
          <w:tcPr>
            <w:tcW w:w="517" w:type="dxa"/>
          </w:tcPr>
          <w:p w14:paraId="02C95B8C" w14:textId="77777777" w:rsidR="00366F69" w:rsidRDefault="00366F69" w:rsidP="005A3B61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C9B313" w14:textId="77777777" w:rsidR="00366F69" w:rsidRDefault="00366F69" w:rsidP="005A3B61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1E78FA3" w14:textId="77777777" w:rsidR="00366F69" w:rsidRDefault="00366F69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B7E1F61" w14:textId="77777777" w:rsidR="00366F69" w:rsidRDefault="00366F69" w:rsidP="005A3B61">
            <w:r>
              <w:rPr>
                <w:sz w:val="16"/>
                <w:szCs w:val="16"/>
              </w:rPr>
              <w:t>R4-2409776</w:t>
            </w:r>
          </w:p>
        </w:tc>
        <w:tc>
          <w:tcPr>
            <w:tcW w:w="1597" w:type="dxa"/>
          </w:tcPr>
          <w:p w14:paraId="50867CCB" w14:textId="77777777" w:rsidR="00366F69" w:rsidRDefault="00366F69" w:rsidP="005A3B61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26E4632" w14:textId="77777777" w:rsidR="00366F69" w:rsidRDefault="00366F69" w:rsidP="005A3B61">
            <w:r>
              <w:rPr>
                <w:sz w:val="16"/>
                <w:szCs w:val="16"/>
              </w:rPr>
              <w:t>NR_FR1_TRP_TRS_enh-Perf</w:t>
            </w:r>
          </w:p>
        </w:tc>
        <w:tc>
          <w:tcPr>
            <w:tcW w:w="2323" w:type="dxa"/>
          </w:tcPr>
          <w:p w14:paraId="6B87CCD2" w14:textId="77777777" w:rsidR="00366F69" w:rsidRDefault="00366F69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C97A44" w14:textId="77777777" w:rsidR="00366F69" w:rsidRDefault="00366F69" w:rsidP="005A3B61">
            <w:pPr>
              <w:rPr>
                <w:sz w:val="16"/>
                <w:szCs w:val="16"/>
              </w:rPr>
            </w:pPr>
          </w:p>
        </w:tc>
      </w:tr>
      <w:tr w:rsidR="00366F69" w14:paraId="2F07DCA8" w14:textId="77777777" w:rsidTr="005A3B61">
        <w:tc>
          <w:tcPr>
            <w:tcW w:w="879" w:type="dxa"/>
          </w:tcPr>
          <w:p w14:paraId="6D7B43F1" w14:textId="77777777" w:rsidR="00366F69" w:rsidRDefault="00366F69" w:rsidP="005A3B61">
            <w:r>
              <w:rPr>
                <w:sz w:val="16"/>
                <w:szCs w:val="16"/>
              </w:rPr>
              <w:lastRenderedPageBreak/>
              <w:t>38.870</w:t>
            </w:r>
          </w:p>
        </w:tc>
        <w:tc>
          <w:tcPr>
            <w:tcW w:w="637" w:type="dxa"/>
          </w:tcPr>
          <w:p w14:paraId="2CEA54FC" w14:textId="77777777" w:rsidR="00366F69" w:rsidRDefault="00366F69" w:rsidP="005A3B61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34CB18B2" w14:textId="77777777" w:rsidR="00366F69" w:rsidRDefault="00366F69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7F33A3" w14:textId="77777777" w:rsidR="00366F69" w:rsidRDefault="00366F69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ECDF4A" w14:textId="77777777" w:rsidR="00366F69" w:rsidRDefault="00366F69" w:rsidP="005A3B61">
            <w:r>
              <w:rPr>
                <w:sz w:val="16"/>
                <w:szCs w:val="16"/>
              </w:rPr>
              <w:t>CR to TR38.870 on CBW scaling of the TRS requirement</w:t>
            </w:r>
          </w:p>
        </w:tc>
        <w:tc>
          <w:tcPr>
            <w:tcW w:w="517" w:type="dxa"/>
          </w:tcPr>
          <w:p w14:paraId="3A3EE317" w14:textId="77777777" w:rsidR="00366F69" w:rsidRDefault="00366F69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9AAE98" w14:textId="77777777" w:rsidR="00366F69" w:rsidRDefault="00366F69" w:rsidP="005A3B61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E28AA66" w14:textId="77777777" w:rsidR="00366F69" w:rsidRDefault="00366F69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91DF933" w14:textId="77777777" w:rsidR="00366F69" w:rsidRDefault="00366F69" w:rsidP="005A3B61">
            <w:r>
              <w:rPr>
                <w:sz w:val="16"/>
                <w:szCs w:val="16"/>
              </w:rPr>
              <w:t>R4-2409904</w:t>
            </w:r>
          </w:p>
        </w:tc>
        <w:tc>
          <w:tcPr>
            <w:tcW w:w="1597" w:type="dxa"/>
          </w:tcPr>
          <w:p w14:paraId="6DEDF3D0" w14:textId="77777777" w:rsidR="00366F69" w:rsidRDefault="00366F69" w:rsidP="005A3B61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CAF6E0B" w14:textId="77777777" w:rsidR="00366F69" w:rsidRDefault="00366F69" w:rsidP="005A3B61">
            <w:r>
              <w:rPr>
                <w:sz w:val="16"/>
                <w:szCs w:val="16"/>
              </w:rPr>
              <w:t>NR_FR1_TRP_TRS_enh-Perf</w:t>
            </w:r>
          </w:p>
        </w:tc>
        <w:tc>
          <w:tcPr>
            <w:tcW w:w="2323" w:type="dxa"/>
          </w:tcPr>
          <w:p w14:paraId="511D8306" w14:textId="77777777" w:rsidR="00366F69" w:rsidRDefault="00366F69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384DA6" w14:textId="77777777" w:rsidR="00366F69" w:rsidRDefault="00366F69" w:rsidP="005A3B61">
            <w:pPr>
              <w:rPr>
                <w:sz w:val="16"/>
                <w:szCs w:val="16"/>
              </w:rPr>
            </w:pPr>
          </w:p>
        </w:tc>
      </w:tr>
    </w:tbl>
    <w:p w14:paraId="6E8FB186" w14:textId="77777777" w:rsidR="00282848" w:rsidRDefault="00282848" w:rsidP="00282848"/>
    <w:p w14:paraId="199A657B" w14:textId="77777777" w:rsidR="00282848" w:rsidRDefault="00282848" w:rsidP="00282848"/>
    <w:p w14:paraId="5333E6A4" w14:textId="15B987BC" w:rsidR="00282848" w:rsidRDefault="00F745EF" w:rsidP="00282848">
      <w:pPr>
        <w:pStyle w:val="Heading2"/>
        <w:rPr>
          <w:rFonts w:cs="Arial"/>
          <w:noProof/>
        </w:rPr>
      </w:pPr>
      <w:r w:rsidRPr="00F745EF">
        <w:rPr>
          <w:noProof/>
        </w:rPr>
        <w:t>RP-241442</w:t>
      </w:r>
    </w:p>
    <w:p w14:paraId="0923FBF2" w14:textId="7A01DD0F" w:rsidR="00282848" w:rsidRPr="004347C0" w:rsidRDefault="00282848" w:rsidP="002828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745EF" w:rsidRPr="00F745EF">
        <w:rPr>
          <w:rFonts w:ascii="Arial" w:hAnsi="Arial" w:cs="Arial"/>
          <w:b/>
          <w:bCs/>
          <w:sz w:val="18"/>
          <w:szCs w:val="18"/>
        </w:rPr>
        <w:t>RAN4 CRs to Open REL-18 NR or NR+LTE WIs – Batch 12</w:t>
      </w:r>
    </w:p>
    <w:p w14:paraId="448528A3" w14:textId="366710CF" w:rsidR="00282848" w:rsidRDefault="00282848" w:rsidP="0028284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F745EF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.1</w:t>
      </w:r>
      <w:r w:rsidR="00F745EF">
        <w:rPr>
          <w:rFonts w:ascii="Arial" w:hAnsi="Arial" w:cs="Arial"/>
          <w:b/>
          <w:bCs/>
        </w:rPr>
        <w:t>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D3D27" w:rsidRPr="004E535C" w14:paraId="2A263B99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D57F1D" w14:textId="77777777" w:rsidR="004D3D27" w:rsidRPr="00BF1EB6" w:rsidRDefault="004D3D2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7A6D22" w14:textId="77777777" w:rsidR="004D3D27" w:rsidRPr="00BF1EB6" w:rsidRDefault="004D3D2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B9638E" w14:textId="77777777" w:rsidR="004D3D27" w:rsidRPr="00BF1EB6" w:rsidRDefault="004D3D2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2D0CE3" w14:textId="77777777" w:rsidR="004D3D27" w:rsidRPr="00BF1EB6" w:rsidRDefault="004D3D2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9543330" w14:textId="77777777" w:rsidR="004D3D27" w:rsidRPr="00BF1EB6" w:rsidRDefault="004D3D2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3C804C" w14:textId="77777777" w:rsidR="004D3D27" w:rsidRPr="00BF1EB6" w:rsidRDefault="004D3D2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129E82" w14:textId="77777777" w:rsidR="004D3D27" w:rsidRPr="00BF1EB6" w:rsidRDefault="004D3D2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F578BDC" w14:textId="77777777" w:rsidR="004D3D27" w:rsidRPr="00BF1EB6" w:rsidRDefault="004D3D2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C9D5E54" w14:textId="77777777" w:rsidR="004D3D27" w:rsidRPr="00BF1EB6" w:rsidRDefault="004D3D2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C38631B" w14:textId="77777777" w:rsidR="004D3D27" w:rsidRPr="00BF1EB6" w:rsidRDefault="004D3D2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A3ECB30" w14:textId="77777777" w:rsidR="004D3D27" w:rsidRPr="00BF1EB6" w:rsidRDefault="004D3D2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605DC1D" w14:textId="77777777" w:rsidR="004D3D27" w:rsidRPr="00BF1EB6" w:rsidRDefault="004D3D2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9D9F8B0" w14:textId="77777777" w:rsidR="004D3D27" w:rsidRPr="00BF1EB6" w:rsidRDefault="004D3D2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D3D27" w14:paraId="3D86EAC0" w14:textId="77777777" w:rsidTr="005A3B61">
        <w:tc>
          <w:tcPr>
            <w:tcW w:w="879" w:type="dxa"/>
          </w:tcPr>
          <w:p w14:paraId="17C9373F" w14:textId="77777777" w:rsidR="004D3D27" w:rsidRDefault="004D3D27" w:rsidP="005A3B61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D593D7C" w14:textId="77777777" w:rsidR="004D3D27" w:rsidRDefault="004D3D27" w:rsidP="005A3B61">
            <w:r>
              <w:rPr>
                <w:sz w:val="16"/>
                <w:szCs w:val="16"/>
              </w:rPr>
              <w:t>4337</w:t>
            </w:r>
          </w:p>
        </w:tc>
        <w:tc>
          <w:tcPr>
            <w:tcW w:w="517" w:type="dxa"/>
          </w:tcPr>
          <w:p w14:paraId="03989079" w14:textId="77777777" w:rsidR="004D3D27" w:rsidRDefault="004D3D27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EB1DF1" w14:textId="77777777" w:rsidR="004D3D27" w:rsidRDefault="004D3D27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E871ED" w14:textId="77777777" w:rsidR="004D3D27" w:rsidRDefault="004D3D27" w:rsidP="005A3B61">
            <w:r>
              <w:rPr>
                <w:sz w:val="16"/>
                <w:szCs w:val="16"/>
              </w:rPr>
              <w:t>Big CR to TS 38.133 on performance requirements for Completion of specification support for BWP without restriction in NR</w:t>
            </w:r>
          </w:p>
        </w:tc>
        <w:tc>
          <w:tcPr>
            <w:tcW w:w="517" w:type="dxa"/>
          </w:tcPr>
          <w:p w14:paraId="2C6786F6" w14:textId="77777777" w:rsidR="004D3D27" w:rsidRDefault="004D3D27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B15A92" w14:textId="77777777" w:rsidR="004D3D27" w:rsidRDefault="004D3D27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0EC464B" w14:textId="77777777" w:rsidR="004D3D27" w:rsidRDefault="004D3D27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3516804" w14:textId="77777777" w:rsidR="004D3D27" w:rsidRDefault="004D3D27" w:rsidP="005A3B61">
            <w:r>
              <w:rPr>
                <w:sz w:val="16"/>
                <w:szCs w:val="16"/>
              </w:rPr>
              <w:t>R4-2410366</w:t>
            </w:r>
          </w:p>
        </w:tc>
        <w:tc>
          <w:tcPr>
            <w:tcW w:w="1597" w:type="dxa"/>
          </w:tcPr>
          <w:p w14:paraId="051020D9" w14:textId="77777777" w:rsidR="004D3D27" w:rsidRDefault="004D3D27" w:rsidP="005A3B61">
            <w:r>
              <w:rPr>
                <w:sz w:val="16"/>
                <w:szCs w:val="16"/>
              </w:rPr>
              <w:t>Vodafone, vivo</w:t>
            </w:r>
          </w:p>
        </w:tc>
        <w:tc>
          <w:tcPr>
            <w:tcW w:w="1122" w:type="dxa"/>
          </w:tcPr>
          <w:p w14:paraId="56C8CB92" w14:textId="77777777" w:rsidR="004D3D27" w:rsidRDefault="004D3D27" w:rsidP="005A3B61">
            <w:r>
              <w:rPr>
                <w:sz w:val="16"/>
                <w:szCs w:val="16"/>
              </w:rPr>
              <w:t>NR_BWP_wor-Perf</w:t>
            </w:r>
          </w:p>
        </w:tc>
        <w:tc>
          <w:tcPr>
            <w:tcW w:w="2323" w:type="dxa"/>
          </w:tcPr>
          <w:p w14:paraId="7036765B" w14:textId="77777777" w:rsidR="004D3D27" w:rsidRDefault="004D3D27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67647C" w14:textId="77777777" w:rsidR="004D3D27" w:rsidRDefault="004D3D27" w:rsidP="005A3B61">
            <w:pPr>
              <w:rPr>
                <w:sz w:val="16"/>
                <w:szCs w:val="16"/>
              </w:rPr>
            </w:pPr>
          </w:p>
        </w:tc>
      </w:tr>
    </w:tbl>
    <w:p w14:paraId="4374D81F" w14:textId="77777777" w:rsidR="00282848" w:rsidRDefault="00282848" w:rsidP="00282848"/>
    <w:p w14:paraId="43259BB0" w14:textId="77777777" w:rsidR="00282848" w:rsidRDefault="00282848" w:rsidP="00447511"/>
    <w:p w14:paraId="3BDCFBCC" w14:textId="555D42BA" w:rsidR="00447511" w:rsidRDefault="00447511" w:rsidP="00447511">
      <w:pPr>
        <w:pStyle w:val="Heading1"/>
      </w:pPr>
      <w:r>
        <w:rPr>
          <w:noProof/>
        </w:rPr>
        <w:t>List of CRs from RAN WG4 for AI 9.5</w:t>
      </w:r>
    </w:p>
    <w:p w14:paraId="27B48FA3" w14:textId="431917A8" w:rsidR="00447511" w:rsidRDefault="00E25BAC" w:rsidP="00447511">
      <w:pPr>
        <w:pStyle w:val="Heading2"/>
        <w:rPr>
          <w:rFonts w:cs="Arial"/>
          <w:noProof/>
        </w:rPr>
      </w:pPr>
      <w:r w:rsidRPr="00E25BAC">
        <w:rPr>
          <w:noProof/>
        </w:rPr>
        <w:t>RP-241443</w:t>
      </w:r>
    </w:p>
    <w:p w14:paraId="54F7217A" w14:textId="43FF88F6" w:rsidR="00447511" w:rsidRPr="004347C0" w:rsidRDefault="00447511" w:rsidP="004475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E25BAC" w:rsidRPr="00E25BAC">
        <w:rPr>
          <w:rFonts w:ascii="Arial" w:hAnsi="Arial" w:cs="Arial"/>
          <w:b/>
          <w:bCs/>
          <w:sz w:val="18"/>
          <w:szCs w:val="18"/>
        </w:rPr>
        <w:t>RAN4 CRs to Open REL-18 NR or NR+LTE WIs spectrum – Batch 1</w:t>
      </w:r>
    </w:p>
    <w:p w14:paraId="27CC272E" w14:textId="1CFFECF8" w:rsidR="00447511" w:rsidRDefault="00447511" w:rsidP="00447511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F4AB7" w:rsidRPr="004E535C" w14:paraId="23E02030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E86C52C" w14:textId="77777777" w:rsidR="00EF4AB7" w:rsidRPr="00BF1EB6" w:rsidRDefault="00EF4AB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46E154" w14:textId="77777777" w:rsidR="00EF4AB7" w:rsidRPr="00BF1EB6" w:rsidRDefault="00EF4AB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3F4422" w14:textId="77777777" w:rsidR="00EF4AB7" w:rsidRPr="00BF1EB6" w:rsidRDefault="00EF4AB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25A66A" w14:textId="77777777" w:rsidR="00EF4AB7" w:rsidRPr="00BF1EB6" w:rsidRDefault="00EF4AB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6E1716" w14:textId="77777777" w:rsidR="00EF4AB7" w:rsidRPr="00BF1EB6" w:rsidRDefault="00EF4AB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787405" w14:textId="77777777" w:rsidR="00EF4AB7" w:rsidRPr="00BF1EB6" w:rsidRDefault="00EF4AB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07B32B" w14:textId="77777777" w:rsidR="00EF4AB7" w:rsidRPr="00BF1EB6" w:rsidRDefault="00EF4AB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27139CF" w14:textId="77777777" w:rsidR="00EF4AB7" w:rsidRPr="00BF1EB6" w:rsidRDefault="00EF4AB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CC39518" w14:textId="77777777" w:rsidR="00EF4AB7" w:rsidRPr="00BF1EB6" w:rsidRDefault="00EF4AB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63B6122" w14:textId="77777777" w:rsidR="00EF4AB7" w:rsidRPr="00BF1EB6" w:rsidRDefault="00EF4AB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F0A1DA8" w14:textId="77777777" w:rsidR="00EF4AB7" w:rsidRPr="00BF1EB6" w:rsidRDefault="00EF4AB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2209ABB" w14:textId="77777777" w:rsidR="00EF4AB7" w:rsidRPr="00BF1EB6" w:rsidRDefault="00EF4AB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7DCFCEE" w14:textId="77777777" w:rsidR="00EF4AB7" w:rsidRPr="00BF1EB6" w:rsidRDefault="00EF4AB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F4AB7" w14:paraId="136385CB" w14:textId="77777777" w:rsidTr="005A3B61">
        <w:tc>
          <w:tcPr>
            <w:tcW w:w="879" w:type="dxa"/>
          </w:tcPr>
          <w:p w14:paraId="683F903A" w14:textId="77777777" w:rsidR="00EF4AB7" w:rsidRDefault="00EF4AB7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98CE326" w14:textId="77777777" w:rsidR="00EF4AB7" w:rsidRDefault="00EF4AB7" w:rsidP="005A3B61">
            <w:r>
              <w:rPr>
                <w:sz w:val="16"/>
                <w:szCs w:val="16"/>
              </w:rPr>
              <w:t>2215</w:t>
            </w:r>
          </w:p>
        </w:tc>
        <w:tc>
          <w:tcPr>
            <w:tcW w:w="517" w:type="dxa"/>
          </w:tcPr>
          <w:p w14:paraId="5CF32017" w14:textId="77777777" w:rsidR="00EF4AB7" w:rsidRDefault="00EF4AB7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22F2C9" w14:textId="77777777" w:rsidR="00EF4AB7" w:rsidRDefault="00EF4AB7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C90075" w14:textId="77777777" w:rsidR="00EF4AB7" w:rsidRDefault="00EF4AB7" w:rsidP="005A3B61">
            <w:r>
              <w:rPr>
                <w:sz w:val="16"/>
                <w:szCs w:val="16"/>
              </w:rPr>
              <w:t>CR Bugfix 38101-1-i50_s0505B-0505C</w:t>
            </w:r>
          </w:p>
        </w:tc>
        <w:tc>
          <w:tcPr>
            <w:tcW w:w="517" w:type="dxa"/>
          </w:tcPr>
          <w:p w14:paraId="7B2350A8" w14:textId="77777777" w:rsidR="00EF4AB7" w:rsidRDefault="00EF4AB7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DA3A2A" w14:textId="77777777" w:rsidR="00EF4AB7" w:rsidRDefault="00EF4AB7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2F61DED" w14:textId="77777777" w:rsidR="00EF4AB7" w:rsidRDefault="00EF4AB7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6E6B736" w14:textId="77777777" w:rsidR="00EF4AB7" w:rsidRDefault="00EF4AB7" w:rsidP="005A3B61">
            <w:r>
              <w:rPr>
                <w:sz w:val="16"/>
                <w:szCs w:val="16"/>
              </w:rPr>
              <w:t>R4-2407222</w:t>
            </w:r>
          </w:p>
        </w:tc>
        <w:tc>
          <w:tcPr>
            <w:tcW w:w="1597" w:type="dxa"/>
          </w:tcPr>
          <w:p w14:paraId="5C0F493D" w14:textId="77777777" w:rsidR="00EF4AB7" w:rsidRDefault="00EF4AB7" w:rsidP="005A3B61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17992F5" w14:textId="77777777" w:rsidR="00EF4AB7" w:rsidRDefault="00EF4AB7" w:rsidP="005A3B61">
            <w:r>
              <w:rPr>
                <w:sz w:val="16"/>
                <w:szCs w:val="16"/>
              </w:rPr>
              <w:t>NR_CADC_R18_yBDL_xBUL-Core, NR_CADC_R18_3BDL_xBUL-Core</w:t>
            </w:r>
          </w:p>
        </w:tc>
        <w:tc>
          <w:tcPr>
            <w:tcW w:w="2323" w:type="dxa"/>
          </w:tcPr>
          <w:p w14:paraId="4007AD20" w14:textId="77777777" w:rsidR="00EF4AB7" w:rsidRDefault="00EF4AB7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898297" w14:textId="77777777" w:rsidR="00EF4AB7" w:rsidRDefault="00EF4AB7" w:rsidP="005A3B61">
            <w:pPr>
              <w:rPr>
                <w:sz w:val="16"/>
                <w:szCs w:val="16"/>
              </w:rPr>
            </w:pPr>
          </w:p>
        </w:tc>
      </w:tr>
      <w:tr w:rsidR="00EF4AB7" w14:paraId="72A36A61" w14:textId="77777777" w:rsidTr="005A3B61">
        <w:tc>
          <w:tcPr>
            <w:tcW w:w="879" w:type="dxa"/>
          </w:tcPr>
          <w:p w14:paraId="6C10734B" w14:textId="77777777" w:rsidR="00EF4AB7" w:rsidRDefault="00EF4AB7" w:rsidP="005A3B61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4E23F294" w14:textId="77777777" w:rsidR="00EF4AB7" w:rsidRDefault="00EF4AB7" w:rsidP="005A3B61">
            <w:r>
              <w:rPr>
                <w:sz w:val="16"/>
                <w:szCs w:val="16"/>
              </w:rPr>
              <w:t>2216</w:t>
            </w:r>
          </w:p>
        </w:tc>
        <w:tc>
          <w:tcPr>
            <w:tcW w:w="517" w:type="dxa"/>
          </w:tcPr>
          <w:p w14:paraId="541DF068" w14:textId="77777777" w:rsidR="00EF4AB7" w:rsidRDefault="00EF4AB7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9C9B0D" w14:textId="77777777" w:rsidR="00EF4AB7" w:rsidRDefault="00EF4AB7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F51052" w14:textId="77777777" w:rsidR="00EF4AB7" w:rsidRDefault="00EF4AB7" w:rsidP="005A3B61">
            <w:r>
              <w:rPr>
                <w:sz w:val="16"/>
                <w:szCs w:val="16"/>
              </w:rPr>
              <w:t>CR Bug Fixes 38101-1-i50_s0505A03-0505A03</w:t>
            </w:r>
          </w:p>
        </w:tc>
        <w:tc>
          <w:tcPr>
            <w:tcW w:w="517" w:type="dxa"/>
          </w:tcPr>
          <w:p w14:paraId="11800863" w14:textId="77777777" w:rsidR="00EF4AB7" w:rsidRDefault="00EF4AB7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CE7555" w14:textId="77777777" w:rsidR="00EF4AB7" w:rsidRDefault="00EF4AB7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67846FF" w14:textId="77777777" w:rsidR="00EF4AB7" w:rsidRDefault="00EF4AB7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F488E10" w14:textId="77777777" w:rsidR="00EF4AB7" w:rsidRDefault="00EF4AB7" w:rsidP="005A3B61">
            <w:r>
              <w:rPr>
                <w:sz w:val="16"/>
                <w:szCs w:val="16"/>
              </w:rPr>
              <w:t>R4-2410625</w:t>
            </w:r>
          </w:p>
        </w:tc>
        <w:tc>
          <w:tcPr>
            <w:tcW w:w="1597" w:type="dxa"/>
          </w:tcPr>
          <w:p w14:paraId="6D7EC517" w14:textId="77777777" w:rsidR="00EF4AB7" w:rsidRDefault="00EF4AB7" w:rsidP="005A3B61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35BF5EC" w14:textId="77777777" w:rsidR="00EF4AB7" w:rsidRDefault="00EF4AB7" w:rsidP="005A3B61">
            <w:r>
              <w:rPr>
                <w:sz w:val="16"/>
                <w:szCs w:val="16"/>
              </w:rPr>
              <w:t>NR_CADC_R18_yBDL_xBUL-Core, NR_CADC_R18_3BDL_xBUL-Core</w:t>
            </w:r>
          </w:p>
        </w:tc>
        <w:tc>
          <w:tcPr>
            <w:tcW w:w="2323" w:type="dxa"/>
          </w:tcPr>
          <w:p w14:paraId="69F62E3B" w14:textId="77777777" w:rsidR="00EF4AB7" w:rsidRDefault="00EF4AB7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5882EC" w14:textId="77777777" w:rsidR="00EF4AB7" w:rsidRDefault="00EF4AB7" w:rsidP="005A3B61">
            <w:pPr>
              <w:rPr>
                <w:sz w:val="16"/>
                <w:szCs w:val="16"/>
              </w:rPr>
            </w:pPr>
          </w:p>
        </w:tc>
      </w:tr>
      <w:tr w:rsidR="00EF4AB7" w14:paraId="595250F9" w14:textId="77777777" w:rsidTr="005A3B61">
        <w:tc>
          <w:tcPr>
            <w:tcW w:w="879" w:type="dxa"/>
          </w:tcPr>
          <w:p w14:paraId="0234F27E" w14:textId="77777777" w:rsidR="00EF4AB7" w:rsidRDefault="00EF4AB7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4478AF0" w14:textId="77777777" w:rsidR="00EF4AB7" w:rsidRDefault="00EF4AB7" w:rsidP="005A3B61">
            <w:r>
              <w:rPr>
                <w:sz w:val="16"/>
                <w:szCs w:val="16"/>
              </w:rPr>
              <w:t>2310</w:t>
            </w:r>
          </w:p>
        </w:tc>
        <w:tc>
          <w:tcPr>
            <w:tcW w:w="517" w:type="dxa"/>
          </w:tcPr>
          <w:p w14:paraId="07A9F7C1" w14:textId="77777777" w:rsidR="00EF4AB7" w:rsidRDefault="00EF4AB7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925413" w14:textId="77777777" w:rsidR="00EF4AB7" w:rsidRDefault="00EF4AB7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B00FC7" w14:textId="77777777" w:rsidR="00EF4AB7" w:rsidRDefault="00EF4AB7" w:rsidP="005A3B61">
            <w:r>
              <w:rPr>
                <w:sz w:val="16"/>
                <w:szCs w:val="16"/>
              </w:rPr>
              <w:t>CR for 38.101-1 Correction of cell issues</w:t>
            </w:r>
          </w:p>
        </w:tc>
        <w:tc>
          <w:tcPr>
            <w:tcW w:w="517" w:type="dxa"/>
          </w:tcPr>
          <w:p w14:paraId="735A2BF1" w14:textId="77777777" w:rsidR="00EF4AB7" w:rsidRDefault="00EF4AB7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54B70E" w14:textId="77777777" w:rsidR="00EF4AB7" w:rsidRDefault="00EF4AB7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DFF93AF" w14:textId="77777777" w:rsidR="00EF4AB7" w:rsidRDefault="00EF4AB7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0D1AD97" w14:textId="77777777" w:rsidR="00EF4AB7" w:rsidRDefault="00EF4AB7" w:rsidP="005A3B61">
            <w:r>
              <w:rPr>
                <w:sz w:val="16"/>
                <w:szCs w:val="16"/>
              </w:rPr>
              <w:t>R4-2408729</w:t>
            </w:r>
          </w:p>
        </w:tc>
        <w:tc>
          <w:tcPr>
            <w:tcW w:w="1597" w:type="dxa"/>
          </w:tcPr>
          <w:p w14:paraId="16FD4E01" w14:textId="77777777" w:rsidR="00EF4AB7" w:rsidRDefault="00EF4AB7" w:rsidP="005A3B61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EA62F2B" w14:textId="77777777" w:rsidR="00EF4AB7" w:rsidRDefault="00EF4AB7" w:rsidP="005A3B61">
            <w:r>
              <w:rPr>
                <w:sz w:val="16"/>
                <w:szCs w:val="16"/>
              </w:rPr>
              <w:t>NR_CA_R18_Intra, NR_CADC_R18_yBDL_xBUL, NR_CADC_R18_2BDL_xBUL, NR_CADC_R18_3BDL_xBUL</w:t>
            </w:r>
          </w:p>
        </w:tc>
        <w:tc>
          <w:tcPr>
            <w:tcW w:w="2323" w:type="dxa"/>
          </w:tcPr>
          <w:p w14:paraId="186C3DF2" w14:textId="77777777" w:rsidR="00EF4AB7" w:rsidRDefault="00EF4AB7" w:rsidP="005A3B61">
            <w:r>
              <w:rPr>
                <w:sz w:val="16"/>
                <w:szCs w:val="16"/>
              </w:rPr>
              <w:t>5.5A.3.2, 5.5A.3.3, 5.5A.3.4</w:t>
            </w:r>
          </w:p>
        </w:tc>
        <w:tc>
          <w:tcPr>
            <w:tcW w:w="998" w:type="dxa"/>
          </w:tcPr>
          <w:p w14:paraId="0B911EAC" w14:textId="77777777" w:rsidR="00EF4AB7" w:rsidRDefault="00EF4AB7" w:rsidP="005A3B61">
            <w:r>
              <w:rPr>
                <w:sz w:val="16"/>
                <w:szCs w:val="16"/>
              </w:rPr>
              <w:t xml:space="preserve">TS/TR ... CR ...; TS 38.521-1; TS/TR ... CR ... </w:t>
            </w:r>
          </w:p>
        </w:tc>
      </w:tr>
      <w:tr w:rsidR="00EF4AB7" w14:paraId="64EE38FA" w14:textId="77777777" w:rsidTr="005A3B61">
        <w:tc>
          <w:tcPr>
            <w:tcW w:w="879" w:type="dxa"/>
          </w:tcPr>
          <w:p w14:paraId="45F94BE7" w14:textId="77777777" w:rsidR="00EF4AB7" w:rsidRDefault="00EF4AB7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7E1C8E5" w14:textId="77777777" w:rsidR="00EF4AB7" w:rsidRDefault="00EF4AB7" w:rsidP="005A3B61">
            <w:r>
              <w:rPr>
                <w:sz w:val="16"/>
                <w:szCs w:val="16"/>
              </w:rPr>
              <w:t>1196</w:t>
            </w:r>
          </w:p>
        </w:tc>
        <w:tc>
          <w:tcPr>
            <w:tcW w:w="517" w:type="dxa"/>
          </w:tcPr>
          <w:p w14:paraId="7BE4A2D9" w14:textId="77777777" w:rsidR="00EF4AB7" w:rsidRDefault="00EF4AB7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485EBD" w14:textId="77777777" w:rsidR="00EF4AB7" w:rsidRDefault="00EF4AB7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672E89" w14:textId="77777777" w:rsidR="00EF4AB7" w:rsidRDefault="00EF4AB7" w:rsidP="005A3B61">
            <w:r>
              <w:rPr>
                <w:sz w:val="16"/>
                <w:szCs w:val="16"/>
              </w:rPr>
              <w:t>CR Bug Fixes 38101-3-i51_s00-05</w:t>
            </w:r>
          </w:p>
        </w:tc>
        <w:tc>
          <w:tcPr>
            <w:tcW w:w="517" w:type="dxa"/>
          </w:tcPr>
          <w:p w14:paraId="0D710840" w14:textId="77777777" w:rsidR="00EF4AB7" w:rsidRDefault="00EF4AB7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5647DB" w14:textId="77777777" w:rsidR="00EF4AB7" w:rsidRDefault="00EF4AB7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3D0F76C6" w14:textId="77777777" w:rsidR="00EF4AB7" w:rsidRDefault="00EF4AB7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54C5815" w14:textId="77777777" w:rsidR="00EF4AB7" w:rsidRDefault="00EF4AB7" w:rsidP="005A3B61">
            <w:r>
              <w:rPr>
                <w:sz w:val="16"/>
                <w:szCs w:val="16"/>
              </w:rPr>
              <w:t>R4-2410622</w:t>
            </w:r>
          </w:p>
        </w:tc>
        <w:tc>
          <w:tcPr>
            <w:tcW w:w="1597" w:type="dxa"/>
          </w:tcPr>
          <w:p w14:paraId="2CDBE26A" w14:textId="77777777" w:rsidR="00EF4AB7" w:rsidRDefault="00EF4AB7" w:rsidP="005A3B61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A89CC9C" w14:textId="77777777" w:rsidR="00EF4AB7" w:rsidRDefault="00EF4AB7" w:rsidP="005A3B61">
            <w:r>
              <w:rPr>
                <w:sz w:val="16"/>
                <w:szCs w:val="16"/>
              </w:rPr>
              <w:t>DC_R18_1BLTE_1BNR_2DL2UL-Core, DC_R18_xBLTE_2BNR_yDL2UL-Core, DC_R18_2BLTE_1BNR_3DL2UL-Core, DC_R18_xBLTE_1BNR_yDL2UL-Core, NR_CADC_R18_2BDL_xBUL-Core, NR_CADC_R18_3BDL_xBUL-Core</w:t>
            </w:r>
          </w:p>
        </w:tc>
        <w:tc>
          <w:tcPr>
            <w:tcW w:w="2323" w:type="dxa"/>
          </w:tcPr>
          <w:p w14:paraId="637B36D0" w14:textId="77777777" w:rsidR="00EF4AB7" w:rsidRDefault="00EF4AB7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F2C7F8" w14:textId="77777777" w:rsidR="00EF4AB7" w:rsidRDefault="00EF4AB7" w:rsidP="005A3B61">
            <w:pPr>
              <w:rPr>
                <w:sz w:val="16"/>
                <w:szCs w:val="16"/>
              </w:rPr>
            </w:pPr>
          </w:p>
        </w:tc>
      </w:tr>
    </w:tbl>
    <w:p w14:paraId="5E07CBBA" w14:textId="77777777" w:rsidR="00447511" w:rsidRDefault="00447511" w:rsidP="00447511"/>
    <w:p w14:paraId="6C1F8B5D" w14:textId="77777777" w:rsidR="00447511" w:rsidRDefault="00447511" w:rsidP="00447511"/>
    <w:p w14:paraId="17403834" w14:textId="01F0FDD4" w:rsidR="00E25BAC" w:rsidRDefault="00E25BAC" w:rsidP="00E25BAC">
      <w:pPr>
        <w:pStyle w:val="Heading2"/>
        <w:rPr>
          <w:rFonts w:cs="Arial"/>
          <w:noProof/>
        </w:rPr>
      </w:pPr>
      <w:r w:rsidRPr="00E25BAC">
        <w:rPr>
          <w:noProof/>
        </w:rPr>
        <w:lastRenderedPageBreak/>
        <w:t>RP-241444</w:t>
      </w:r>
    </w:p>
    <w:p w14:paraId="15B8E1FC" w14:textId="4B079B50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E25BAC">
        <w:rPr>
          <w:rFonts w:ascii="Arial" w:hAnsi="Arial" w:cs="Arial"/>
          <w:b/>
          <w:bCs/>
          <w:sz w:val="18"/>
          <w:szCs w:val="18"/>
        </w:rPr>
        <w:t>RAN4 CRs to Open REL-18 NR or NR+LTE WIs spectrum – Batch 2</w:t>
      </w:r>
    </w:p>
    <w:p w14:paraId="70C231C6" w14:textId="4E0204DB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9.5.1.1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95A63" w:rsidRPr="004E535C" w14:paraId="69EB36B6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8C9A3E" w14:textId="77777777" w:rsidR="00F95A63" w:rsidRPr="00BF1EB6" w:rsidRDefault="00F95A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05DB9F" w14:textId="77777777" w:rsidR="00F95A63" w:rsidRPr="00BF1EB6" w:rsidRDefault="00F95A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C724D9" w14:textId="77777777" w:rsidR="00F95A63" w:rsidRPr="00BF1EB6" w:rsidRDefault="00F95A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DD861D" w14:textId="77777777" w:rsidR="00F95A63" w:rsidRPr="00BF1EB6" w:rsidRDefault="00F95A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B6EF0A3" w14:textId="77777777" w:rsidR="00F95A63" w:rsidRPr="00BF1EB6" w:rsidRDefault="00F95A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12587B" w14:textId="77777777" w:rsidR="00F95A63" w:rsidRPr="00BF1EB6" w:rsidRDefault="00F95A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D95A87" w14:textId="77777777" w:rsidR="00F95A63" w:rsidRPr="00BF1EB6" w:rsidRDefault="00F95A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972997B" w14:textId="77777777" w:rsidR="00F95A63" w:rsidRPr="00BF1EB6" w:rsidRDefault="00F95A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C76AC26" w14:textId="77777777" w:rsidR="00F95A63" w:rsidRPr="00BF1EB6" w:rsidRDefault="00F95A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FB6E494" w14:textId="77777777" w:rsidR="00F95A63" w:rsidRPr="00BF1EB6" w:rsidRDefault="00F95A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66BD323" w14:textId="77777777" w:rsidR="00F95A63" w:rsidRPr="00BF1EB6" w:rsidRDefault="00F95A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18FC998" w14:textId="77777777" w:rsidR="00F95A63" w:rsidRPr="00BF1EB6" w:rsidRDefault="00F95A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435AAEE" w14:textId="77777777" w:rsidR="00F95A63" w:rsidRPr="00BF1EB6" w:rsidRDefault="00F95A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95A63" w14:paraId="712081F3" w14:textId="77777777" w:rsidTr="005A3B61">
        <w:tc>
          <w:tcPr>
            <w:tcW w:w="879" w:type="dxa"/>
          </w:tcPr>
          <w:p w14:paraId="7F9EE48A" w14:textId="77777777" w:rsidR="00F95A63" w:rsidRDefault="00F95A63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DB28F14" w14:textId="77777777" w:rsidR="00F95A63" w:rsidRDefault="00F95A63" w:rsidP="005A3B61">
            <w:r>
              <w:rPr>
                <w:sz w:val="16"/>
                <w:szCs w:val="16"/>
              </w:rPr>
              <w:t>1215</w:t>
            </w:r>
          </w:p>
        </w:tc>
        <w:tc>
          <w:tcPr>
            <w:tcW w:w="517" w:type="dxa"/>
          </w:tcPr>
          <w:p w14:paraId="16279902" w14:textId="77777777" w:rsidR="00F95A63" w:rsidRDefault="00F95A63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2591AF" w14:textId="77777777" w:rsidR="00F95A63" w:rsidRDefault="00F95A63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52A3A5" w14:textId="77777777" w:rsidR="00F95A63" w:rsidRDefault="00F95A63" w:rsidP="005A3B61">
            <w:r>
              <w:rPr>
                <w:sz w:val="16"/>
                <w:szCs w:val="16"/>
              </w:rPr>
              <w:t>Big CR for Rel-18 Dual Connectivity (DC) of 1 LTE band (1DL/1UL) and 1 NR band (1DL/1UL)</w:t>
            </w:r>
          </w:p>
        </w:tc>
        <w:tc>
          <w:tcPr>
            <w:tcW w:w="517" w:type="dxa"/>
          </w:tcPr>
          <w:p w14:paraId="115CA5D8" w14:textId="77777777" w:rsidR="00F95A63" w:rsidRDefault="00F95A63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A530C16" w14:textId="77777777" w:rsidR="00F95A63" w:rsidRDefault="00F95A63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4F037FCF" w14:textId="77777777" w:rsidR="00F95A63" w:rsidRDefault="00F95A63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44AFD8B" w14:textId="77777777" w:rsidR="00F95A63" w:rsidRDefault="00F95A63" w:rsidP="005A3B61">
            <w:r>
              <w:rPr>
                <w:sz w:val="16"/>
                <w:szCs w:val="16"/>
              </w:rPr>
              <w:t>R4-2407888</w:t>
            </w:r>
          </w:p>
        </w:tc>
        <w:tc>
          <w:tcPr>
            <w:tcW w:w="1597" w:type="dxa"/>
          </w:tcPr>
          <w:p w14:paraId="5BED9310" w14:textId="77777777" w:rsidR="00F95A63" w:rsidRDefault="00F95A63" w:rsidP="005A3B61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442FB749" w14:textId="77777777" w:rsidR="00F95A63" w:rsidRDefault="00F95A63" w:rsidP="005A3B61"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 w14:paraId="759749A0" w14:textId="77777777" w:rsidR="00F95A63" w:rsidRDefault="00F95A63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F084B9" w14:textId="77777777" w:rsidR="00F95A63" w:rsidRDefault="00F95A63" w:rsidP="005A3B61">
            <w:pPr>
              <w:rPr>
                <w:sz w:val="16"/>
                <w:szCs w:val="16"/>
              </w:rPr>
            </w:pPr>
          </w:p>
        </w:tc>
      </w:tr>
      <w:tr w:rsidR="00F95A63" w14:paraId="41F6D475" w14:textId="77777777" w:rsidTr="005A3B61">
        <w:tc>
          <w:tcPr>
            <w:tcW w:w="879" w:type="dxa"/>
          </w:tcPr>
          <w:p w14:paraId="072631D4" w14:textId="77777777" w:rsidR="00F95A63" w:rsidRDefault="00F95A63" w:rsidP="005A3B61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5F5250E1" w14:textId="77777777" w:rsidR="00F95A63" w:rsidRDefault="00F95A63" w:rsidP="005A3B61">
            <w:r>
              <w:rPr>
                <w:sz w:val="16"/>
                <w:szCs w:val="16"/>
              </w:rPr>
              <w:t>0168</w:t>
            </w:r>
          </w:p>
        </w:tc>
        <w:tc>
          <w:tcPr>
            <w:tcW w:w="517" w:type="dxa"/>
          </w:tcPr>
          <w:p w14:paraId="73F5B0C9" w14:textId="77777777" w:rsidR="00F95A63" w:rsidRDefault="00F95A63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8C022F" w14:textId="77777777" w:rsidR="00F95A63" w:rsidRDefault="00F95A63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3CA5F5" w14:textId="77777777" w:rsidR="00F95A63" w:rsidRDefault="00F95A63" w:rsidP="005A3B61">
            <w:r>
              <w:rPr>
                <w:sz w:val="16"/>
                <w:szCs w:val="16"/>
              </w:rPr>
              <w:t>CR for TS 38.307: Updates for new type of NE-DC configurations in Rel.18</w:t>
            </w:r>
          </w:p>
        </w:tc>
        <w:tc>
          <w:tcPr>
            <w:tcW w:w="517" w:type="dxa"/>
          </w:tcPr>
          <w:p w14:paraId="3AB77C86" w14:textId="77777777" w:rsidR="00F95A63" w:rsidRDefault="00F95A63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C30F653" w14:textId="77777777" w:rsidR="00F95A63" w:rsidRDefault="00F95A63" w:rsidP="005A3B61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D66993A" w14:textId="77777777" w:rsidR="00F95A63" w:rsidRDefault="00F95A63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411466D" w14:textId="77777777" w:rsidR="00F95A63" w:rsidRDefault="00F95A63" w:rsidP="005A3B61">
            <w:r>
              <w:rPr>
                <w:sz w:val="16"/>
                <w:szCs w:val="16"/>
              </w:rPr>
              <w:t>R4-2410645</w:t>
            </w:r>
          </w:p>
        </w:tc>
        <w:tc>
          <w:tcPr>
            <w:tcW w:w="1597" w:type="dxa"/>
          </w:tcPr>
          <w:p w14:paraId="75C77CEA" w14:textId="77777777" w:rsidR="00F95A63" w:rsidRDefault="00F95A63" w:rsidP="005A3B61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01101B7E" w14:textId="77777777" w:rsidR="00F95A63" w:rsidRDefault="00F95A63" w:rsidP="005A3B61">
            <w:r>
              <w:rPr>
                <w:sz w:val="16"/>
                <w:szCs w:val="16"/>
              </w:rPr>
              <w:t>DC_R18_1BLTE_1BNR_2DL2UL</w:t>
            </w:r>
          </w:p>
        </w:tc>
        <w:tc>
          <w:tcPr>
            <w:tcW w:w="2323" w:type="dxa"/>
          </w:tcPr>
          <w:p w14:paraId="61FB5543" w14:textId="77777777" w:rsidR="00F95A63" w:rsidRDefault="00F95A63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02D6CB" w14:textId="77777777" w:rsidR="00F95A63" w:rsidRDefault="00F95A63" w:rsidP="005A3B61">
            <w:pPr>
              <w:rPr>
                <w:sz w:val="16"/>
                <w:szCs w:val="16"/>
              </w:rPr>
            </w:pPr>
          </w:p>
        </w:tc>
      </w:tr>
    </w:tbl>
    <w:p w14:paraId="64FC5FBB" w14:textId="77777777" w:rsidR="00E25BAC" w:rsidRDefault="00E25BAC" w:rsidP="00E25BAC"/>
    <w:p w14:paraId="40F16ADD" w14:textId="77777777" w:rsidR="00E25BAC" w:rsidRDefault="00E25BAC" w:rsidP="00E25BAC"/>
    <w:p w14:paraId="4572AF5E" w14:textId="50E26188" w:rsidR="00E25BAC" w:rsidRDefault="00350B38" w:rsidP="00E25BAC">
      <w:pPr>
        <w:pStyle w:val="Heading2"/>
        <w:rPr>
          <w:rFonts w:cs="Arial"/>
          <w:noProof/>
        </w:rPr>
      </w:pPr>
      <w:r w:rsidRPr="00350B38">
        <w:rPr>
          <w:noProof/>
        </w:rPr>
        <w:t>RP-241445</w:t>
      </w:r>
    </w:p>
    <w:p w14:paraId="5BBE7832" w14:textId="46A38D0F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350B38" w:rsidRPr="00350B38">
        <w:rPr>
          <w:rFonts w:ascii="Arial" w:hAnsi="Arial" w:cs="Arial"/>
          <w:b/>
          <w:bCs/>
          <w:sz w:val="18"/>
          <w:szCs w:val="18"/>
        </w:rPr>
        <w:t>RAN4 CRs to Open REL-18 NR or NR+LTE WIs spectrum – Batch 3</w:t>
      </w:r>
    </w:p>
    <w:p w14:paraId="35160835" w14:textId="16EF057F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9.5.1</w:t>
      </w:r>
      <w:r w:rsidR="00350B38">
        <w:rPr>
          <w:rFonts w:ascii="Arial" w:hAnsi="Arial" w:cs="Arial"/>
          <w:b/>
          <w:bCs/>
        </w:rPr>
        <w:t>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A1242" w:rsidRPr="004E535C" w14:paraId="50599860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E05B8CC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8F108D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7AABAA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188CAB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0D97C40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806DF5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070727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CAA3105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8277318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77374E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491B881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55FE86E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64AD50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A1242" w14:paraId="6B205396" w14:textId="77777777" w:rsidTr="005A3B61">
        <w:tc>
          <w:tcPr>
            <w:tcW w:w="879" w:type="dxa"/>
          </w:tcPr>
          <w:p w14:paraId="18376B33" w14:textId="77777777" w:rsidR="00AA1242" w:rsidRDefault="00AA1242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1185294" w14:textId="77777777" w:rsidR="00AA1242" w:rsidRDefault="00AA1242" w:rsidP="005A3B61">
            <w:r>
              <w:rPr>
                <w:sz w:val="16"/>
                <w:szCs w:val="16"/>
              </w:rPr>
              <w:t>1251</w:t>
            </w:r>
          </w:p>
        </w:tc>
        <w:tc>
          <w:tcPr>
            <w:tcW w:w="517" w:type="dxa"/>
          </w:tcPr>
          <w:p w14:paraId="3D24C372" w14:textId="77777777" w:rsidR="00AA1242" w:rsidRDefault="00AA1242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6AB16C" w14:textId="77777777" w:rsidR="00AA1242" w:rsidRDefault="00AA124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25613E" w14:textId="77777777" w:rsidR="00AA1242" w:rsidRDefault="00AA1242" w:rsidP="005A3B61">
            <w:r>
              <w:rPr>
                <w:sz w:val="16"/>
                <w:szCs w:val="16"/>
              </w:rPr>
              <w:t>TS 38.101-3: CR for correction of MSD values</w:t>
            </w:r>
          </w:p>
        </w:tc>
        <w:tc>
          <w:tcPr>
            <w:tcW w:w="517" w:type="dxa"/>
          </w:tcPr>
          <w:p w14:paraId="6310354E" w14:textId="77777777" w:rsidR="00AA1242" w:rsidRDefault="00AA1242" w:rsidP="005A3B61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D9CA7F" w14:textId="77777777" w:rsidR="00AA1242" w:rsidRDefault="00AA1242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613A702F" w14:textId="77777777" w:rsidR="00AA1242" w:rsidRDefault="00AA124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9EE9344" w14:textId="77777777" w:rsidR="00AA1242" w:rsidRDefault="00AA1242" w:rsidP="005A3B61">
            <w:r>
              <w:rPr>
                <w:sz w:val="16"/>
                <w:szCs w:val="16"/>
              </w:rPr>
              <w:t>R4-2409237</w:t>
            </w:r>
          </w:p>
        </w:tc>
        <w:tc>
          <w:tcPr>
            <w:tcW w:w="1597" w:type="dxa"/>
          </w:tcPr>
          <w:p w14:paraId="70946986" w14:textId="77777777" w:rsidR="00AA1242" w:rsidRDefault="00AA1242" w:rsidP="005A3B61">
            <w:r>
              <w:rPr>
                <w:sz w:val="16"/>
                <w:szCs w:val="16"/>
              </w:rPr>
              <w:t>Verizon, Ericsson, Samsung</w:t>
            </w:r>
          </w:p>
        </w:tc>
        <w:tc>
          <w:tcPr>
            <w:tcW w:w="1122" w:type="dxa"/>
          </w:tcPr>
          <w:p w14:paraId="08A12102" w14:textId="77777777" w:rsidR="00AA1242" w:rsidRDefault="00AA1242" w:rsidP="005A3B61">
            <w:r>
              <w:rPr>
                <w:sz w:val="16"/>
                <w:szCs w:val="16"/>
              </w:rPr>
              <w:t>DC_R18_2BLTE_1BNR_3DL2UL-Core</w:t>
            </w:r>
          </w:p>
        </w:tc>
        <w:tc>
          <w:tcPr>
            <w:tcW w:w="2323" w:type="dxa"/>
          </w:tcPr>
          <w:p w14:paraId="287C0FC9" w14:textId="77777777" w:rsidR="00AA1242" w:rsidRDefault="00AA1242" w:rsidP="005A3B61">
            <w:r>
              <w:rPr>
                <w:sz w:val="16"/>
                <w:szCs w:val="16"/>
              </w:rPr>
              <w:t>Table 7.3B.2.3.5.2-1a</w:t>
            </w:r>
          </w:p>
        </w:tc>
        <w:tc>
          <w:tcPr>
            <w:tcW w:w="998" w:type="dxa"/>
          </w:tcPr>
          <w:p w14:paraId="3A76657E" w14:textId="77777777" w:rsidR="00AA1242" w:rsidRDefault="00AA1242" w:rsidP="005A3B61">
            <w:r>
              <w:rPr>
                <w:sz w:val="16"/>
                <w:szCs w:val="16"/>
              </w:rPr>
              <w:t xml:space="preserve">TS/TR ... CR ... ; TS/TR ... CR ... 38.521-1 ; TS/TR ... CR ... </w:t>
            </w:r>
          </w:p>
        </w:tc>
      </w:tr>
      <w:tr w:rsidR="00AA1242" w14:paraId="29D3EC16" w14:textId="77777777" w:rsidTr="005A3B61">
        <w:tc>
          <w:tcPr>
            <w:tcW w:w="879" w:type="dxa"/>
          </w:tcPr>
          <w:p w14:paraId="52337FE7" w14:textId="77777777" w:rsidR="00AA1242" w:rsidRDefault="00AA1242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CBE95AA" w14:textId="77777777" w:rsidR="00AA1242" w:rsidRDefault="00AA1242" w:rsidP="005A3B61">
            <w:r>
              <w:rPr>
                <w:sz w:val="16"/>
                <w:szCs w:val="16"/>
              </w:rPr>
              <w:t>1252</w:t>
            </w:r>
          </w:p>
        </w:tc>
        <w:tc>
          <w:tcPr>
            <w:tcW w:w="517" w:type="dxa"/>
          </w:tcPr>
          <w:p w14:paraId="56805EF1" w14:textId="77777777" w:rsidR="00AA1242" w:rsidRDefault="00AA1242" w:rsidP="005A3B6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5C728A2" w14:textId="77777777" w:rsidR="00AA1242" w:rsidRDefault="00AA124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6E839B" w14:textId="77777777" w:rsidR="00AA1242" w:rsidRDefault="00AA1242" w:rsidP="005A3B61">
            <w:r>
              <w:rPr>
                <w:sz w:val="16"/>
                <w:szCs w:val="16"/>
              </w:rPr>
              <w:t>TS 38.101-3: CR for correction of band n77 CBW</w:t>
            </w:r>
          </w:p>
        </w:tc>
        <w:tc>
          <w:tcPr>
            <w:tcW w:w="517" w:type="dxa"/>
          </w:tcPr>
          <w:p w14:paraId="6EBB7FFD" w14:textId="77777777" w:rsidR="00AA1242" w:rsidRDefault="00AA1242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29ECF8" w14:textId="77777777" w:rsidR="00AA1242" w:rsidRDefault="00AA1242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2574BAD7" w14:textId="77777777" w:rsidR="00AA1242" w:rsidRDefault="00AA124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A308E4B" w14:textId="77777777" w:rsidR="00AA1242" w:rsidRDefault="00AA1242" w:rsidP="005A3B61">
            <w:r>
              <w:rPr>
                <w:sz w:val="16"/>
                <w:szCs w:val="16"/>
              </w:rPr>
              <w:t>R4-2410692</w:t>
            </w:r>
          </w:p>
        </w:tc>
        <w:tc>
          <w:tcPr>
            <w:tcW w:w="1597" w:type="dxa"/>
          </w:tcPr>
          <w:p w14:paraId="03CF91F7" w14:textId="77777777" w:rsidR="00AA1242" w:rsidRDefault="00AA1242" w:rsidP="005A3B61">
            <w:r>
              <w:rPr>
                <w:sz w:val="16"/>
                <w:szCs w:val="16"/>
              </w:rPr>
              <w:t>Verizon, Ericsson, Samsung</w:t>
            </w:r>
          </w:p>
        </w:tc>
        <w:tc>
          <w:tcPr>
            <w:tcW w:w="1122" w:type="dxa"/>
          </w:tcPr>
          <w:p w14:paraId="4D1F657B" w14:textId="77777777" w:rsidR="00AA1242" w:rsidRDefault="00AA1242" w:rsidP="005A3B61">
            <w:r>
              <w:rPr>
                <w:sz w:val="16"/>
                <w:szCs w:val="16"/>
              </w:rPr>
              <w:t>DC_R18_2BLTE_1BNR_3DL2UL-Core</w:t>
            </w:r>
          </w:p>
        </w:tc>
        <w:tc>
          <w:tcPr>
            <w:tcW w:w="2323" w:type="dxa"/>
          </w:tcPr>
          <w:p w14:paraId="4884F4BA" w14:textId="77777777" w:rsidR="00AA1242" w:rsidRDefault="00AA1242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AD63A1" w14:textId="77777777" w:rsidR="00AA1242" w:rsidRDefault="00AA1242" w:rsidP="005A3B61">
            <w:pPr>
              <w:rPr>
                <w:sz w:val="16"/>
                <w:szCs w:val="16"/>
              </w:rPr>
            </w:pPr>
          </w:p>
        </w:tc>
      </w:tr>
      <w:tr w:rsidR="00AA1242" w14:paraId="53D000F0" w14:textId="77777777" w:rsidTr="005A3B61">
        <w:tc>
          <w:tcPr>
            <w:tcW w:w="879" w:type="dxa"/>
          </w:tcPr>
          <w:p w14:paraId="4214BE3E" w14:textId="77777777" w:rsidR="00AA1242" w:rsidRDefault="00AA1242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0D3177B" w14:textId="77777777" w:rsidR="00AA1242" w:rsidRDefault="00AA1242" w:rsidP="005A3B61">
            <w:r>
              <w:rPr>
                <w:sz w:val="16"/>
                <w:szCs w:val="16"/>
              </w:rPr>
              <w:t>1254</w:t>
            </w:r>
          </w:p>
        </w:tc>
        <w:tc>
          <w:tcPr>
            <w:tcW w:w="517" w:type="dxa"/>
          </w:tcPr>
          <w:p w14:paraId="2D38A40C" w14:textId="77777777" w:rsidR="00AA1242" w:rsidRDefault="00AA1242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FA3C72" w14:textId="77777777" w:rsidR="00AA1242" w:rsidRDefault="00AA124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EDC452" w14:textId="77777777" w:rsidR="00AA1242" w:rsidRDefault="00AA1242" w:rsidP="005A3B61">
            <w:r>
              <w:rPr>
                <w:sz w:val="16"/>
                <w:szCs w:val="16"/>
              </w:rPr>
              <w:t>CR on introduction of completed DC of 2 bands LTE and 1 band NR from RAN4#110bis and RAN4#111 into TS 38.101-3</w:t>
            </w:r>
          </w:p>
        </w:tc>
        <w:tc>
          <w:tcPr>
            <w:tcW w:w="517" w:type="dxa"/>
          </w:tcPr>
          <w:p w14:paraId="1E914EA4" w14:textId="77777777" w:rsidR="00AA1242" w:rsidRDefault="00AA1242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7829CAE" w14:textId="77777777" w:rsidR="00AA1242" w:rsidRDefault="00AA1242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78C19467" w14:textId="77777777" w:rsidR="00AA1242" w:rsidRDefault="00AA124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567216A" w14:textId="77777777" w:rsidR="00AA1242" w:rsidRDefault="00AA1242" w:rsidP="005A3B61">
            <w:r>
              <w:rPr>
                <w:sz w:val="16"/>
                <w:szCs w:val="16"/>
              </w:rPr>
              <w:t>R4-2409393</w:t>
            </w:r>
          </w:p>
        </w:tc>
        <w:tc>
          <w:tcPr>
            <w:tcW w:w="1597" w:type="dxa"/>
          </w:tcPr>
          <w:p w14:paraId="5079ABDC" w14:textId="77777777" w:rsidR="00AA1242" w:rsidRDefault="00AA1242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6C2F448" w14:textId="77777777" w:rsidR="00AA1242" w:rsidRDefault="00AA1242" w:rsidP="005A3B61">
            <w:r>
              <w:rPr>
                <w:sz w:val="16"/>
                <w:szCs w:val="16"/>
              </w:rPr>
              <w:t>DC_R18_2BLTE_1BNR_3DL2UL</w:t>
            </w:r>
          </w:p>
        </w:tc>
        <w:tc>
          <w:tcPr>
            <w:tcW w:w="2323" w:type="dxa"/>
          </w:tcPr>
          <w:p w14:paraId="6022546F" w14:textId="77777777" w:rsidR="00AA1242" w:rsidRDefault="00AA1242" w:rsidP="005A3B61">
            <w:r>
              <w:rPr>
                <w:sz w:val="16"/>
                <w:szCs w:val="16"/>
              </w:rPr>
              <w:t>5.5B.4.2, 5.5B.4a.2, 6.2B.4.2.3.2, 7.3B.2.3.5.2, 7.3B.3.3.2</w:t>
            </w:r>
          </w:p>
        </w:tc>
        <w:tc>
          <w:tcPr>
            <w:tcW w:w="998" w:type="dxa"/>
          </w:tcPr>
          <w:p w14:paraId="200DFDD8" w14:textId="77777777" w:rsidR="00AA1242" w:rsidRDefault="00AA1242" w:rsidP="005A3B61">
            <w:r>
              <w:rPr>
                <w:sz w:val="16"/>
                <w:szCs w:val="16"/>
              </w:rPr>
              <w:t xml:space="preserve">TS/TR ... CR ...; TS 38.521-1; TS/TR ... CR ... </w:t>
            </w:r>
          </w:p>
        </w:tc>
      </w:tr>
    </w:tbl>
    <w:p w14:paraId="29459E44" w14:textId="77777777" w:rsidR="00E25BAC" w:rsidRDefault="00E25BAC" w:rsidP="00E25BAC"/>
    <w:p w14:paraId="6ED55557" w14:textId="77777777" w:rsidR="00E25BAC" w:rsidRDefault="00E25BAC" w:rsidP="00E25BAC"/>
    <w:p w14:paraId="0937E51E" w14:textId="513B9A67" w:rsidR="00E25BAC" w:rsidRDefault="00DA5F93" w:rsidP="00E25BAC">
      <w:pPr>
        <w:pStyle w:val="Heading2"/>
        <w:rPr>
          <w:rFonts w:cs="Arial"/>
          <w:noProof/>
        </w:rPr>
      </w:pPr>
      <w:r w:rsidRPr="00DA5F93">
        <w:rPr>
          <w:noProof/>
        </w:rPr>
        <w:t>RP-241446</w:t>
      </w:r>
    </w:p>
    <w:p w14:paraId="405D62C6" w14:textId="12D5A04B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DA5F93" w:rsidRPr="00DA5F93">
        <w:rPr>
          <w:rFonts w:ascii="Arial" w:hAnsi="Arial" w:cs="Arial"/>
          <w:b/>
          <w:bCs/>
          <w:sz w:val="18"/>
          <w:szCs w:val="18"/>
        </w:rPr>
        <w:t>RAN4 CRs to Open REL-18 NR or NR+LTE WIs spectrum – Batch 4</w:t>
      </w:r>
    </w:p>
    <w:p w14:paraId="59A32C95" w14:textId="61FEF33F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9.5.1</w:t>
      </w:r>
      <w:r w:rsidR="00DA5F93">
        <w:rPr>
          <w:rFonts w:ascii="Arial" w:hAnsi="Arial" w:cs="Arial"/>
          <w:b/>
          <w:bCs/>
        </w:rPr>
        <w:t>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A1242" w:rsidRPr="004E535C" w14:paraId="5B86E51B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A9953A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CEC947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0CA89E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ADB11A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5702E74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B2E338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C3B554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7105D7E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9DF558F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E21DED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8A2D1CF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957BB55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BA6A26" w14:textId="77777777" w:rsidR="00AA1242" w:rsidRPr="00BF1EB6" w:rsidRDefault="00AA124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A1242" w14:paraId="52FB6F92" w14:textId="77777777" w:rsidTr="005A3B61">
        <w:tc>
          <w:tcPr>
            <w:tcW w:w="879" w:type="dxa"/>
          </w:tcPr>
          <w:p w14:paraId="61102A94" w14:textId="77777777" w:rsidR="00AA1242" w:rsidRDefault="00AA1242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43E4D93" w14:textId="77777777" w:rsidR="00AA1242" w:rsidRDefault="00AA1242" w:rsidP="005A3B61">
            <w:r>
              <w:rPr>
                <w:sz w:val="16"/>
                <w:szCs w:val="16"/>
              </w:rPr>
              <w:t>1249</w:t>
            </w:r>
          </w:p>
        </w:tc>
        <w:tc>
          <w:tcPr>
            <w:tcW w:w="517" w:type="dxa"/>
          </w:tcPr>
          <w:p w14:paraId="2532EA21" w14:textId="77777777" w:rsidR="00AA1242" w:rsidRDefault="00AA1242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4CB2C8" w14:textId="77777777" w:rsidR="00AA1242" w:rsidRDefault="00AA124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735E5F" w14:textId="77777777" w:rsidR="00AA1242" w:rsidRDefault="00AA1242" w:rsidP="005A3B61">
            <w:r>
              <w:rPr>
                <w:sz w:val="16"/>
                <w:szCs w:val="16"/>
              </w:rPr>
              <w:t>Big CR to introduce new combinations DC of x bands LTE inter-band CA (x345) and 1 NR band</w:t>
            </w:r>
          </w:p>
        </w:tc>
        <w:tc>
          <w:tcPr>
            <w:tcW w:w="517" w:type="dxa"/>
          </w:tcPr>
          <w:p w14:paraId="4EF859CC" w14:textId="77777777" w:rsidR="00AA1242" w:rsidRDefault="00AA1242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899C78B" w14:textId="77777777" w:rsidR="00AA1242" w:rsidRDefault="00AA1242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2E88F092" w14:textId="77777777" w:rsidR="00AA1242" w:rsidRDefault="00AA124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681D90B" w14:textId="77777777" w:rsidR="00AA1242" w:rsidRDefault="00AA1242" w:rsidP="005A3B61">
            <w:r>
              <w:rPr>
                <w:sz w:val="16"/>
                <w:szCs w:val="16"/>
              </w:rPr>
              <w:t>R4-2409189</w:t>
            </w:r>
          </w:p>
        </w:tc>
        <w:tc>
          <w:tcPr>
            <w:tcW w:w="1597" w:type="dxa"/>
          </w:tcPr>
          <w:p w14:paraId="4E706A30" w14:textId="77777777" w:rsidR="00AA1242" w:rsidRDefault="00AA1242" w:rsidP="005A3B61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9A6A28E" w14:textId="77777777" w:rsidR="00AA1242" w:rsidRDefault="00AA1242" w:rsidP="005A3B61">
            <w:r>
              <w:rPr>
                <w:sz w:val="16"/>
                <w:szCs w:val="16"/>
              </w:rPr>
              <w:t>DC_R18_xBLTE_1BNR_yDL2UL-Core</w:t>
            </w:r>
          </w:p>
        </w:tc>
        <w:tc>
          <w:tcPr>
            <w:tcW w:w="2323" w:type="dxa"/>
          </w:tcPr>
          <w:p w14:paraId="18B709BD" w14:textId="77777777" w:rsidR="00AA1242" w:rsidRDefault="00AA1242" w:rsidP="005A3B61">
            <w:r>
              <w:rPr>
                <w:sz w:val="16"/>
                <w:szCs w:val="16"/>
              </w:rPr>
              <w:t>5.5B.4.3, 5.5B.4.4, 5.5B.4.5, 5.5B.4a.3, 5.5B.4a.4, 5.5B.5.3, 5.5B.5.4, 5.5B.5a.3, 5.5B.5a.4, 6.2B.4.2.3.3, 6.2B.4.2.3.4, 6.2B.4.2.3.5, 7.3B.3.3.3, 7.3B.3.3.4, 7.3B.3.3.5</w:t>
            </w:r>
          </w:p>
        </w:tc>
        <w:tc>
          <w:tcPr>
            <w:tcW w:w="998" w:type="dxa"/>
          </w:tcPr>
          <w:p w14:paraId="40FD5D92" w14:textId="77777777" w:rsidR="00AA1242" w:rsidRDefault="00AA1242" w:rsidP="005A3B61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63F2241F" w14:textId="77777777" w:rsidR="00E25BAC" w:rsidRDefault="00E25BAC" w:rsidP="00E25BAC"/>
    <w:p w14:paraId="5B60AADA" w14:textId="77777777" w:rsidR="00E25BAC" w:rsidRDefault="00E25BAC" w:rsidP="00E25BAC"/>
    <w:p w14:paraId="2687551F" w14:textId="5147A709" w:rsidR="00E25BAC" w:rsidRDefault="007B032D" w:rsidP="00E25BAC">
      <w:pPr>
        <w:pStyle w:val="Heading2"/>
        <w:rPr>
          <w:rFonts w:cs="Arial"/>
          <w:noProof/>
        </w:rPr>
      </w:pPr>
      <w:r w:rsidRPr="007B032D">
        <w:rPr>
          <w:noProof/>
        </w:rPr>
        <w:t>RP-241447</w:t>
      </w:r>
    </w:p>
    <w:p w14:paraId="30D95DA1" w14:textId="1BE1DC1C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B032D" w:rsidRPr="007B032D">
        <w:rPr>
          <w:rFonts w:ascii="Arial" w:hAnsi="Arial" w:cs="Arial"/>
          <w:b/>
          <w:bCs/>
          <w:sz w:val="18"/>
          <w:szCs w:val="18"/>
        </w:rPr>
        <w:t>RAN4 CRs to Open REL-18 NR or NR+LTE WIs spectrum – Batch 5</w:t>
      </w:r>
    </w:p>
    <w:p w14:paraId="1DE9BB63" w14:textId="39EBE045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9.5.1</w:t>
      </w:r>
      <w:r w:rsidR="007B032D">
        <w:rPr>
          <w:rFonts w:ascii="Arial" w:hAnsi="Arial" w:cs="Arial"/>
          <w:b/>
          <w:bCs/>
        </w:rPr>
        <w:t>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614F3" w:rsidRPr="004E535C" w14:paraId="108535E7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ECFDA42" w14:textId="77777777" w:rsidR="007614F3" w:rsidRPr="00BF1EB6" w:rsidRDefault="007614F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F4DDE8" w14:textId="77777777" w:rsidR="007614F3" w:rsidRPr="00BF1EB6" w:rsidRDefault="007614F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F1F582" w14:textId="77777777" w:rsidR="007614F3" w:rsidRPr="00BF1EB6" w:rsidRDefault="007614F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64491A" w14:textId="77777777" w:rsidR="007614F3" w:rsidRPr="00BF1EB6" w:rsidRDefault="007614F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5555238" w14:textId="77777777" w:rsidR="007614F3" w:rsidRPr="00BF1EB6" w:rsidRDefault="007614F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401E36" w14:textId="77777777" w:rsidR="007614F3" w:rsidRPr="00BF1EB6" w:rsidRDefault="007614F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D3DECC" w14:textId="77777777" w:rsidR="007614F3" w:rsidRPr="00BF1EB6" w:rsidRDefault="007614F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6172880" w14:textId="77777777" w:rsidR="007614F3" w:rsidRPr="00BF1EB6" w:rsidRDefault="007614F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179A207" w14:textId="77777777" w:rsidR="007614F3" w:rsidRPr="00BF1EB6" w:rsidRDefault="007614F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2498CC2" w14:textId="77777777" w:rsidR="007614F3" w:rsidRPr="00BF1EB6" w:rsidRDefault="007614F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AA9BA61" w14:textId="77777777" w:rsidR="007614F3" w:rsidRPr="00BF1EB6" w:rsidRDefault="007614F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C6000A7" w14:textId="77777777" w:rsidR="007614F3" w:rsidRPr="00BF1EB6" w:rsidRDefault="007614F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05EDEB" w14:textId="77777777" w:rsidR="007614F3" w:rsidRPr="00BF1EB6" w:rsidRDefault="007614F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614F3" w14:paraId="620BE280" w14:textId="77777777" w:rsidTr="005A3B61">
        <w:tc>
          <w:tcPr>
            <w:tcW w:w="879" w:type="dxa"/>
          </w:tcPr>
          <w:p w14:paraId="6171971D" w14:textId="77777777" w:rsidR="007614F3" w:rsidRDefault="007614F3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DBF1637" w14:textId="77777777" w:rsidR="007614F3" w:rsidRDefault="007614F3" w:rsidP="005A3B61">
            <w:r>
              <w:rPr>
                <w:sz w:val="16"/>
                <w:szCs w:val="16"/>
              </w:rPr>
              <w:t>1195</w:t>
            </w:r>
          </w:p>
        </w:tc>
        <w:tc>
          <w:tcPr>
            <w:tcW w:w="517" w:type="dxa"/>
          </w:tcPr>
          <w:p w14:paraId="06C41E4A" w14:textId="77777777" w:rsidR="007614F3" w:rsidRDefault="007614F3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CABC59" w14:textId="77777777" w:rsidR="007614F3" w:rsidRDefault="007614F3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A87666" w14:textId="77777777" w:rsidR="007614F3" w:rsidRDefault="007614F3" w:rsidP="005A3B61">
            <w:r>
              <w:rPr>
                <w:sz w:val="16"/>
                <w:szCs w:val="16"/>
              </w:rPr>
              <w:t>TS 38.101-3 big CR for DC_R18_xBLTE_2BNR_yDL2UL</w:t>
            </w:r>
          </w:p>
        </w:tc>
        <w:tc>
          <w:tcPr>
            <w:tcW w:w="517" w:type="dxa"/>
          </w:tcPr>
          <w:p w14:paraId="71D31F9D" w14:textId="77777777" w:rsidR="007614F3" w:rsidRDefault="007614F3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B70ADEA" w14:textId="77777777" w:rsidR="007614F3" w:rsidRDefault="007614F3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3CCCC8CB" w14:textId="77777777" w:rsidR="007614F3" w:rsidRDefault="007614F3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73FE4F9" w14:textId="77777777" w:rsidR="007614F3" w:rsidRDefault="007614F3" w:rsidP="005A3B61">
            <w:r>
              <w:rPr>
                <w:sz w:val="16"/>
                <w:szCs w:val="16"/>
              </w:rPr>
              <w:t>R4-2407209</w:t>
            </w:r>
          </w:p>
        </w:tc>
        <w:tc>
          <w:tcPr>
            <w:tcW w:w="1597" w:type="dxa"/>
          </w:tcPr>
          <w:p w14:paraId="093FD40A" w14:textId="77777777" w:rsidR="007614F3" w:rsidRDefault="007614F3" w:rsidP="005A3B61">
            <w:r>
              <w:rPr>
                <w:sz w:val="16"/>
                <w:szCs w:val="16"/>
              </w:rPr>
              <w:t>LG Electronics Deutschland</w:t>
            </w:r>
          </w:p>
        </w:tc>
        <w:tc>
          <w:tcPr>
            <w:tcW w:w="1122" w:type="dxa"/>
          </w:tcPr>
          <w:p w14:paraId="70B64438" w14:textId="77777777" w:rsidR="007614F3" w:rsidRDefault="007614F3" w:rsidP="005A3B61">
            <w:r>
              <w:rPr>
                <w:sz w:val="16"/>
                <w:szCs w:val="16"/>
              </w:rPr>
              <w:t>DC_R18_xBLTE_2BNR_yDL2UL</w:t>
            </w:r>
          </w:p>
        </w:tc>
        <w:tc>
          <w:tcPr>
            <w:tcW w:w="2323" w:type="dxa"/>
          </w:tcPr>
          <w:p w14:paraId="1B640837" w14:textId="77777777" w:rsidR="007614F3" w:rsidRDefault="007614F3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9BE0CC" w14:textId="77777777" w:rsidR="007614F3" w:rsidRDefault="007614F3" w:rsidP="005A3B61">
            <w:pPr>
              <w:rPr>
                <w:sz w:val="16"/>
                <w:szCs w:val="16"/>
              </w:rPr>
            </w:pPr>
          </w:p>
        </w:tc>
      </w:tr>
      <w:tr w:rsidR="007614F3" w14:paraId="341C97A1" w14:textId="77777777" w:rsidTr="005A3B61">
        <w:tc>
          <w:tcPr>
            <w:tcW w:w="879" w:type="dxa"/>
          </w:tcPr>
          <w:p w14:paraId="7CFD3405" w14:textId="77777777" w:rsidR="007614F3" w:rsidRDefault="007614F3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8C196C2" w14:textId="77777777" w:rsidR="007614F3" w:rsidRDefault="007614F3" w:rsidP="005A3B61">
            <w:r>
              <w:rPr>
                <w:sz w:val="16"/>
                <w:szCs w:val="16"/>
              </w:rPr>
              <w:t>1240</w:t>
            </w:r>
          </w:p>
        </w:tc>
        <w:tc>
          <w:tcPr>
            <w:tcW w:w="517" w:type="dxa"/>
          </w:tcPr>
          <w:p w14:paraId="55C15C87" w14:textId="77777777" w:rsidR="007614F3" w:rsidRDefault="007614F3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078EE4" w14:textId="77777777" w:rsidR="007614F3" w:rsidRDefault="007614F3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01B798" w14:textId="77777777" w:rsidR="007614F3" w:rsidRDefault="007614F3" w:rsidP="005A3B61">
            <w:r>
              <w:rPr>
                <w:sz w:val="16"/>
                <w:szCs w:val="16"/>
              </w:rPr>
              <w:t>CR into 38.101-3 Correction to band combination tables</w:t>
            </w:r>
          </w:p>
        </w:tc>
        <w:tc>
          <w:tcPr>
            <w:tcW w:w="517" w:type="dxa"/>
          </w:tcPr>
          <w:p w14:paraId="2BECF1F3" w14:textId="77777777" w:rsidR="007614F3" w:rsidRDefault="007614F3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0AC5CE" w14:textId="77777777" w:rsidR="007614F3" w:rsidRDefault="007614F3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0453311A" w14:textId="77777777" w:rsidR="007614F3" w:rsidRDefault="007614F3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68F6DF1" w14:textId="77777777" w:rsidR="007614F3" w:rsidRDefault="007614F3" w:rsidP="005A3B61">
            <w:r>
              <w:rPr>
                <w:sz w:val="16"/>
                <w:szCs w:val="16"/>
              </w:rPr>
              <w:t>R4-2408730</w:t>
            </w:r>
          </w:p>
        </w:tc>
        <w:tc>
          <w:tcPr>
            <w:tcW w:w="1597" w:type="dxa"/>
          </w:tcPr>
          <w:p w14:paraId="47797291" w14:textId="77777777" w:rsidR="007614F3" w:rsidRDefault="007614F3" w:rsidP="005A3B61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92D1179" w14:textId="77777777" w:rsidR="007614F3" w:rsidRDefault="007614F3" w:rsidP="005A3B61">
            <w:r>
              <w:rPr>
                <w:sz w:val="16"/>
                <w:szCs w:val="16"/>
              </w:rPr>
              <w:t>DC_R18_xBLTE_2BNR_yDL2UL</w:t>
            </w:r>
          </w:p>
        </w:tc>
        <w:tc>
          <w:tcPr>
            <w:tcW w:w="2323" w:type="dxa"/>
          </w:tcPr>
          <w:p w14:paraId="71041EE7" w14:textId="77777777" w:rsidR="007614F3" w:rsidRDefault="007614F3" w:rsidP="005A3B61">
            <w:r>
              <w:rPr>
                <w:sz w:val="16"/>
                <w:szCs w:val="16"/>
              </w:rPr>
              <w:t>5.5B.4.2</w:t>
            </w:r>
          </w:p>
        </w:tc>
        <w:tc>
          <w:tcPr>
            <w:tcW w:w="998" w:type="dxa"/>
          </w:tcPr>
          <w:p w14:paraId="46227CDA" w14:textId="77777777" w:rsidR="007614F3" w:rsidRDefault="007614F3" w:rsidP="005A3B61">
            <w:r>
              <w:rPr>
                <w:sz w:val="16"/>
                <w:szCs w:val="16"/>
              </w:rPr>
              <w:t xml:space="preserve">TS/TR ... CR ...; TS 38.521-1; TS/TR ... CR ... </w:t>
            </w:r>
          </w:p>
        </w:tc>
      </w:tr>
    </w:tbl>
    <w:p w14:paraId="2AC68CE6" w14:textId="77777777" w:rsidR="00E25BAC" w:rsidRDefault="00E25BAC" w:rsidP="00E25BAC"/>
    <w:p w14:paraId="1E18156B" w14:textId="77777777" w:rsidR="00E25BAC" w:rsidRDefault="00E25BAC" w:rsidP="00E25BAC"/>
    <w:p w14:paraId="1CFA76C0" w14:textId="0BD6F87A" w:rsidR="00E25BAC" w:rsidRDefault="001B322E" w:rsidP="00E25BAC">
      <w:pPr>
        <w:pStyle w:val="Heading2"/>
        <w:rPr>
          <w:rFonts w:cs="Arial"/>
          <w:noProof/>
        </w:rPr>
      </w:pPr>
      <w:r w:rsidRPr="001B322E">
        <w:rPr>
          <w:noProof/>
        </w:rPr>
        <w:lastRenderedPageBreak/>
        <w:t>RP-241448</w:t>
      </w:r>
    </w:p>
    <w:p w14:paraId="4FAA6529" w14:textId="698E6840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322E" w:rsidRPr="001B322E">
        <w:rPr>
          <w:rFonts w:ascii="Arial" w:hAnsi="Arial" w:cs="Arial"/>
          <w:b/>
          <w:bCs/>
          <w:sz w:val="18"/>
          <w:szCs w:val="18"/>
        </w:rPr>
        <w:t>RAN4 CRs to Open REL-18 NR or NR+LTE WIs spectrum – Batch 6</w:t>
      </w:r>
    </w:p>
    <w:p w14:paraId="56F7C5B0" w14:textId="6574D7EB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9.5.1</w:t>
      </w:r>
      <w:r w:rsidR="001B322E">
        <w:rPr>
          <w:rFonts w:ascii="Arial" w:hAnsi="Arial" w:cs="Arial"/>
          <w:b/>
          <w:bCs/>
        </w:rPr>
        <w:t>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45F1C" w:rsidRPr="004E535C" w14:paraId="2BC8B9CF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97F15E" w14:textId="77777777" w:rsidR="00845F1C" w:rsidRPr="00BF1EB6" w:rsidRDefault="00845F1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1380CF" w14:textId="77777777" w:rsidR="00845F1C" w:rsidRPr="00BF1EB6" w:rsidRDefault="00845F1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4160FC" w14:textId="77777777" w:rsidR="00845F1C" w:rsidRPr="00BF1EB6" w:rsidRDefault="00845F1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3290F2" w14:textId="77777777" w:rsidR="00845F1C" w:rsidRPr="00BF1EB6" w:rsidRDefault="00845F1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EEF4EE3" w14:textId="77777777" w:rsidR="00845F1C" w:rsidRPr="00BF1EB6" w:rsidRDefault="00845F1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B20C11" w14:textId="77777777" w:rsidR="00845F1C" w:rsidRPr="00BF1EB6" w:rsidRDefault="00845F1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85CB75" w14:textId="77777777" w:rsidR="00845F1C" w:rsidRPr="00BF1EB6" w:rsidRDefault="00845F1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1DB14D5" w14:textId="77777777" w:rsidR="00845F1C" w:rsidRPr="00BF1EB6" w:rsidRDefault="00845F1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CBAF43D" w14:textId="77777777" w:rsidR="00845F1C" w:rsidRPr="00BF1EB6" w:rsidRDefault="00845F1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B389F39" w14:textId="77777777" w:rsidR="00845F1C" w:rsidRPr="00BF1EB6" w:rsidRDefault="00845F1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6415074" w14:textId="77777777" w:rsidR="00845F1C" w:rsidRPr="00BF1EB6" w:rsidRDefault="00845F1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2B870FF" w14:textId="77777777" w:rsidR="00845F1C" w:rsidRPr="00BF1EB6" w:rsidRDefault="00845F1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8D3AE0B" w14:textId="77777777" w:rsidR="00845F1C" w:rsidRPr="00BF1EB6" w:rsidRDefault="00845F1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45F1C" w14:paraId="6523F245" w14:textId="77777777" w:rsidTr="005A3B61">
        <w:tc>
          <w:tcPr>
            <w:tcW w:w="879" w:type="dxa"/>
          </w:tcPr>
          <w:p w14:paraId="4E8CFD8F" w14:textId="77777777" w:rsidR="00845F1C" w:rsidRDefault="00845F1C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1E83C1B" w14:textId="77777777" w:rsidR="00845F1C" w:rsidRDefault="00845F1C" w:rsidP="005A3B61">
            <w:r>
              <w:rPr>
                <w:sz w:val="16"/>
                <w:szCs w:val="16"/>
              </w:rPr>
              <w:t>1230</w:t>
            </w:r>
          </w:p>
        </w:tc>
        <w:tc>
          <w:tcPr>
            <w:tcW w:w="517" w:type="dxa"/>
          </w:tcPr>
          <w:p w14:paraId="15569388" w14:textId="77777777" w:rsidR="00845F1C" w:rsidRDefault="00845F1C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6672F7" w14:textId="77777777" w:rsidR="00845F1C" w:rsidRDefault="00845F1C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554E2A" w14:textId="77777777" w:rsidR="00845F1C" w:rsidRDefault="00845F1C" w:rsidP="005A3B61">
            <w:r>
              <w:rPr>
                <w:sz w:val="16"/>
                <w:szCs w:val="16"/>
              </w:rPr>
              <w:t>TS 38.101-3 big CR for DC_R18_xBLTE_yBNR_zDL2UL</w:t>
            </w:r>
          </w:p>
        </w:tc>
        <w:tc>
          <w:tcPr>
            <w:tcW w:w="517" w:type="dxa"/>
          </w:tcPr>
          <w:p w14:paraId="01A47256" w14:textId="77777777" w:rsidR="00845F1C" w:rsidRDefault="00845F1C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C2EEE3" w14:textId="77777777" w:rsidR="00845F1C" w:rsidRDefault="00845F1C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7D53434B" w14:textId="77777777" w:rsidR="00845F1C" w:rsidRDefault="00845F1C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E498EDD" w14:textId="77777777" w:rsidR="00845F1C" w:rsidRDefault="00845F1C" w:rsidP="005A3B61">
            <w:r>
              <w:rPr>
                <w:sz w:val="16"/>
                <w:szCs w:val="16"/>
              </w:rPr>
              <w:t>R4-2408397</w:t>
            </w:r>
          </w:p>
        </w:tc>
        <w:tc>
          <w:tcPr>
            <w:tcW w:w="1597" w:type="dxa"/>
          </w:tcPr>
          <w:p w14:paraId="66FAAB32" w14:textId="77777777" w:rsidR="00845F1C" w:rsidRDefault="00845F1C" w:rsidP="005A3B61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9868132" w14:textId="77777777" w:rsidR="00845F1C" w:rsidRDefault="00845F1C" w:rsidP="005A3B61">
            <w:r>
              <w:rPr>
                <w:sz w:val="16"/>
                <w:szCs w:val="16"/>
              </w:rPr>
              <w:t>DC_R18_xBLTE_yBNR_zDL2UL-Core</w:t>
            </w:r>
          </w:p>
        </w:tc>
        <w:tc>
          <w:tcPr>
            <w:tcW w:w="2323" w:type="dxa"/>
          </w:tcPr>
          <w:p w14:paraId="78172172" w14:textId="77777777" w:rsidR="00845F1C" w:rsidRDefault="00845F1C" w:rsidP="005A3B61">
            <w:r>
              <w:rPr>
                <w:sz w:val="16"/>
                <w:szCs w:val="16"/>
              </w:rPr>
              <w:t>5.5B.4a, 5.5B.6a</w:t>
            </w:r>
          </w:p>
        </w:tc>
        <w:tc>
          <w:tcPr>
            <w:tcW w:w="998" w:type="dxa"/>
          </w:tcPr>
          <w:p w14:paraId="2A6AFACA" w14:textId="77777777" w:rsidR="00845F1C" w:rsidRDefault="00845F1C" w:rsidP="005A3B61">
            <w:r>
              <w:rPr>
                <w:sz w:val="16"/>
                <w:szCs w:val="16"/>
              </w:rPr>
              <w:t xml:space="preserve">TS/TR ... CR ... ; TS38.521-3; TS/TR ... CR ... </w:t>
            </w:r>
          </w:p>
        </w:tc>
      </w:tr>
      <w:tr w:rsidR="00845F1C" w14:paraId="52B7237E" w14:textId="77777777" w:rsidTr="005A3B61">
        <w:tc>
          <w:tcPr>
            <w:tcW w:w="879" w:type="dxa"/>
          </w:tcPr>
          <w:p w14:paraId="2F122792" w14:textId="77777777" w:rsidR="00845F1C" w:rsidRDefault="00845F1C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684D218" w14:textId="77777777" w:rsidR="00845F1C" w:rsidRDefault="00845F1C" w:rsidP="005A3B61">
            <w:r>
              <w:rPr>
                <w:sz w:val="16"/>
                <w:szCs w:val="16"/>
              </w:rPr>
              <w:t>1234</w:t>
            </w:r>
          </w:p>
        </w:tc>
        <w:tc>
          <w:tcPr>
            <w:tcW w:w="517" w:type="dxa"/>
          </w:tcPr>
          <w:p w14:paraId="107CDC8E" w14:textId="77777777" w:rsidR="00845F1C" w:rsidRDefault="00845F1C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25F467" w14:textId="77777777" w:rsidR="00845F1C" w:rsidRDefault="00845F1C" w:rsidP="005A3B6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81DCB77" w14:textId="77777777" w:rsidR="00845F1C" w:rsidRDefault="00845F1C" w:rsidP="005A3B61">
            <w:r>
              <w:rPr>
                <w:sz w:val="16"/>
                <w:szCs w:val="16"/>
              </w:rPr>
              <w:t>(DC_R16_1BLTE_1BNR_2DL2UL) CR to TS 38.101-3 Rel16 Removal of Unnecessary NE-DC Requirements</w:t>
            </w:r>
          </w:p>
        </w:tc>
        <w:tc>
          <w:tcPr>
            <w:tcW w:w="517" w:type="dxa"/>
          </w:tcPr>
          <w:p w14:paraId="3A1368FA" w14:textId="77777777" w:rsidR="00845F1C" w:rsidRDefault="00845F1C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AF0302" w14:textId="77777777" w:rsidR="00845F1C" w:rsidRDefault="00845F1C" w:rsidP="005A3B61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76132270" w14:textId="77777777" w:rsidR="00845F1C" w:rsidRDefault="00845F1C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71D242A" w14:textId="77777777" w:rsidR="00845F1C" w:rsidRDefault="00845F1C" w:rsidP="005A3B61">
            <w:r>
              <w:rPr>
                <w:sz w:val="16"/>
                <w:szCs w:val="16"/>
              </w:rPr>
              <w:t>R4-2410649</w:t>
            </w:r>
          </w:p>
        </w:tc>
        <w:tc>
          <w:tcPr>
            <w:tcW w:w="1597" w:type="dxa"/>
          </w:tcPr>
          <w:p w14:paraId="1401344E" w14:textId="77777777" w:rsidR="00845F1C" w:rsidRDefault="00845F1C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D404E09" w14:textId="77777777" w:rsidR="00845F1C" w:rsidRDefault="00845F1C" w:rsidP="005A3B61">
            <w:r>
              <w:rPr>
                <w:sz w:val="16"/>
                <w:szCs w:val="16"/>
              </w:rPr>
              <w:t>DC_R18_xBLTE_yBNR_zDL2UL-Core</w:t>
            </w:r>
          </w:p>
        </w:tc>
        <w:tc>
          <w:tcPr>
            <w:tcW w:w="2323" w:type="dxa"/>
          </w:tcPr>
          <w:p w14:paraId="76FE5D7F" w14:textId="77777777" w:rsidR="00845F1C" w:rsidRDefault="00845F1C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55D41D" w14:textId="77777777" w:rsidR="00845F1C" w:rsidRDefault="00845F1C" w:rsidP="005A3B61">
            <w:pPr>
              <w:rPr>
                <w:sz w:val="16"/>
                <w:szCs w:val="16"/>
              </w:rPr>
            </w:pPr>
          </w:p>
        </w:tc>
      </w:tr>
      <w:tr w:rsidR="00845F1C" w14:paraId="729EE94D" w14:textId="77777777" w:rsidTr="005A3B61">
        <w:tc>
          <w:tcPr>
            <w:tcW w:w="879" w:type="dxa"/>
          </w:tcPr>
          <w:p w14:paraId="56D97323" w14:textId="77777777" w:rsidR="00845F1C" w:rsidRDefault="00845F1C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F22E1CD" w14:textId="77777777" w:rsidR="00845F1C" w:rsidRDefault="00845F1C" w:rsidP="005A3B61">
            <w:r>
              <w:rPr>
                <w:sz w:val="16"/>
                <w:szCs w:val="16"/>
              </w:rPr>
              <w:t>1235</w:t>
            </w:r>
          </w:p>
        </w:tc>
        <w:tc>
          <w:tcPr>
            <w:tcW w:w="517" w:type="dxa"/>
          </w:tcPr>
          <w:p w14:paraId="283D5861" w14:textId="77777777" w:rsidR="00845F1C" w:rsidRDefault="00845F1C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745216" w14:textId="77777777" w:rsidR="00845F1C" w:rsidRDefault="00845F1C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7DEF76" w14:textId="77777777" w:rsidR="00845F1C" w:rsidRDefault="00845F1C" w:rsidP="005A3B61">
            <w:r>
              <w:rPr>
                <w:sz w:val="16"/>
                <w:szCs w:val="16"/>
              </w:rPr>
              <w:t>CR to TS 38.101-3 Rel18 Removal of Unnecessary NE-DC Requirements</w:t>
            </w:r>
          </w:p>
        </w:tc>
        <w:tc>
          <w:tcPr>
            <w:tcW w:w="517" w:type="dxa"/>
          </w:tcPr>
          <w:p w14:paraId="335830B3" w14:textId="77777777" w:rsidR="00845F1C" w:rsidRDefault="00845F1C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510AA8" w14:textId="77777777" w:rsidR="00845F1C" w:rsidRDefault="00845F1C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1512C1C0" w14:textId="77777777" w:rsidR="00845F1C" w:rsidRDefault="00845F1C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B9F99C0" w14:textId="77777777" w:rsidR="00845F1C" w:rsidRDefault="00845F1C" w:rsidP="005A3B61">
            <w:r>
              <w:rPr>
                <w:sz w:val="16"/>
                <w:szCs w:val="16"/>
              </w:rPr>
              <w:t>R4-2410647</w:t>
            </w:r>
          </w:p>
        </w:tc>
        <w:tc>
          <w:tcPr>
            <w:tcW w:w="1597" w:type="dxa"/>
          </w:tcPr>
          <w:p w14:paraId="04DA1AAB" w14:textId="77777777" w:rsidR="00845F1C" w:rsidRDefault="00845F1C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E3DC346" w14:textId="77777777" w:rsidR="00845F1C" w:rsidRDefault="00845F1C" w:rsidP="005A3B61">
            <w:r>
              <w:rPr>
                <w:sz w:val="16"/>
                <w:szCs w:val="16"/>
              </w:rPr>
              <w:t>DC_R18_xBLTE_yBNR_zDL2UL-Core</w:t>
            </w:r>
          </w:p>
        </w:tc>
        <w:tc>
          <w:tcPr>
            <w:tcW w:w="2323" w:type="dxa"/>
          </w:tcPr>
          <w:p w14:paraId="62793443" w14:textId="77777777" w:rsidR="00845F1C" w:rsidRDefault="00845F1C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D6D464" w14:textId="77777777" w:rsidR="00845F1C" w:rsidRDefault="00845F1C" w:rsidP="005A3B61">
            <w:pPr>
              <w:rPr>
                <w:sz w:val="16"/>
                <w:szCs w:val="16"/>
              </w:rPr>
            </w:pPr>
          </w:p>
        </w:tc>
      </w:tr>
    </w:tbl>
    <w:p w14:paraId="7A67CB13" w14:textId="77777777" w:rsidR="00E25BAC" w:rsidRDefault="00E25BAC" w:rsidP="00E25BAC"/>
    <w:p w14:paraId="7AE68572" w14:textId="77777777" w:rsidR="00E25BAC" w:rsidRDefault="00E25BAC" w:rsidP="00E25BAC"/>
    <w:p w14:paraId="2D19FD5E" w14:textId="7C6E25CB" w:rsidR="00E25BAC" w:rsidRDefault="006B783D" w:rsidP="00E25BAC">
      <w:pPr>
        <w:pStyle w:val="Heading2"/>
        <w:rPr>
          <w:rFonts w:cs="Arial"/>
          <w:noProof/>
        </w:rPr>
      </w:pPr>
      <w:r w:rsidRPr="006B783D">
        <w:rPr>
          <w:noProof/>
        </w:rPr>
        <w:t>RP-241449</w:t>
      </w:r>
    </w:p>
    <w:p w14:paraId="5919C907" w14:textId="0B866166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6B783D" w:rsidRPr="006B783D">
        <w:rPr>
          <w:rFonts w:ascii="Arial" w:hAnsi="Arial" w:cs="Arial"/>
          <w:b/>
          <w:bCs/>
          <w:sz w:val="18"/>
          <w:szCs w:val="18"/>
        </w:rPr>
        <w:t>RAN4 CRs to Open REL-18 NR or NR+LTE WIs spectrum – Batch 7</w:t>
      </w:r>
    </w:p>
    <w:p w14:paraId="4D41EF21" w14:textId="3CD2E814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9.5.1</w:t>
      </w:r>
      <w:r w:rsidR="006B783D">
        <w:rPr>
          <w:rFonts w:ascii="Arial" w:hAnsi="Arial" w:cs="Arial"/>
          <w:b/>
          <w:bCs/>
        </w:rPr>
        <w:t>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00C05" w:rsidRPr="004E535C" w14:paraId="00FEAEA0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975500" w14:textId="77777777" w:rsidR="00500C05" w:rsidRPr="00BF1EB6" w:rsidRDefault="00500C05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A4CB8C" w14:textId="77777777" w:rsidR="00500C05" w:rsidRPr="00BF1EB6" w:rsidRDefault="00500C05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219F17" w14:textId="77777777" w:rsidR="00500C05" w:rsidRPr="00BF1EB6" w:rsidRDefault="00500C05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E0F81D" w14:textId="77777777" w:rsidR="00500C05" w:rsidRPr="00BF1EB6" w:rsidRDefault="00500C05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69B6AAA" w14:textId="77777777" w:rsidR="00500C05" w:rsidRPr="00BF1EB6" w:rsidRDefault="00500C05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57FECF" w14:textId="77777777" w:rsidR="00500C05" w:rsidRPr="00BF1EB6" w:rsidRDefault="00500C05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D71934" w14:textId="77777777" w:rsidR="00500C05" w:rsidRPr="00BF1EB6" w:rsidRDefault="00500C05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3EE96BD" w14:textId="77777777" w:rsidR="00500C05" w:rsidRPr="00BF1EB6" w:rsidRDefault="00500C05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319A901" w14:textId="77777777" w:rsidR="00500C05" w:rsidRPr="00BF1EB6" w:rsidRDefault="00500C05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7544C3" w14:textId="77777777" w:rsidR="00500C05" w:rsidRPr="00BF1EB6" w:rsidRDefault="00500C05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FDBA590" w14:textId="77777777" w:rsidR="00500C05" w:rsidRPr="00BF1EB6" w:rsidRDefault="00500C05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86B630A" w14:textId="77777777" w:rsidR="00500C05" w:rsidRPr="00BF1EB6" w:rsidRDefault="00500C05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AC34A1B" w14:textId="77777777" w:rsidR="00500C05" w:rsidRPr="00BF1EB6" w:rsidRDefault="00500C05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00C05" w14:paraId="352856C5" w14:textId="77777777" w:rsidTr="005A3B61">
        <w:tc>
          <w:tcPr>
            <w:tcW w:w="879" w:type="dxa"/>
          </w:tcPr>
          <w:p w14:paraId="457DE82C" w14:textId="77777777" w:rsidR="00500C05" w:rsidRDefault="00500C05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A40B4BC" w14:textId="77777777" w:rsidR="00500C05" w:rsidRDefault="00500C05" w:rsidP="005A3B61">
            <w:r>
              <w:rPr>
                <w:sz w:val="16"/>
                <w:szCs w:val="16"/>
              </w:rPr>
              <w:t>1211</w:t>
            </w:r>
          </w:p>
        </w:tc>
        <w:tc>
          <w:tcPr>
            <w:tcW w:w="517" w:type="dxa"/>
          </w:tcPr>
          <w:p w14:paraId="6F623994" w14:textId="77777777" w:rsidR="00500C05" w:rsidRDefault="00500C05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47E631" w14:textId="77777777" w:rsidR="00500C05" w:rsidRDefault="00500C05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56B05B" w14:textId="77777777" w:rsidR="00500C05" w:rsidRDefault="00500C05" w:rsidP="005A3B61">
            <w:r>
              <w:rPr>
                <w:sz w:val="16"/>
                <w:szCs w:val="16"/>
              </w:rPr>
              <w:t>Big CR on introduction of completed DC of x LTE bands and y NR bands with z bands DL and 3 bands UL</w:t>
            </w:r>
          </w:p>
        </w:tc>
        <w:tc>
          <w:tcPr>
            <w:tcW w:w="517" w:type="dxa"/>
          </w:tcPr>
          <w:p w14:paraId="2BB862A2" w14:textId="77777777" w:rsidR="00500C05" w:rsidRDefault="00500C05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BACB6F1" w14:textId="77777777" w:rsidR="00500C05" w:rsidRDefault="00500C05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0BF33071" w14:textId="77777777" w:rsidR="00500C05" w:rsidRDefault="00500C05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B962051" w14:textId="77777777" w:rsidR="00500C05" w:rsidRDefault="00500C05" w:rsidP="005A3B61">
            <w:r>
              <w:rPr>
                <w:sz w:val="16"/>
                <w:szCs w:val="16"/>
              </w:rPr>
              <w:t>R4-2407643</w:t>
            </w:r>
          </w:p>
        </w:tc>
        <w:tc>
          <w:tcPr>
            <w:tcW w:w="1597" w:type="dxa"/>
          </w:tcPr>
          <w:p w14:paraId="19627EEC" w14:textId="77777777" w:rsidR="00500C05" w:rsidRDefault="00500C05" w:rsidP="005A3B61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2ABDFC0" w14:textId="77777777" w:rsidR="00500C05" w:rsidRDefault="00500C05" w:rsidP="005A3B61">
            <w:r>
              <w:rPr>
                <w:sz w:val="16"/>
                <w:szCs w:val="16"/>
              </w:rPr>
              <w:t>DC_R18_xBLTE_yBNR_zDL3UL-Core</w:t>
            </w:r>
          </w:p>
        </w:tc>
        <w:tc>
          <w:tcPr>
            <w:tcW w:w="2323" w:type="dxa"/>
          </w:tcPr>
          <w:p w14:paraId="46B3B58C" w14:textId="77777777" w:rsidR="00500C05" w:rsidRDefault="00500C05" w:rsidP="005A3B61">
            <w:r>
              <w:rPr>
                <w:sz w:val="16"/>
                <w:szCs w:val="16"/>
              </w:rPr>
              <w:t>5.5B.6</w:t>
            </w:r>
          </w:p>
        </w:tc>
        <w:tc>
          <w:tcPr>
            <w:tcW w:w="998" w:type="dxa"/>
          </w:tcPr>
          <w:p w14:paraId="77488BCE" w14:textId="77777777" w:rsidR="00500C05" w:rsidRDefault="00500C05" w:rsidP="005A3B61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757F99CE" w14:textId="77777777" w:rsidR="00E25BAC" w:rsidRDefault="00E25BAC" w:rsidP="00E25BAC"/>
    <w:p w14:paraId="3B3C655A" w14:textId="77777777" w:rsidR="00E25BAC" w:rsidRDefault="00E25BAC" w:rsidP="00E25BAC"/>
    <w:p w14:paraId="17090EBB" w14:textId="06BF7E96" w:rsidR="00E25BAC" w:rsidRDefault="00EF5824" w:rsidP="00E25BAC">
      <w:pPr>
        <w:pStyle w:val="Heading2"/>
        <w:rPr>
          <w:rFonts w:cs="Arial"/>
          <w:noProof/>
        </w:rPr>
      </w:pPr>
      <w:r w:rsidRPr="00EF5824">
        <w:rPr>
          <w:noProof/>
        </w:rPr>
        <w:lastRenderedPageBreak/>
        <w:t>RP-241450</w:t>
      </w:r>
    </w:p>
    <w:p w14:paraId="5186D806" w14:textId="6B3919D1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EF5824" w:rsidRPr="00EF5824">
        <w:rPr>
          <w:rFonts w:ascii="Arial" w:hAnsi="Arial" w:cs="Arial"/>
          <w:b/>
          <w:bCs/>
          <w:sz w:val="18"/>
          <w:szCs w:val="18"/>
        </w:rPr>
        <w:t>RAN4 CRs to Open REL-18 NR or NR+LTE WIs spectrum – Batch 8</w:t>
      </w:r>
    </w:p>
    <w:p w14:paraId="3D1A51F2" w14:textId="2B8A87C6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</w:t>
      </w:r>
      <w:r w:rsidR="00EF5824">
        <w:rPr>
          <w:rFonts w:ascii="Arial" w:hAnsi="Arial" w:cs="Arial"/>
          <w:b/>
          <w:bCs/>
        </w:rPr>
        <w:t>2.1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17A79" w:rsidRPr="004E535C" w14:paraId="73075031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98CD77C" w14:textId="77777777" w:rsidR="00517A79" w:rsidRPr="00BF1EB6" w:rsidRDefault="00517A7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338B29" w14:textId="77777777" w:rsidR="00517A79" w:rsidRPr="00BF1EB6" w:rsidRDefault="00517A7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6E78F0" w14:textId="77777777" w:rsidR="00517A79" w:rsidRPr="00BF1EB6" w:rsidRDefault="00517A7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226F40" w14:textId="77777777" w:rsidR="00517A79" w:rsidRPr="00BF1EB6" w:rsidRDefault="00517A7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412987B" w14:textId="77777777" w:rsidR="00517A79" w:rsidRPr="00BF1EB6" w:rsidRDefault="00517A7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870834D" w14:textId="77777777" w:rsidR="00517A79" w:rsidRPr="00BF1EB6" w:rsidRDefault="00517A7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69CFF4" w14:textId="77777777" w:rsidR="00517A79" w:rsidRPr="00BF1EB6" w:rsidRDefault="00517A7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95B9936" w14:textId="77777777" w:rsidR="00517A79" w:rsidRPr="00BF1EB6" w:rsidRDefault="00517A7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A1170BB" w14:textId="77777777" w:rsidR="00517A79" w:rsidRPr="00BF1EB6" w:rsidRDefault="00517A7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A1E6DAF" w14:textId="77777777" w:rsidR="00517A79" w:rsidRPr="00BF1EB6" w:rsidRDefault="00517A7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C628B71" w14:textId="77777777" w:rsidR="00517A79" w:rsidRPr="00BF1EB6" w:rsidRDefault="00517A7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B8C6916" w14:textId="77777777" w:rsidR="00517A79" w:rsidRPr="00BF1EB6" w:rsidRDefault="00517A7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A82E5B" w14:textId="77777777" w:rsidR="00517A79" w:rsidRPr="00BF1EB6" w:rsidRDefault="00517A7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17A79" w14:paraId="2820D5D4" w14:textId="77777777" w:rsidTr="005A3B61">
        <w:tc>
          <w:tcPr>
            <w:tcW w:w="879" w:type="dxa"/>
          </w:tcPr>
          <w:p w14:paraId="7A9C60CF" w14:textId="77777777" w:rsidR="00517A79" w:rsidRDefault="00517A79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C3ACC86" w14:textId="77777777" w:rsidR="00517A79" w:rsidRDefault="00517A79" w:rsidP="005A3B61">
            <w:r>
              <w:rPr>
                <w:sz w:val="16"/>
                <w:szCs w:val="16"/>
              </w:rPr>
              <w:t>2297</w:t>
            </w:r>
          </w:p>
        </w:tc>
        <w:tc>
          <w:tcPr>
            <w:tcW w:w="517" w:type="dxa"/>
          </w:tcPr>
          <w:p w14:paraId="56C51D1A" w14:textId="77777777" w:rsidR="00517A79" w:rsidRDefault="00517A79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FA41EA" w14:textId="77777777" w:rsidR="00517A79" w:rsidRDefault="00517A79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BF952F" w14:textId="77777777" w:rsidR="00517A79" w:rsidRDefault="00517A79" w:rsidP="005A3B61">
            <w:r>
              <w:rPr>
                <w:sz w:val="16"/>
                <w:szCs w:val="16"/>
              </w:rPr>
              <w:t>CR 38.101-1 adding intra-band NR CA configurations</w:t>
            </w:r>
          </w:p>
        </w:tc>
        <w:tc>
          <w:tcPr>
            <w:tcW w:w="517" w:type="dxa"/>
          </w:tcPr>
          <w:p w14:paraId="11CB0A7D" w14:textId="77777777" w:rsidR="00517A79" w:rsidRDefault="00517A79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55E0BCB" w14:textId="77777777" w:rsidR="00517A79" w:rsidRDefault="00517A79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3F72EEE" w14:textId="77777777" w:rsidR="00517A79" w:rsidRDefault="00517A79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CD04589" w14:textId="77777777" w:rsidR="00517A79" w:rsidRDefault="00517A79" w:rsidP="005A3B61">
            <w:r>
              <w:rPr>
                <w:sz w:val="16"/>
                <w:szCs w:val="16"/>
              </w:rPr>
              <w:t>R4-2408444</w:t>
            </w:r>
          </w:p>
        </w:tc>
        <w:tc>
          <w:tcPr>
            <w:tcW w:w="1597" w:type="dxa"/>
          </w:tcPr>
          <w:p w14:paraId="0D089A53" w14:textId="77777777" w:rsidR="00517A79" w:rsidRDefault="00517A79" w:rsidP="005A3B61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1517E1" w14:textId="77777777" w:rsidR="00517A79" w:rsidRDefault="00517A79" w:rsidP="005A3B61">
            <w:r>
              <w:rPr>
                <w:sz w:val="16"/>
                <w:szCs w:val="16"/>
              </w:rPr>
              <w:t>NR_CA_R18_Intra</w:t>
            </w:r>
          </w:p>
        </w:tc>
        <w:tc>
          <w:tcPr>
            <w:tcW w:w="2323" w:type="dxa"/>
          </w:tcPr>
          <w:p w14:paraId="2A41CF48" w14:textId="77777777" w:rsidR="00517A79" w:rsidRDefault="00517A79" w:rsidP="005A3B61">
            <w:r>
              <w:rPr>
                <w:sz w:val="16"/>
                <w:szCs w:val="16"/>
              </w:rPr>
              <w:t>5.5, 6.5, 7.3</w:t>
            </w:r>
          </w:p>
        </w:tc>
        <w:tc>
          <w:tcPr>
            <w:tcW w:w="998" w:type="dxa"/>
          </w:tcPr>
          <w:p w14:paraId="39B9CE01" w14:textId="77777777" w:rsidR="00517A79" w:rsidRDefault="00517A79" w:rsidP="005A3B61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517A79" w14:paraId="4CE4C0DB" w14:textId="77777777" w:rsidTr="005A3B61">
        <w:tc>
          <w:tcPr>
            <w:tcW w:w="879" w:type="dxa"/>
          </w:tcPr>
          <w:p w14:paraId="0EB7FB36" w14:textId="77777777" w:rsidR="00517A79" w:rsidRDefault="00517A79" w:rsidP="005A3B61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32D0E40" w14:textId="77777777" w:rsidR="00517A79" w:rsidRDefault="00517A79" w:rsidP="005A3B61">
            <w:r>
              <w:rPr>
                <w:sz w:val="16"/>
                <w:szCs w:val="16"/>
              </w:rPr>
              <w:t>0742</w:t>
            </w:r>
          </w:p>
        </w:tc>
        <w:tc>
          <w:tcPr>
            <w:tcW w:w="517" w:type="dxa"/>
          </w:tcPr>
          <w:p w14:paraId="3288799A" w14:textId="77777777" w:rsidR="00517A79" w:rsidRDefault="00517A79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ADE64F" w14:textId="77777777" w:rsidR="00517A79" w:rsidRDefault="00517A79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69249E" w14:textId="77777777" w:rsidR="00517A79" w:rsidRDefault="00517A79" w:rsidP="005A3B61">
            <w:r>
              <w:rPr>
                <w:sz w:val="16"/>
                <w:szCs w:val="16"/>
              </w:rPr>
              <w:t>CR 38.101-2 adding intra-band NR CA configurations</w:t>
            </w:r>
          </w:p>
        </w:tc>
        <w:tc>
          <w:tcPr>
            <w:tcW w:w="517" w:type="dxa"/>
          </w:tcPr>
          <w:p w14:paraId="16AE728E" w14:textId="77777777" w:rsidR="00517A79" w:rsidRDefault="00517A79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D6D6B0F" w14:textId="77777777" w:rsidR="00517A79" w:rsidRDefault="00517A79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9B0F525" w14:textId="77777777" w:rsidR="00517A79" w:rsidRDefault="00517A79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4B945FE" w14:textId="77777777" w:rsidR="00517A79" w:rsidRDefault="00517A79" w:rsidP="005A3B61">
            <w:r>
              <w:rPr>
                <w:sz w:val="16"/>
                <w:szCs w:val="16"/>
              </w:rPr>
              <w:t>R4-2408445</w:t>
            </w:r>
          </w:p>
        </w:tc>
        <w:tc>
          <w:tcPr>
            <w:tcW w:w="1597" w:type="dxa"/>
          </w:tcPr>
          <w:p w14:paraId="52BEC191" w14:textId="77777777" w:rsidR="00517A79" w:rsidRDefault="00517A79" w:rsidP="005A3B61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B14BC87" w14:textId="77777777" w:rsidR="00517A79" w:rsidRDefault="00517A79" w:rsidP="005A3B61">
            <w:r>
              <w:rPr>
                <w:sz w:val="16"/>
                <w:szCs w:val="16"/>
              </w:rPr>
              <w:t>NR_CA_R18_Intra</w:t>
            </w:r>
          </w:p>
        </w:tc>
        <w:tc>
          <w:tcPr>
            <w:tcW w:w="2323" w:type="dxa"/>
          </w:tcPr>
          <w:p w14:paraId="6591739D" w14:textId="77777777" w:rsidR="00517A79" w:rsidRDefault="00517A79" w:rsidP="005A3B61">
            <w:r>
              <w:rPr>
                <w:sz w:val="16"/>
                <w:szCs w:val="16"/>
              </w:rPr>
              <w:t>5.5</w:t>
            </w:r>
          </w:p>
        </w:tc>
        <w:tc>
          <w:tcPr>
            <w:tcW w:w="998" w:type="dxa"/>
          </w:tcPr>
          <w:p w14:paraId="180D2F85" w14:textId="77777777" w:rsidR="00517A79" w:rsidRDefault="00517A79" w:rsidP="005A3B61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</w:tbl>
    <w:p w14:paraId="35C67CBE" w14:textId="77777777" w:rsidR="00E25BAC" w:rsidRDefault="00E25BAC" w:rsidP="00E25BAC"/>
    <w:p w14:paraId="1AAC57F9" w14:textId="77777777" w:rsidR="00E25BAC" w:rsidRDefault="00E25BAC" w:rsidP="00E25BAC"/>
    <w:p w14:paraId="60B7A1DA" w14:textId="2E6E2227" w:rsidR="00E25BAC" w:rsidRDefault="00007E35" w:rsidP="00E25BAC">
      <w:pPr>
        <w:pStyle w:val="Heading2"/>
        <w:rPr>
          <w:rFonts w:cs="Arial"/>
          <w:noProof/>
        </w:rPr>
      </w:pPr>
      <w:r w:rsidRPr="00007E35">
        <w:rPr>
          <w:noProof/>
        </w:rPr>
        <w:t>RP-241451</w:t>
      </w:r>
    </w:p>
    <w:p w14:paraId="7FC92373" w14:textId="405AA867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007E35" w:rsidRPr="00007E35">
        <w:rPr>
          <w:rFonts w:ascii="Arial" w:hAnsi="Arial" w:cs="Arial"/>
          <w:b/>
          <w:bCs/>
          <w:sz w:val="18"/>
          <w:szCs w:val="18"/>
        </w:rPr>
        <w:t>RAN4 CRs to Open REL-18 NR or NR+LTE WIs spectrum – Batch 9</w:t>
      </w:r>
    </w:p>
    <w:p w14:paraId="6261EB43" w14:textId="2C36CDF2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</w:t>
      </w:r>
      <w:r w:rsidR="00007E35">
        <w:rPr>
          <w:rFonts w:ascii="Arial" w:hAnsi="Arial" w:cs="Arial"/>
          <w:b/>
          <w:bCs/>
        </w:rPr>
        <w:t>2.2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B155D" w:rsidRPr="004E535C" w14:paraId="53163BCC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8F02F4" w14:textId="77777777" w:rsidR="004B155D" w:rsidRPr="00BF1EB6" w:rsidRDefault="004B155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710037" w14:textId="77777777" w:rsidR="004B155D" w:rsidRPr="00BF1EB6" w:rsidRDefault="004B155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2212F3" w14:textId="77777777" w:rsidR="004B155D" w:rsidRPr="00BF1EB6" w:rsidRDefault="004B155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3DCD5E" w14:textId="77777777" w:rsidR="004B155D" w:rsidRPr="00BF1EB6" w:rsidRDefault="004B155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3FC67DD" w14:textId="77777777" w:rsidR="004B155D" w:rsidRPr="00BF1EB6" w:rsidRDefault="004B155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296585" w14:textId="77777777" w:rsidR="004B155D" w:rsidRPr="00BF1EB6" w:rsidRDefault="004B155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28902A" w14:textId="77777777" w:rsidR="004B155D" w:rsidRPr="00BF1EB6" w:rsidRDefault="004B155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2F3D80" w14:textId="77777777" w:rsidR="004B155D" w:rsidRPr="00BF1EB6" w:rsidRDefault="004B155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5731B7" w14:textId="77777777" w:rsidR="004B155D" w:rsidRPr="00BF1EB6" w:rsidRDefault="004B155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61B1605" w14:textId="77777777" w:rsidR="004B155D" w:rsidRPr="00BF1EB6" w:rsidRDefault="004B155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8287DCD" w14:textId="77777777" w:rsidR="004B155D" w:rsidRPr="00BF1EB6" w:rsidRDefault="004B155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6F2652" w14:textId="77777777" w:rsidR="004B155D" w:rsidRPr="00BF1EB6" w:rsidRDefault="004B155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71DF393" w14:textId="77777777" w:rsidR="004B155D" w:rsidRPr="00BF1EB6" w:rsidRDefault="004B155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B155D" w14:paraId="44A98F03" w14:textId="77777777" w:rsidTr="005A3B61">
        <w:tc>
          <w:tcPr>
            <w:tcW w:w="879" w:type="dxa"/>
          </w:tcPr>
          <w:p w14:paraId="1700E272" w14:textId="77777777" w:rsidR="004B155D" w:rsidRDefault="004B155D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7FBE105" w14:textId="77777777" w:rsidR="004B155D" w:rsidRDefault="004B155D" w:rsidP="005A3B61">
            <w:r>
              <w:rPr>
                <w:sz w:val="16"/>
                <w:szCs w:val="16"/>
              </w:rPr>
              <w:t>2289</w:t>
            </w:r>
          </w:p>
        </w:tc>
        <w:tc>
          <w:tcPr>
            <w:tcW w:w="517" w:type="dxa"/>
          </w:tcPr>
          <w:p w14:paraId="34F439BC" w14:textId="77777777" w:rsidR="004B155D" w:rsidRDefault="004B155D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57AEA0" w14:textId="77777777" w:rsidR="004B155D" w:rsidRDefault="004B155D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D2F4FB" w14:textId="77777777" w:rsidR="004B155D" w:rsidRDefault="004B155D" w:rsidP="005A3B61">
            <w:r>
              <w:rPr>
                <w:sz w:val="16"/>
                <w:szCs w:val="16"/>
              </w:rPr>
              <w:t>TS 38.101-1 big draft CR for NR_CADC_R18_2BDL_xBUL</w:t>
            </w:r>
          </w:p>
        </w:tc>
        <w:tc>
          <w:tcPr>
            <w:tcW w:w="517" w:type="dxa"/>
          </w:tcPr>
          <w:p w14:paraId="160D3E9E" w14:textId="77777777" w:rsidR="004B155D" w:rsidRDefault="004B155D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27E993" w14:textId="77777777" w:rsidR="004B155D" w:rsidRDefault="004B155D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7386C64" w14:textId="77777777" w:rsidR="004B155D" w:rsidRDefault="004B155D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AA316D1" w14:textId="77777777" w:rsidR="004B155D" w:rsidRDefault="004B155D" w:rsidP="005A3B61">
            <w:r>
              <w:rPr>
                <w:sz w:val="16"/>
                <w:szCs w:val="16"/>
              </w:rPr>
              <w:t>R4-2408393</w:t>
            </w:r>
          </w:p>
        </w:tc>
        <w:tc>
          <w:tcPr>
            <w:tcW w:w="1597" w:type="dxa"/>
          </w:tcPr>
          <w:p w14:paraId="2DAF0547" w14:textId="77777777" w:rsidR="004B155D" w:rsidRDefault="004B155D" w:rsidP="005A3B61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E6A34DC" w14:textId="77777777" w:rsidR="004B155D" w:rsidRDefault="004B155D" w:rsidP="005A3B61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3B7A9B03" w14:textId="77777777" w:rsidR="004B155D" w:rsidRDefault="004B155D" w:rsidP="005A3B61">
            <w:r>
              <w:rPr>
                <w:sz w:val="16"/>
                <w:szCs w:val="16"/>
              </w:rPr>
              <w:t>5.2A.2, 5.5A.3, 6.2A, 7.3A</w:t>
            </w:r>
          </w:p>
        </w:tc>
        <w:tc>
          <w:tcPr>
            <w:tcW w:w="998" w:type="dxa"/>
          </w:tcPr>
          <w:p w14:paraId="699999AE" w14:textId="77777777" w:rsidR="004B155D" w:rsidRDefault="004B155D" w:rsidP="005A3B61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4B155D" w14:paraId="649A8AAC" w14:textId="77777777" w:rsidTr="005A3B61">
        <w:tc>
          <w:tcPr>
            <w:tcW w:w="879" w:type="dxa"/>
          </w:tcPr>
          <w:p w14:paraId="37E04806" w14:textId="77777777" w:rsidR="004B155D" w:rsidRDefault="004B155D" w:rsidP="005A3B61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3237D12B" w14:textId="77777777" w:rsidR="004B155D" w:rsidRDefault="004B155D" w:rsidP="005A3B61">
            <w:r>
              <w:rPr>
                <w:sz w:val="16"/>
                <w:szCs w:val="16"/>
              </w:rPr>
              <w:t>0741</w:t>
            </w:r>
          </w:p>
        </w:tc>
        <w:tc>
          <w:tcPr>
            <w:tcW w:w="517" w:type="dxa"/>
          </w:tcPr>
          <w:p w14:paraId="226020EF" w14:textId="77777777" w:rsidR="004B155D" w:rsidRDefault="004B155D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DC4125" w14:textId="77777777" w:rsidR="004B155D" w:rsidRDefault="004B155D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BC1DDC" w14:textId="77777777" w:rsidR="004B155D" w:rsidRDefault="004B155D" w:rsidP="005A3B61">
            <w:r>
              <w:rPr>
                <w:sz w:val="16"/>
                <w:szCs w:val="16"/>
              </w:rPr>
              <w:t>TS 38.101-2 big draft CR for NR_CADC_R18_2BDL_xBUL</w:t>
            </w:r>
          </w:p>
        </w:tc>
        <w:tc>
          <w:tcPr>
            <w:tcW w:w="517" w:type="dxa"/>
          </w:tcPr>
          <w:p w14:paraId="33D2263D" w14:textId="77777777" w:rsidR="004B155D" w:rsidRDefault="004B155D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11B72C" w14:textId="77777777" w:rsidR="004B155D" w:rsidRDefault="004B155D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2ACD19F" w14:textId="77777777" w:rsidR="004B155D" w:rsidRDefault="004B155D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AF2BB46" w14:textId="77777777" w:rsidR="004B155D" w:rsidRDefault="004B155D" w:rsidP="005A3B61">
            <w:r>
              <w:rPr>
                <w:sz w:val="16"/>
                <w:szCs w:val="16"/>
              </w:rPr>
              <w:t>R4-2408394</w:t>
            </w:r>
          </w:p>
        </w:tc>
        <w:tc>
          <w:tcPr>
            <w:tcW w:w="1597" w:type="dxa"/>
          </w:tcPr>
          <w:p w14:paraId="6D071F3B" w14:textId="77777777" w:rsidR="004B155D" w:rsidRDefault="004B155D" w:rsidP="005A3B61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545FA1E" w14:textId="77777777" w:rsidR="004B155D" w:rsidRDefault="004B155D" w:rsidP="005A3B61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28992917" w14:textId="77777777" w:rsidR="004B155D" w:rsidRDefault="004B155D" w:rsidP="005A3B61">
            <w:r>
              <w:rPr>
                <w:sz w:val="16"/>
                <w:szCs w:val="16"/>
              </w:rPr>
              <w:t>5.5A</w:t>
            </w:r>
          </w:p>
        </w:tc>
        <w:tc>
          <w:tcPr>
            <w:tcW w:w="998" w:type="dxa"/>
          </w:tcPr>
          <w:p w14:paraId="16CA292E" w14:textId="77777777" w:rsidR="004B155D" w:rsidRDefault="004B155D" w:rsidP="005A3B61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 w:rsidR="004B155D" w14:paraId="2D9367AB" w14:textId="77777777" w:rsidTr="005A3B61">
        <w:tc>
          <w:tcPr>
            <w:tcW w:w="879" w:type="dxa"/>
          </w:tcPr>
          <w:p w14:paraId="17C6D4D5" w14:textId="77777777" w:rsidR="004B155D" w:rsidRDefault="004B155D" w:rsidP="005A3B61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41DFBBE2" w14:textId="77777777" w:rsidR="004B155D" w:rsidRDefault="004B155D" w:rsidP="005A3B61">
            <w:r>
              <w:rPr>
                <w:sz w:val="16"/>
                <w:szCs w:val="16"/>
              </w:rPr>
              <w:t>1229</w:t>
            </w:r>
          </w:p>
        </w:tc>
        <w:tc>
          <w:tcPr>
            <w:tcW w:w="517" w:type="dxa"/>
          </w:tcPr>
          <w:p w14:paraId="3F379209" w14:textId="77777777" w:rsidR="004B155D" w:rsidRDefault="004B155D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EA414E" w14:textId="77777777" w:rsidR="004B155D" w:rsidRDefault="004B155D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D8259B" w14:textId="77777777" w:rsidR="004B155D" w:rsidRDefault="004B155D" w:rsidP="005A3B61">
            <w:r>
              <w:rPr>
                <w:sz w:val="16"/>
                <w:szCs w:val="16"/>
              </w:rPr>
              <w:t>TS 38.101-3 big draft CR for NR_CADC_R18_2BDL_xBUL</w:t>
            </w:r>
          </w:p>
        </w:tc>
        <w:tc>
          <w:tcPr>
            <w:tcW w:w="517" w:type="dxa"/>
          </w:tcPr>
          <w:p w14:paraId="59275DBC" w14:textId="77777777" w:rsidR="004B155D" w:rsidRDefault="004B155D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43D880" w14:textId="77777777" w:rsidR="004B155D" w:rsidRDefault="004B155D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03D5933A" w14:textId="77777777" w:rsidR="004B155D" w:rsidRDefault="004B155D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37DBAB0" w14:textId="77777777" w:rsidR="004B155D" w:rsidRDefault="004B155D" w:rsidP="005A3B61">
            <w:r>
              <w:rPr>
                <w:sz w:val="16"/>
                <w:szCs w:val="16"/>
              </w:rPr>
              <w:t>R4-2408395</w:t>
            </w:r>
          </w:p>
        </w:tc>
        <w:tc>
          <w:tcPr>
            <w:tcW w:w="1597" w:type="dxa"/>
          </w:tcPr>
          <w:p w14:paraId="796FC8A0" w14:textId="77777777" w:rsidR="004B155D" w:rsidRDefault="004B155D" w:rsidP="005A3B61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070A865" w14:textId="77777777" w:rsidR="004B155D" w:rsidRDefault="004B155D" w:rsidP="005A3B61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0CF917B7" w14:textId="77777777" w:rsidR="004B155D" w:rsidRDefault="004B155D" w:rsidP="005A3B61">
            <w:r>
              <w:rPr>
                <w:sz w:val="16"/>
                <w:szCs w:val="16"/>
              </w:rPr>
              <w:t>5.5A.1</w:t>
            </w:r>
          </w:p>
        </w:tc>
        <w:tc>
          <w:tcPr>
            <w:tcW w:w="998" w:type="dxa"/>
          </w:tcPr>
          <w:p w14:paraId="4B0F85F8" w14:textId="77777777" w:rsidR="004B155D" w:rsidRDefault="004B155D" w:rsidP="005A3B61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618B462D" w14:textId="77777777" w:rsidR="00E25BAC" w:rsidRDefault="00E25BAC" w:rsidP="00E25BAC"/>
    <w:p w14:paraId="37100836" w14:textId="77777777" w:rsidR="00E25BAC" w:rsidRDefault="00E25BAC" w:rsidP="00E25BAC"/>
    <w:p w14:paraId="7D17CD9D" w14:textId="24615D13" w:rsidR="00E25BAC" w:rsidRDefault="00007E35" w:rsidP="00E25BAC">
      <w:pPr>
        <w:pStyle w:val="Heading2"/>
        <w:rPr>
          <w:rFonts w:cs="Arial"/>
          <w:noProof/>
        </w:rPr>
      </w:pPr>
      <w:r w:rsidRPr="00007E35">
        <w:rPr>
          <w:noProof/>
        </w:rPr>
        <w:t>RP-241452</w:t>
      </w:r>
    </w:p>
    <w:p w14:paraId="1538039D" w14:textId="408E9CD0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007E35" w:rsidRPr="00007E35">
        <w:rPr>
          <w:rFonts w:ascii="Arial" w:hAnsi="Arial" w:cs="Arial"/>
          <w:b/>
          <w:bCs/>
          <w:sz w:val="18"/>
          <w:szCs w:val="18"/>
        </w:rPr>
        <w:t>RAN4 CRs to Open REL-18 NR or NR+LTE WIs spectrum – Batch 10</w:t>
      </w:r>
    </w:p>
    <w:p w14:paraId="20EF5004" w14:textId="1111B2A7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</w:t>
      </w:r>
      <w:r w:rsidR="00007E35">
        <w:rPr>
          <w:rFonts w:ascii="Arial" w:hAnsi="Arial" w:cs="Arial"/>
          <w:b/>
          <w:bCs/>
        </w:rPr>
        <w:t>2.3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D421D" w:rsidRPr="004E535C" w14:paraId="4FBBE7C2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73C5198" w14:textId="77777777" w:rsidR="00BD421D" w:rsidRPr="00BF1EB6" w:rsidRDefault="00BD421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130F41" w14:textId="77777777" w:rsidR="00BD421D" w:rsidRPr="00BF1EB6" w:rsidRDefault="00BD421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3D250E" w14:textId="77777777" w:rsidR="00BD421D" w:rsidRPr="00BF1EB6" w:rsidRDefault="00BD421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C3480E" w14:textId="77777777" w:rsidR="00BD421D" w:rsidRPr="00BF1EB6" w:rsidRDefault="00BD421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8AFFCE0" w14:textId="77777777" w:rsidR="00BD421D" w:rsidRPr="00BF1EB6" w:rsidRDefault="00BD421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851BA1" w14:textId="77777777" w:rsidR="00BD421D" w:rsidRPr="00BF1EB6" w:rsidRDefault="00BD421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81CBCE" w14:textId="77777777" w:rsidR="00BD421D" w:rsidRPr="00BF1EB6" w:rsidRDefault="00BD421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97448EC" w14:textId="77777777" w:rsidR="00BD421D" w:rsidRPr="00BF1EB6" w:rsidRDefault="00BD421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D1E4A39" w14:textId="77777777" w:rsidR="00BD421D" w:rsidRPr="00BF1EB6" w:rsidRDefault="00BD421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E1220EF" w14:textId="77777777" w:rsidR="00BD421D" w:rsidRPr="00BF1EB6" w:rsidRDefault="00BD421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8863B75" w14:textId="77777777" w:rsidR="00BD421D" w:rsidRPr="00BF1EB6" w:rsidRDefault="00BD421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0A3A7AF" w14:textId="77777777" w:rsidR="00BD421D" w:rsidRPr="00BF1EB6" w:rsidRDefault="00BD421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64B68C" w14:textId="77777777" w:rsidR="00BD421D" w:rsidRPr="00BF1EB6" w:rsidRDefault="00BD421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D421D" w14:paraId="164C216C" w14:textId="77777777" w:rsidTr="005A3B61">
        <w:tc>
          <w:tcPr>
            <w:tcW w:w="879" w:type="dxa"/>
          </w:tcPr>
          <w:p w14:paraId="76B6E194" w14:textId="77777777" w:rsidR="00BD421D" w:rsidRDefault="00BD421D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0F8DE61" w14:textId="77777777" w:rsidR="00BD421D" w:rsidRDefault="00BD421D" w:rsidP="005A3B61">
            <w:r>
              <w:rPr>
                <w:sz w:val="16"/>
                <w:szCs w:val="16"/>
              </w:rPr>
              <w:t>2344</w:t>
            </w:r>
          </w:p>
        </w:tc>
        <w:tc>
          <w:tcPr>
            <w:tcW w:w="517" w:type="dxa"/>
          </w:tcPr>
          <w:p w14:paraId="46781391" w14:textId="77777777" w:rsidR="00BD421D" w:rsidRDefault="00BD421D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9383D6" w14:textId="77777777" w:rsidR="00BD421D" w:rsidRDefault="00BD421D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355A45" w14:textId="77777777" w:rsidR="00BD421D" w:rsidRDefault="00BD421D" w:rsidP="005A3B61">
            <w:r>
              <w:rPr>
                <w:sz w:val="16"/>
                <w:szCs w:val="16"/>
              </w:rPr>
              <w:t>Big CR to reflect the completed NR inter-band CA DC combinations for 3 bands DL with up to 2 bands UL into TS 38.101-1</w:t>
            </w:r>
          </w:p>
        </w:tc>
        <w:tc>
          <w:tcPr>
            <w:tcW w:w="517" w:type="dxa"/>
          </w:tcPr>
          <w:p w14:paraId="36D4E561" w14:textId="77777777" w:rsidR="00BD421D" w:rsidRDefault="00BD421D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708BB0" w14:textId="77777777" w:rsidR="00BD421D" w:rsidRDefault="00BD421D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8ABA36D" w14:textId="77777777" w:rsidR="00BD421D" w:rsidRDefault="00BD421D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BA940D4" w14:textId="77777777" w:rsidR="00BD421D" w:rsidRDefault="00BD421D" w:rsidP="005A3B61">
            <w:r>
              <w:rPr>
                <w:sz w:val="16"/>
                <w:szCs w:val="16"/>
              </w:rPr>
              <w:t>R4-2409489</w:t>
            </w:r>
          </w:p>
        </w:tc>
        <w:tc>
          <w:tcPr>
            <w:tcW w:w="1597" w:type="dxa"/>
          </w:tcPr>
          <w:p w14:paraId="7728A947" w14:textId="77777777" w:rsidR="00BD421D" w:rsidRDefault="00BD421D" w:rsidP="005A3B61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DF305B2" w14:textId="77777777" w:rsidR="00BD421D" w:rsidRDefault="00BD421D" w:rsidP="005A3B61"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 w14:paraId="1F2E7613" w14:textId="77777777" w:rsidR="00BD421D" w:rsidRDefault="00BD421D" w:rsidP="005A3B61">
            <w:r>
              <w:rPr>
                <w:sz w:val="16"/>
                <w:szCs w:val="16"/>
              </w:rPr>
              <w:t>5.2A.2.2, 5.5A.3.2, 5.5B, 6.2A.4.2.4, 7.3A.3.2.3, 7.3A.5</w:t>
            </w:r>
          </w:p>
        </w:tc>
        <w:tc>
          <w:tcPr>
            <w:tcW w:w="998" w:type="dxa"/>
          </w:tcPr>
          <w:p w14:paraId="54748CD8" w14:textId="77777777" w:rsidR="00BD421D" w:rsidRDefault="00BD421D" w:rsidP="005A3B61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BD421D" w14:paraId="7800F5D1" w14:textId="77777777" w:rsidTr="005A3B61">
        <w:tc>
          <w:tcPr>
            <w:tcW w:w="879" w:type="dxa"/>
          </w:tcPr>
          <w:p w14:paraId="01AAF5BE" w14:textId="77777777" w:rsidR="00BD421D" w:rsidRDefault="00BD421D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6A234C5" w14:textId="77777777" w:rsidR="00BD421D" w:rsidRDefault="00BD421D" w:rsidP="005A3B61">
            <w:r>
              <w:rPr>
                <w:sz w:val="16"/>
                <w:szCs w:val="16"/>
              </w:rPr>
              <w:t>1202</w:t>
            </w:r>
          </w:p>
        </w:tc>
        <w:tc>
          <w:tcPr>
            <w:tcW w:w="517" w:type="dxa"/>
          </w:tcPr>
          <w:p w14:paraId="67CF2CA1" w14:textId="77777777" w:rsidR="00BD421D" w:rsidRDefault="00BD421D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EFFCC6" w14:textId="77777777" w:rsidR="00BD421D" w:rsidRDefault="00BD421D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C0FB11" w14:textId="77777777" w:rsidR="00BD421D" w:rsidRDefault="00BD421D" w:rsidP="005A3B61">
            <w:r>
              <w:rPr>
                <w:sz w:val="16"/>
                <w:szCs w:val="16"/>
              </w:rPr>
              <w:t>(NR_CADC_R18_3BDL_xBUL-Core) Rel-18 Cat A CR for TS 38.101-3 to correct three-band NR-CA combinations including FR2</w:t>
            </w:r>
          </w:p>
        </w:tc>
        <w:tc>
          <w:tcPr>
            <w:tcW w:w="517" w:type="dxa"/>
          </w:tcPr>
          <w:p w14:paraId="0C6C8B6D" w14:textId="77777777" w:rsidR="00BD421D" w:rsidRDefault="00BD421D" w:rsidP="005A3B61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2D9CAE" w14:textId="77777777" w:rsidR="00BD421D" w:rsidRDefault="00BD421D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5FE08F02" w14:textId="77777777" w:rsidR="00BD421D" w:rsidRDefault="00BD421D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4DB2AB9" w14:textId="77777777" w:rsidR="00BD421D" w:rsidRDefault="00BD421D" w:rsidP="005A3B61">
            <w:r>
              <w:rPr>
                <w:sz w:val="16"/>
                <w:szCs w:val="16"/>
              </w:rPr>
              <w:t>R4-2407595</w:t>
            </w:r>
          </w:p>
        </w:tc>
        <w:tc>
          <w:tcPr>
            <w:tcW w:w="1597" w:type="dxa"/>
          </w:tcPr>
          <w:p w14:paraId="2702E3BC" w14:textId="77777777" w:rsidR="00BD421D" w:rsidRDefault="00BD421D" w:rsidP="005A3B61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4E765AF" w14:textId="77777777" w:rsidR="00BD421D" w:rsidRDefault="00BD421D" w:rsidP="005A3B61"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 w14:paraId="2C34C1DE" w14:textId="77777777" w:rsidR="00BD421D" w:rsidRDefault="00BD421D" w:rsidP="005A3B61">
            <w:r>
              <w:rPr>
                <w:sz w:val="16"/>
                <w:szCs w:val="16"/>
              </w:rPr>
              <w:t>5.5A.1.2</w:t>
            </w:r>
          </w:p>
        </w:tc>
        <w:tc>
          <w:tcPr>
            <w:tcW w:w="998" w:type="dxa"/>
          </w:tcPr>
          <w:p w14:paraId="7EFE2C93" w14:textId="77777777" w:rsidR="00BD421D" w:rsidRDefault="00BD421D" w:rsidP="005A3B61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  <w:tr w:rsidR="00BD421D" w14:paraId="672CF88A" w14:textId="77777777" w:rsidTr="005A3B61">
        <w:tc>
          <w:tcPr>
            <w:tcW w:w="879" w:type="dxa"/>
          </w:tcPr>
          <w:p w14:paraId="57E33ADA" w14:textId="77777777" w:rsidR="00BD421D" w:rsidRDefault="00BD421D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35594A3" w14:textId="77777777" w:rsidR="00BD421D" w:rsidRDefault="00BD421D" w:rsidP="005A3B61">
            <w:r>
              <w:rPr>
                <w:sz w:val="16"/>
                <w:szCs w:val="16"/>
              </w:rPr>
              <w:t>1259</w:t>
            </w:r>
          </w:p>
        </w:tc>
        <w:tc>
          <w:tcPr>
            <w:tcW w:w="517" w:type="dxa"/>
          </w:tcPr>
          <w:p w14:paraId="45340A14" w14:textId="77777777" w:rsidR="00BD421D" w:rsidRDefault="00BD421D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738B70" w14:textId="77777777" w:rsidR="00BD421D" w:rsidRDefault="00BD421D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B9304B" w14:textId="77777777" w:rsidR="00BD421D" w:rsidRDefault="00BD421D" w:rsidP="005A3B61">
            <w:r>
              <w:rPr>
                <w:sz w:val="16"/>
                <w:szCs w:val="16"/>
              </w:rPr>
              <w:t>Big CR to reflect the completed NR inter-band CA DC combinations for 3 bands DL with up to 2 bands UL into TS 38.101-3</w:t>
            </w:r>
          </w:p>
        </w:tc>
        <w:tc>
          <w:tcPr>
            <w:tcW w:w="517" w:type="dxa"/>
          </w:tcPr>
          <w:p w14:paraId="727E503C" w14:textId="77777777" w:rsidR="00BD421D" w:rsidRDefault="00BD421D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D90754" w14:textId="77777777" w:rsidR="00BD421D" w:rsidRDefault="00BD421D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0AFB1356" w14:textId="77777777" w:rsidR="00BD421D" w:rsidRDefault="00BD421D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D217A6B" w14:textId="77777777" w:rsidR="00BD421D" w:rsidRDefault="00BD421D" w:rsidP="005A3B61">
            <w:r>
              <w:rPr>
                <w:sz w:val="16"/>
                <w:szCs w:val="16"/>
              </w:rPr>
              <w:t>R4-2409490</w:t>
            </w:r>
          </w:p>
        </w:tc>
        <w:tc>
          <w:tcPr>
            <w:tcW w:w="1597" w:type="dxa"/>
          </w:tcPr>
          <w:p w14:paraId="68625334" w14:textId="77777777" w:rsidR="00BD421D" w:rsidRDefault="00BD421D" w:rsidP="005A3B61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F1EE728" w14:textId="77777777" w:rsidR="00BD421D" w:rsidRDefault="00BD421D" w:rsidP="005A3B61"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 w14:paraId="7F96A745" w14:textId="77777777" w:rsidR="00BD421D" w:rsidRDefault="00BD421D" w:rsidP="005A3B61">
            <w:r>
              <w:rPr>
                <w:sz w:val="16"/>
                <w:szCs w:val="16"/>
              </w:rPr>
              <w:t>5.2A.1, 5.5A.1.2, 5.5B.7.2</w:t>
            </w:r>
          </w:p>
        </w:tc>
        <w:tc>
          <w:tcPr>
            <w:tcW w:w="998" w:type="dxa"/>
          </w:tcPr>
          <w:p w14:paraId="519BF5AE" w14:textId="77777777" w:rsidR="00BD421D" w:rsidRDefault="00BD421D" w:rsidP="005A3B61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</w:tbl>
    <w:p w14:paraId="17DD62DA" w14:textId="77777777" w:rsidR="00E25BAC" w:rsidRDefault="00E25BAC" w:rsidP="00E25BAC"/>
    <w:p w14:paraId="2325FDEB" w14:textId="77777777" w:rsidR="00E25BAC" w:rsidRDefault="00E25BAC" w:rsidP="00E25BAC"/>
    <w:p w14:paraId="038AE71B" w14:textId="3D3D9405" w:rsidR="00E25BAC" w:rsidRDefault="00763AF3" w:rsidP="00E25BAC">
      <w:pPr>
        <w:pStyle w:val="Heading2"/>
        <w:rPr>
          <w:rFonts w:cs="Arial"/>
          <w:noProof/>
        </w:rPr>
      </w:pPr>
      <w:r w:rsidRPr="00763AF3">
        <w:rPr>
          <w:noProof/>
        </w:rPr>
        <w:lastRenderedPageBreak/>
        <w:t>RP-241453</w:t>
      </w:r>
    </w:p>
    <w:p w14:paraId="02D0BC45" w14:textId="68DDA4D3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63AF3" w:rsidRPr="00763AF3">
        <w:rPr>
          <w:rFonts w:ascii="Arial" w:hAnsi="Arial" w:cs="Arial"/>
          <w:b/>
          <w:bCs/>
          <w:sz w:val="18"/>
          <w:szCs w:val="18"/>
        </w:rPr>
        <w:t>RAN4 CRs to Open REL-18 NR or NR+LTE WIs spectrum – Batch 11</w:t>
      </w:r>
    </w:p>
    <w:p w14:paraId="1CD36528" w14:textId="74CC468F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</w:t>
      </w:r>
      <w:r w:rsidR="00763AF3">
        <w:rPr>
          <w:rFonts w:ascii="Arial" w:hAnsi="Arial" w:cs="Arial"/>
          <w:b/>
          <w:bCs/>
        </w:rPr>
        <w:t>2.4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63B73" w:rsidRPr="004E535C" w14:paraId="5F6995D4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84CD2E6" w14:textId="77777777" w:rsidR="00563B73" w:rsidRPr="00BF1EB6" w:rsidRDefault="00563B7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43A56E" w14:textId="77777777" w:rsidR="00563B73" w:rsidRPr="00BF1EB6" w:rsidRDefault="00563B7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2E7209" w14:textId="77777777" w:rsidR="00563B73" w:rsidRPr="00BF1EB6" w:rsidRDefault="00563B7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D98D86" w14:textId="77777777" w:rsidR="00563B73" w:rsidRPr="00BF1EB6" w:rsidRDefault="00563B7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11727BF" w14:textId="77777777" w:rsidR="00563B73" w:rsidRPr="00BF1EB6" w:rsidRDefault="00563B7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5C8A99" w14:textId="77777777" w:rsidR="00563B73" w:rsidRPr="00BF1EB6" w:rsidRDefault="00563B7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3E02F9" w14:textId="77777777" w:rsidR="00563B73" w:rsidRPr="00BF1EB6" w:rsidRDefault="00563B7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B04E558" w14:textId="77777777" w:rsidR="00563B73" w:rsidRPr="00BF1EB6" w:rsidRDefault="00563B7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5DF4779" w14:textId="77777777" w:rsidR="00563B73" w:rsidRPr="00BF1EB6" w:rsidRDefault="00563B7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C5B304" w14:textId="77777777" w:rsidR="00563B73" w:rsidRPr="00BF1EB6" w:rsidRDefault="00563B7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87173ED" w14:textId="77777777" w:rsidR="00563B73" w:rsidRPr="00BF1EB6" w:rsidRDefault="00563B7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3790BEA" w14:textId="77777777" w:rsidR="00563B73" w:rsidRPr="00BF1EB6" w:rsidRDefault="00563B7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5CAC80E" w14:textId="77777777" w:rsidR="00563B73" w:rsidRPr="00BF1EB6" w:rsidRDefault="00563B7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63B73" w14:paraId="78369346" w14:textId="77777777" w:rsidTr="005A3B61">
        <w:tc>
          <w:tcPr>
            <w:tcW w:w="879" w:type="dxa"/>
          </w:tcPr>
          <w:p w14:paraId="70A5D090" w14:textId="77777777" w:rsidR="00563B73" w:rsidRDefault="00563B73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43F0965" w14:textId="77777777" w:rsidR="00563B73" w:rsidRDefault="00563B73" w:rsidP="005A3B61">
            <w:r>
              <w:rPr>
                <w:sz w:val="16"/>
                <w:szCs w:val="16"/>
              </w:rPr>
              <w:t>2245</w:t>
            </w:r>
          </w:p>
        </w:tc>
        <w:tc>
          <w:tcPr>
            <w:tcW w:w="517" w:type="dxa"/>
          </w:tcPr>
          <w:p w14:paraId="21581C85" w14:textId="77777777" w:rsidR="00563B73" w:rsidRDefault="00563B73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4ACFF7" w14:textId="77777777" w:rsidR="00563B73" w:rsidRDefault="00563B73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1912AA" w14:textId="77777777" w:rsidR="00563B73" w:rsidRDefault="00563B73" w:rsidP="005A3B61">
            <w:r>
              <w:rPr>
                <w:sz w:val="16"/>
                <w:szCs w:val="16"/>
              </w:rPr>
              <w:t>(NR_CADC_R18_yBDL_xBUL) CR for 38.101-1: Table format corrections</w:t>
            </w:r>
          </w:p>
        </w:tc>
        <w:tc>
          <w:tcPr>
            <w:tcW w:w="517" w:type="dxa"/>
          </w:tcPr>
          <w:p w14:paraId="75EDFF16" w14:textId="77777777" w:rsidR="00563B73" w:rsidRDefault="00563B73" w:rsidP="005A3B61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465FEE98" w14:textId="77777777" w:rsidR="00563B73" w:rsidRDefault="00563B73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95123F1" w14:textId="77777777" w:rsidR="00563B73" w:rsidRDefault="00563B73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8DCD5E0" w14:textId="77777777" w:rsidR="00563B73" w:rsidRDefault="00563B73" w:rsidP="005A3B61">
            <w:r>
              <w:rPr>
                <w:sz w:val="16"/>
                <w:szCs w:val="16"/>
              </w:rPr>
              <w:t>R4-2407702</w:t>
            </w:r>
          </w:p>
        </w:tc>
        <w:tc>
          <w:tcPr>
            <w:tcW w:w="1597" w:type="dxa"/>
          </w:tcPr>
          <w:p w14:paraId="7B05DFD8" w14:textId="77777777" w:rsidR="00563B73" w:rsidRDefault="00563B73" w:rsidP="005A3B61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2B6949C5" w14:textId="77777777" w:rsidR="00563B73" w:rsidRDefault="00563B73" w:rsidP="005A3B61">
            <w:r>
              <w:rPr>
                <w:sz w:val="16"/>
                <w:szCs w:val="16"/>
              </w:rPr>
              <w:t>NR_CADC_R18_yBDL_xBUL</w:t>
            </w:r>
          </w:p>
        </w:tc>
        <w:tc>
          <w:tcPr>
            <w:tcW w:w="2323" w:type="dxa"/>
          </w:tcPr>
          <w:p w14:paraId="013FDE6A" w14:textId="77777777" w:rsidR="00563B73" w:rsidRDefault="00563B73" w:rsidP="005A3B61">
            <w:r>
              <w:rPr>
                <w:sz w:val="16"/>
                <w:szCs w:val="16"/>
              </w:rPr>
              <w:t>5.5A.3.3</w:t>
            </w:r>
          </w:p>
        </w:tc>
        <w:tc>
          <w:tcPr>
            <w:tcW w:w="998" w:type="dxa"/>
          </w:tcPr>
          <w:p w14:paraId="0A4445CE" w14:textId="77777777" w:rsidR="00563B73" w:rsidRDefault="00563B73" w:rsidP="005A3B61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63B73" w14:paraId="79608823" w14:textId="77777777" w:rsidTr="005A3B61">
        <w:tc>
          <w:tcPr>
            <w:tcW w:w="879" w:type="dxa"/>
          </w:tcPr>
          <w:p w14:paraId="60BCECE9" w14:textId="77777777" w:rsidR="00563B73" w:rsidRDefault="00563B73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AD98E45" w14:textId="77777777" w:rsidR="00563B73" w:rsidRDefault="00563B73" w:rsidP="005A3B61">
            <w:r>
              <w:rPr>
                <w:sz w:val="16"/>
                <w:szCs w:val="16"/>
              </w:rPr>
              <w:t>2339</w:t>
            </w:r>
          </w:p>
        </w:tc>
        <w:tc>
          <w:tcPr>
            <w:tcW w:w="517" w:type="dxa"/>
          </w:tcPr>
          <w:p w14:paraId="1733CEED" w14:textId="77777777" w:rsidR="00563B73" w:rsidRDefault="00563B73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96161E" w14:textId="77777777" w:rsidR="00563B73" w:rsidRDefault="00563B73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DB4355" w14:textId="77777777" w:rsidR="00563B73" w:rsidRDefault="00563B73" w:rsidP="005A3B61">
            <w:r>
              <w:rPr>
                <w:sz w:val="16"/>
                <w:szCs w:val="16"/>
              </w:rPr>
              <w:t>big CR 38.101-1 new combinations Rel-18 NR Inter-band CA/DC for y bands DL with x bands UL (y=4,5,6, x=1,2)</w:t>
            </w:r>
          </w:p>
        </w:tc>
        <w:tc>
          <w:tcPr>
            <w:tcW w:w="517" w:type="dxa"/>
          </w:tcPr>
          <w:p w14:paraId="6FB2E3D3" w14:textId="77777777" w:rsidR="00563B73" w:rsidRDefault="00563B73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DB0E96" w14:textId="77777777" w:rsidR="00563B73" w:rsidRDefault="00563B73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ACB70ED" w14:textId="77777777" w:rsidR="00563B73" w:rsidRDefault="00563B73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9B8052C" w14:textId="77777777" w:rsidR="00563B73" w:rsidRDefault="00563B73" w:rsidP="005A3B61">
            <w:r>
              <w:rPr>
                <w:sz w:val="16"/>
                <w:szCs w:val="16"/>
              </w:rPr>
              <w:t>R4-2409344</w:t>
            </w:r>
          </w:p>
        </w:tc>
        <w:tc>
          <w:tcPr>
            <w:tcW w:w="1597" w:type="dxa"/>
          </w:tcPr>
          <w:p w14:paraId="13AB30FE" w14:textId="77777777" w:rsidR="00563B73" w:rsidRDefault="00563B73" w:rsidP="005A3B61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983491B" w14:textId="77777777" w:rsidR="00563B73" w:rsidRDefault="00563B73" w:rsidP="005A3B61">
            <w:r>
              <w:rPr>
                <w:sz w:val="16"/>
                <w:szCs w:val="16"/>
              </w:rPr>
              <w:t>NR_CADC_R18_yBDL_xBUL</w:t>
            </w:r>
          </w:p>
        </w:tc>
        <w:tc>
          <w:tcPr>
            <w:tcW w:w="2323" w:type="dxa"/>
          </w:tcPr>
          <w:p w14:paraId="2C985991" w14:textId="77777777" w:rsidR="00563B73" w:rsidRDefault="00563B73" w:rsidP="005A3B61">
            <w:r>
              <w:rPr>
                <w:sz w:val="16"/>
                <w:szCs w:val="16"/>
              </w:rPr>
              <w:t>5.2A.2.3, 5.2A.2.4, 5.2A.2.5. 5.5A.3.3, 6.2A.4.2.5, 6.2A.4.2.6, 6.2A.4.2.7, 7.3A.3.2.4, 7.3A.3.2.5, 7.3A.3.2.6</w:t>
            </w:r>
          </w:p>
        </w:tc>
        <w:tc>
          <w:tcPr>
            <w:tcW w:w="998" w:type="dxa"/>
          </w:tcPr>
          <w:p w14:paraId="6BB0D176" w14:textId="77777777" w:rsidR="00563B73" w:rsidRDefault="00563B73" w:rsidP="005A3B61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563B73" w14:paraId="252DA9C9" w14:textId="77777777" w:rsidTr="005A3B61">
        <w:tc>
          <w:tcPr>
            <w:tcW w:w="879" w:type="dxa"/>
          </w:tcPr>
          <w:p w14:paraId="075392B1" w14:textId="77777777" w:rsidR="00563B73" w:rsidRDefault="00563B73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C2F3A0A" w14:textId="77777777" w:rsidR="00563B73" w:rsidRDefault="00563B73" w:rsidP="005A3B61">
            <w:r>
              <w:rPr>
                <w:sz w:val="16"/>
                <w:szCs w:val="16"/>
              </w:rPr>
              <w:t>2343</w:t>
            </w:r>
          </w:p>
        </w:tc>
        <w:tc>
          <w:tcPr>
            <w:tcW w:w="517" w:type="dxa"/>
          </w:tcPr>
          <w:p w14:paraId="2AD24BC7" w14:textId="77777777" w:rsidR="00563B73" w:rsidRDefault="00563B73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B1E955" w14:textId="77777777" w:rsidR="00563B73" w:rsidRDefault="00563B73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514C21" w14:textId="77777777" w:rsidR="00563B73" w:rsidRDefault="00563B73" w:rsidP="005A3B61">
            <w:r>
              <w:rPr>
                <w:sz w:val="16"/>
                <w:szCs w:val="16"/>
              </w:rPr>
              <w:t>(NR_CADC_R18_yBDL_xBUL)  CR for TS 38101-1 to clarify 1 UL configuration for NR CA</w:t>
            </w:r>
          </w:p>
        </w:tc>
        <w:tc>
          <w:tcPr>
            <w:tcW w:w="517" w:type="dxa"/>
          </w:tcPr>
          <w:p w14:paraId="5DE25731" w14:textId="77777777" w:rsidR="00563B73" w:rsidRDefault="00563B73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F37DE66" w14:textId="77777777" w:rsidR="00563B73" w:rsidRDefault="00563B73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D5BC29A" w14:textId="77777777" w:rsidR="00563B73" w:rsidRDefault="00563B73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44555BA" w14:textId="77777777" w:rsidR="00563B73" w:rsidRDefault="00563B73" w:rsidP="005A3B61">
            <w:r>
              <w:rPr>
                <w:sz w:val="16"/>
                <w:szCs w:val="16"/>
              </w:rPr>
              <w:t>R4-2409469</w:t>
            </w:r>
          </w:p>
        </w:tc>
        <w:tc>
          <w:tcPr>
            <w:tcW w:w="1597" w:type="dxa"/>
          </w:tcPr>
          <w:p w14:paraId="62F69ADB" w14:textId="77777777" w:rsidR="00563B73" w:rsidRDefault="00563B73" w:rsidP="005A3B61">
            <w:r>
              <w:rPr>
                <w:sz w:val="16"/>
                <w:szCs w:val="16"/>
              </w:rPr>
              <w:t>Huawei, Hisilicon, Skyworks Solutions Inc.</w:t>
            </w:r>
          </w:p>
        </w:tc>
        <w:tc>
          <w:tcPr>
            <w:tcW w:w="1122" w:type="dxa"/>
          </w:tcPr>
          <w:p w14:paraId="299FBF0B" w14:textId="77777777" w:rsidR="00563B73" w:rsidRDefault="00563B73" w:rsidP="005A3B61">
            <w:r>
              <w:rPr>
                <w:sz w:val="16"/>
                <w:szCs w:val="16"/>
              </w:rPr>
              <w:t>NR_CADC_R18_yBDL_xBUL-Core</w:t>
            </w:r>
          </w:p>
        </w:tc>
        <w:tc>
          <w:tcPr>
            <w:tcW w:w="2323" w:type="dxa"/>
          </w:tcPr>
          <w:p w14:paraId="7070C9A8" w14:textId="77777777" w:rsidR="00563B73" w:rsidRDefault="00563B73" w:rsidP="005A3B61">
            <w:r>
              <w:rPr>
                <w:sz w:val="16"/>
                <w:szCs w:val="16"/>
              </w:rPr>
              <w:t>5.5A.0</w:t>
            </w:r>
          </w:p>
        </w:tc>
        <w:tc>
          <w:tcPr>
            <w:tcW w:w="998" w:type="dxa"/>
          </w:tcPr>
          <w:p w14:paraId="31F528DE" w14:textId="77777777" w:rsidR="00563B73" w:rsidRDefault="00563B73" w:rsidP="005A3B61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563B73" w14:paraId="49D5DCA5" w14:textId="77777777" w:rsidTr="005A3B61">
        <w:tc>
          <w:tcPr>
            <w:tcW w:w="879" w:type="dxa"/>
          </w:tcPr>
          <w:p w14:paraId="63D75564" w14:textId="77777777" w:rsidR="00563B73" w:rsidRDefault="00563B73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6F3C135" w14:textId="77777777" w:rsidR="00563B73" w:rsidRDefault="00563B73" w:rsidP="005A3B61">
            <w:r>
              <w:rPr>
                <w:sz w:val="16"/>
                <w:szCs w:val="16"/>
              </w:rPr>
              <w:t>1214</w:t>
            </w:r>
          </w:p>
        </w:tc>
        <w:tc>
          <w:tcPr>
            <w:tcW w:w="517" w:type="dxa"/>
          </w:tcPr>
          <w:p w14:paraId="6047ECF6" w14:textId="77777777" w:rsidR="00563B73" w:rsidRDefault="00563B73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5A89FC" w14:textId="77777777" w:rsidR="00563B73" w:rsidRDefault="00563B73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6C629D" w14:textId="77777777" w:rsidR="00563B73" w:rsidRDefault="00563B73" w:rsidP="005A3B61">
            <w:r>
              <w:rPr>
                <w:sz w:val="16"/>
                <w:szCs w:val="16"/>
              </w:rPr>
              <w:t>(NR_CADC_R18_2BDL_xBUL) CR for 38.101-3: Missing BCS4 and 5 for CA_n66A-n258(2A)</w:t>
            </w:r>
          </w:p>
        </w:tc>
        <w:tc>
          <w:tcPr>
            <w:tcW w:w="517" w:type="dxa"/>
          </w:tcPr>
          <w:p w14:paraId="270FE140" w14:textId="77777777" w:rsidR="00563B73" w:rsidRDefault="00563B73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412147" w14:textId="77777777" w:rsidR="00563B73" w:rsidRDefault="00563B73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8A67025" w14:textId="77777777" w:rsidR="00563B73" w:rsidRDefault="00563B73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428FCA0" w14:textId="77777777" w:rsidR="00563B73" w:rsidRDefault="00563B73" w:rsidP="005A3B61">
            <w:r>
              <w:rPr>
                <w:sz w:val="16"/>
                <w:szCs w:val="16"/>
              </w:rPr>
              <w:t>R4-2407704</w:t>
            </w:r>
          </w:p>
        </w:tc>
        <w:tc>
          <w:tcPr>
            <w:tcW w:w="1597" w:type="dxa"/>
          </w:tcPr>
          <w:p w14:paraId="63708760" w14:textId="77777777" w:rsidR="00563B73" w:rsidRDefault="00563B73" w:rsidP="005A3B61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6F065473" w14:textId="77777777" w:rsidR="00563B73" w:rsidRDefault="00563B73" w:rsidP="005A3B61">
            <w:r>
              <w:rPr>
                <w:sz w:val="16"/>
                <w:szCs w:val="16"/>
              </w:rPr>
              <w:t>NR_CADC_R18_yBDL_xBUL</w:t>
            </w:r>
          </w:p>
        </w:tc>
        <w:tc>
          <w:tcPr>
            <w:tcW w:w="2323" w:type="dxa"/>
          </w:tcPr>
          <w:p w14:paraId="60E2B32A" w14:textId="77777777" w:rsidR="00563B73" w:rsidRDefault="00563B73" w:rsidP="005A3B61">
            <w:r>
              <w:rPr>
                <w:sz w:val="16"/>
                <w:szCs w:val="16"/>
              </w:rPr>
              <w:t>5.5A.1.1</w:t>
            </w:r>
          </w:p>
        </w:tc>
        <w:tc>
          <w:tcPr>
            <w:tcW w:w="998" w:type="dxa"/>
          </w:tcPr>
          <w:p w14:paraId="740047F8" w14:textId="77777777" w:rsidR="00563B73" w:rsidRDefault="00563B73" w:rsidP="005A3B61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63B73" w14:paraId="4B00AC23" w14:textId="77777777" w:rsidTr="005A3B61">
        <w:tc>
          <w:tcPr>
            <w:tcW w:w="879" w:type="dxa"/>
          </w:tcPr>
          <w:p w14:paraId="2C7E80FB" w14:textId="77777777" w:rsidR="00563B73" w:rsidRDefault="00563B73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C26EB43" w14:textId="77777777" w:rsidR="00563B73" w:rsidRDefault="00563B73" w:rsidP="005A3B61">
            <w:r>
              <w:rPr>
                <w:sz w:val="16"/>
                <w:szCs w:val="16"/>
              </w:rPr>
              <w:t>1253</w:t>
            </w:r>
          </w:p>
        </w:tc>
        <w:tc>
          <w:tcPr>
            <w:tcW w:w="517" w:type="dxa"/>
          </w:tcPr>
          <w:p w14:paraId="4C1C2728" w14:textId="77777777" w:rsidR="00563B73" w:rsidRDefault="00563B73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16FDC0" w14:textId="77777777" w:rsidR="00563B73" w:rsidRDefault="00563B73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118EE2" w14:textId="77777777" w:rsidR="00563B73" w:rsidRDefault="00563B73" w:rsidP="005A3B61">
            <w:r>
              <w:rPr>
                <w:sz w:val="16"/>
                <w:szCs w:val="16"/>
              </w:rPr>
              <w:t>big CR 38.101-3 new combinations Rel-18 NR Inter-band CA/DC for y bands DL with x bands UL (y=4,5,6, x=1,2)</w:t>
            </w:r>
          </w:p>
        </w:tc>
        <w:tc>
          <w:tcPr>
            <w:tcW w:w="517" w:type="dxa"/>
          </w:tcPr>
          <w:p w14:paraId="1CA34FBE" w14:textId="77777777" w:rsidR="00563B73" w:rsidRDefault="00563B73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36E51E" w14:textId="77777777" w:rsidR="00563B73" w:rsidRDefault="00563B73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1500997A" w14:textId="77777777" w:rsidR="00563B73" w:rsidRDefault="00563B73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30C8E2C" w14:textId="77777777" w:rsidR="00563B73" w:rsidRDefault="00563B73" w:rsidP="005A3B61">
            <w:r>
              <w:rPr>
                <w:sz w:val="16"/>
                <w:szCs w:val="16"/>
              </w:rPr>
              <w:t>R4-2409345</w:t>
            </w:r>
          </w:p>
        </w:tc>
        <w:tc>
          <w:tcPr>
            <w:tcW w:w="1597" w:type="dxa"/>
          </w:tcPr>
          <w:p w14:paraId="23B7184F" w14:textId="77777777" w:rsidR="00563B73" w:rsidRDefault="00563B73" w:rsidP="005A3B61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22C5EDF" w14:textId="77777777" w:rsidR="00563B73" w:rsidRDefault="00563B73" w:rsidP="005A3B61">
            <w:r>
              <w:rPr>
                <w:sz w:val="16"/>
                <w:szCs w:val="16"/>
              </w:rPr>
              <w:t>NR_CADC_R18_yBDL_xBUL</w:t>
            </w:r>
          </w:p>
        </w:tc>
        <w:tc>
          <w:tcPr>
            <w:tcW w:w="2323" w:type="dxa"/>
          </w:tcPr>
          <w:p w14:paraId="3B40787D" w14:textId="77777777" w:rsidR="00563B73" w:rsidRDefault="00563B73" w:rsidP="005A3B61">
            <w:r>
              <w:rPr>
                <w:sz w:val="16"/>
                <w:szCs w:val="16"/>
              </w:rPr>
              <w:t>5.2A.1, 5.5A.1.3, 5.5A.1.4, 5.5B.7.3, 5.5B.7.4</w:t>
            </w:r>
          </w:p>
        </w:tc>
        <w:tc>
          <w:tcPr>
            <w:tcW w:w="998" w:type="dxa"/>
          </w:tcPr>
          <w:p w14:paraId="335B2755" w14:textId="77777777" w:rsidR="00563B73" w:rsidRDefault="00563B73" w:rsidP="005A3B61">
            <w:r>
              <w:rPr>
                <w:sz w:val="16"/>
                <w:szCs w:val="16"/>
              </w:rPr>
              <w:t xml:space="preserve">TS/TR ... CR ... ; TS 38.521 series ; TS/TR ... CR ... </w:t>
            </w:r>
          </w:p>
        </w:tc>
      </w:tr>
    </w:tbl>
    <w:p w14:paraId="74DC6AF3" w14:textId="77777777" w:rsidR="00E25BAC" w:rsidRDefault="00E25BAC" w:rsidP="00E25BAC"/>
    <w:p w14:paraId="46FFDEB1" w14:textId="77777777" w:rsidR="00E25BAC" w:rsidRDefault="00E25BAC" w:rsidP="00E25BAC"/>
    <w:p w14:paraId="66BAB695" w14:textId="06B139D9" w:rsidR="00E25BAC" w:rsidRDefault="00686BBC" w:rsidP="00E25BAC">
      <w:pPr>
        <w:pStyle w:val="Heading2"/>
        <w:rPr>
          <w:rFonts w:cs="Arial"/>
          <w:noProof/>
        </w:rPr>
      </w:pPr>
      <w:r w:rsidRPr="00686BBC">
        <w:rPr>
          <w:noProof/>
        </w:rPr>
        <w:t>RP-241454</w:t>
      </w:r>
    </w:p>
    <w:p w14:paraId="23FB606D" w14:textId="79217652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686BBC" w:rsidRPr="00686BBC">
        <w:rPr>
          <w:rFonts w:ascii="Arial" w:hAnsi="Arial" w:cs="Arial"/>
          <w:b/>
          <w:bCs/>
          <w:sz w:val="18"/>
          <w:szCs w:val="18"/>
        </w:rPr>
        <w:t>RAN4 CRs to Open REL-18 NR or NR+LTE WIs spectrum – Batch 12</w:t>
      </w:r>
    </w:p>
    <w:p w14:paraId="7DAEF775" w14:textId="6C11895D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</w:t>
      </w:r>
      <w:r w:rsidR="00686BBC">
        <w:rPr>
          <w:rFonts w:ascii="Arial" w:hAnsi="Arial" w:cs="Arial"/>
          <w:b/>
          <w:bCs/>
        </w:rPr>
        <w:t>2.5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83D32" w:rsidRPr="004E535C" w14:paraId="41B06DE8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1A1091" w14:textId="77777777" w:rsidR="00C83D32" w:rsidRPr="00BF1EB6" w:rsidRDefault="00C83D3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FA54EE" w14:textId="77777777" w:rsidR="00C83D32" w:rsidRPr="00BF1EB6" w:rsidRDefault="00C83D3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990886" w14:textId="77777777" w:rsidR="00C83D32" w:rsidRPr="00BF1EB6" w:rsidRDefault="00C83D3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E8E342" w14:textId="77777777" w:rsidR="00C83D32" w:rsidRPr="00BF1EB6" w:rsidRDefault="00C83D3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5632814" w14:textId="77777777" w:rsidR="00C83D32" w:rsidRPr="00BF1EB6" w:rsidRDefault="00C83D3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055D95" w14:textId="77777777" w:rsidR="00C83D32" w:rsidRPr="00BF1EB6" w:rsidRDefault="00C83D3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E4008F" w14:textId="77777777" w:rsidR="00C83D32" w:rsidRPr="00BF1EB6" w:rsidRDefault="00C83D3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F64937" w14:textId="77777777" w:rsidR="00C83D32" w:rsidRPr="00BF1EB6" w:rsidRDefault="00C83D3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4637F99" w14:textId="77777777" w:rsidR="00C83D32" w:rsidRPr="00BF1EB6" w:rsidRDefault="00C83D3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822E867" w14:textId="77777777" w:rsidR="00C83D32" w:rsidRPr="00BF1EB6" w:rsidRDefault="00C83D3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E3A6666" w14:textId="77777777" w:rsidR="00C83D32" w:rsidRPr="00BF1EB6" w:rsidRDefault="00C83D3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1772C9F" w14:textId="77777777" w:rsidR="00C83D32" w:rsidRPr="00BF1EB6" w:rsidRDefault="00C83D3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3F7BA3C" w14:textId="77777777" w:rsidR="00C83D32" w:rsidRPr="00BF1EB6" w:rsidRDefault="00C83D3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83D32" w14:paraId="0436433A" w14:textId="77777777" w:rsidTr="005A3B61">
        <w:tc>
          <w:tcPr>
            <w:tcW w:w="879" w:type="dxa"/>
          </w:tcPr>
          <w:p w14:paraId="28753C84" w14:textId="77777777" w:rsidR="00C83D32" w:rsidRDefault="00C83D32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49F68A0" w14:textId="77777777" w:rsidR="00C83D32" w:rsidRDefault="00C83D32" w:rsidP="005A3B61">
            <w:r>
              <w:rPr>
                <w:sz w:val="16"/>
                <w:szCs w:val="16"/>
              </w:rPr>
              <w:t>2335</w:t>
            </w:r>
          </w:p>
        </w:tc>
        <w:tc>
          <w:tcPr>
            <w:tcW w:w="517" w:type="dxa"/>
          </w:tcPr>
          <w:p w14:paraId="627D7F57" w14:textId="77777777" w:rsidR="00C83D32" w:rsidRDefault="00C83D32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8B15CF" w14:textId="77777777" w:rsidR="00C83D32" w:rsidRDefault="00C83D3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D05A94" w14:textId="77777777" w:rsidR="00C83D32" w:rsidRDefault="00C83D32" w:rsidP="005A3B61">
            <w:r>
              <w:rPr>
                <w:sz w:val="16"/>
                <w:szCs w:val="16"/>
              </w:rPr>
              <w:t>Big CR on Introduction of completed SUL band combinations into TS 38.101-1</w:t>
            </w:r>
          </w:p>
        </w:tc>
        <w:tc>
          <w:tcPr>
            <w:tcW w:w="517" w:type="dxa"/>
          </w:tcPr>
          <w:p w14:paraId="192F91F8" w14:textId="77777777" w:rsidR="00C83D32" w:rsidRDefault="00C83D32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0FFA565" w14:textId="77777777" w:rsidR="00C83D32" w:rsidRDefault="00C83D32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A78E669" w14:textId="77777777" w:rsidR="00C83D32" w:rsidRDefault="00C83D3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B2C385E" w14:textId="77777777" w:rsidR="00C83D32" w:rsidRDefault="00C83D32" w:rsidP="005A3B61">
            <w:r>
              <w:rPr>
                <w:sz w:val="16"/>
                <w:szCs w:val="16"/>
              </w:rPr>
              <w:t>R4-2409310</w:t>
            </w:r>
          </w:p>
        </w:tc>
        <w:tc>
          <w:tcPr>
            <w:tcW w:w="1597" w:type="dxa"/>
          </w:tcPr>
          <w:p w14:paraId="3A7B291E" w14:textId="77777777" w:rsidR="00C83D32" w:rsidRDefault="00C83D32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E53BDE" w14:textId="77777777" w:rsidR="00C83D32" w:rsidRDefault="00C83D32" w:rsidP="005A3B61">
            <w:r>
              <w:rPr>
                <w:sz w:val="16"/>
                <w:szCs w:val="16"/>
              </w:rPr>
              <w:t>NR_SUL_combos_R18-Core</w:t>
            </w:r>
          </w:p>
        </w:tc>
        <w:tc>
          <w:tcPr>
            <w:tcW w:w="2323" w:type="dxa"/>
          </w:tcPr>
          <w:p w14:paraId="72367090" w14:textId="77777777" w:rsidR="00C83D32" w:rsidRDefault="00C83D32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893801" w14:textId="77777777" w:rsidR="00C83D32" w:rsidRDefault="00C83D32" w:rsidP="005A3B61">
            <w:pPr>
              <w:rPr>
                <w:sz w:val="16"/>
                <w:szCs w:val="16"/>
              </w:rPr>
            </w:pPr>
          </w:p>
        </w:tc>
      </w:tr>
    </w:tbl>
    <w:p w14:paraId="3C5836BF" w14:textId="77777777" w:rsidR="00E25BAC" w:rsidRDefault="00E25BAC" w:rsidP="00E25BAC"/>
    <w:p w14:paraId="1F38FEF4" w14:textId="77777777" w:rsidR="00E25BAC" w:rsidRDefault="00E25BAC" w:rsidP="00E25BAC"/>
    <w:p w14:paraId="689987A4" w14:textId="51DD35EF" w:rsidR="00E25BAC" w:rsidRDefault="000C5FE6" w:rsidP="00E25BAC">
      <w:pPr>
        <w:pStyle w:val="Heading2"/>
        <w:rPr>
          <w:rFonts w:cs="Arial"/>
          <w:noProof/>
        </w:rPr>
      </w:pPr>
      <w:r w:rsidRPr="000C5FE6">
        <w:rPr>
          <w:noProof/>
        </w:rPr>
        <w:t>RP-241455</w:t>
      </w:r>
    </w:p>
    <w:p w14:paraId="64F596D6" w14:textId="5F2C7B87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0C5FE6" w:rsidRPr="000C5FE6">
        <w:rPr>
          <w:rFonts w:ascii="Arial" w:hAnsi="Arial" w:cs="Arial"/>
          <w:b/>
          <w:bCs/>
          <w:sz w:val="18"/>
          <w:szCs w:val="18"/>
        </w:rPr>
        <w:t>RAN4 CRs to Open REL-18 NR or NR+LTE WIs spectrum – Batch 13</w:t>
      </w:r>
    </w:p>
    <w:p w14:paraId="3CA87E0A" w14:textId="71E605ED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</w:t>
      </w:r>
      <w:r w:rsidR="000C5FE6">
        <w:rPr>
          <w:rFonts w:ascii="Arial" w:hAnsi="Arial" w:cs="Arial"/>
          <w:b/>
          <w:bCs/>
        </w:rPr>
        <w:t>3.1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6520D" w:rsidRPr="004E535C" w14:paraId="23A10734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5CD151" w14:textId="77777777" w:rsidR="0046520D" w:rsidRPr="00BF1EB6" w:rsidRDefault="0046520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D7046A" w14:textId="77777777" w:rsidR="0046520D" w:rsidRPr="00BF1EB6" w:rsidRDefault="0046520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D1373D" w14:textId="77777777" w:rsidR="0046520D" w:rsidRPr="00BF1EB6" w:rsidRDefault="0046520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410C1C" w14:textId="77777777" w:rsidR="0046520D" w:rsidRPr="00BF1EB6" w:rsidRDefault="0046520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7A45D7" w14:textId="77777777" w:rsidR="0046520D" w:rsidRPr="00BF1EB6" w:rsidRDefault="0046520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D647BD" w14:textId="77777777" w:rsidR="0046520D" w:rsidRPr="00BF1EB6" w:rsidRDefault="0046520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8AD03D" w14:textId="77777777" w:rsidR="0046520D" w:rsidRPr="00BF1EB6" w:rsidRDefault="0046520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8637EF1" w14:textId="77777777" w:rsidR="0046520D" w:rsidRPr="00BF1EB6" w:rsidRDefault="0046520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C09A1AB" w14:textId="77777777" w:rsidR="0046520D" w:rsidRPr="00BF1EB6" w:rsidRDefault="0046520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88BE6D9" w14:textId="77777777" w:rsidR="0046520D" w:rsidRPr="00BF1EB6" w:rsidRDefault="0046520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A2408D8" w14:textId="77777777" w:rsidR="0046520D" w:rsidRPr="00BF1EB6" w:rsidRDefault="0046520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3742388" w14:textId="77777777" w:rsidR="0046520D" w:rsidRPr="00BF1EB6" w:rsidRDefault="0046520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983E2D0" w14:textId="77777777" w:rsidR="0046520D" w:rsidRPr="00BF1EB6" w:rsidRDefault="0046520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6520D" w14:paraId="74AD9DA0" w14:textId="77777777" w:rsidTr="005A3B61">
        <w:tc>
          <w:tcPr>
            <w:tcW w:w="879" w:type="dxa"/>
          </w:tcPr>
          <w:p w14:paraId="739E0DDC" w14:textId="77777777" w:rsidR="0046520D" w:rsidRDefault="0046520D" w:rsidP="005A3B61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186A510" w14:textId="77777777" w:rsidR="0046520D" w:rsidRDefault="0046520D" w:rsidP="005A3B61">
            <w:r>
              <w:rPr>
                <w:sz w:val="16"/>
                <w:szCs w:val="16"/>
              </w:rPr>
              <w:t>6052</w:t>
            </w:r>
          </w:p>
        </w:tc>
        <w:tc>
          <w:tcPr>
            <w:tcW w:w="517" w:type="dxa"/>
          </w:tcPr>
          <w:p w14:paraId="75771F44" w14:textId="77777777" w:rsidR="0046520D" w:rsidRDefault="0046520D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F76657" w14:textId="77777777" w:rsidR="0046520D" w:rsidRDefault="0046520D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1E1483" w14:textId="77777777" w:rsidR="0046520D" w:rsidRDefault="0046520D" w:rsidP="005A3B61">
            <w:r>
              <w:rPr>
                <w:sz w:val="16"/>
                <w:szCs w:val="16"/>
              </w:rPr>
              <w:t>Big CR TS 36.101 High-power UE operation for fixed-wireless/vehicle-mounted use cases in LTE bands</w:t>
            </w:r>
          </w:p>
        </w:tc>
        <w:tc>
          <w:tcPr>
            <w:tcW w:w="517" w:type="dxa"/>
          </w:tcPr>
          <w:p w14:paraId="3005B7A3" w14:textId="77777777" w:rsidR="0046520D" w:rsidRDefault="0046520D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662BE15" w14:textId="77777777" w:rsidR="0046520D" w:rsidRDefault="0046520D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5230B9C" w14:textId="77777777" w:rsidR="0046520D" w:rsidRDefault="0046520D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C8153A9" w14:textId="77777777" w:rsidR="0046520D" w:rsidRDefault="0046520D" w:rsidP="005A3B61">
            <w:r>
              <w:rPr>
                <w:sz w:val="16"/>
                <w:szCs w:val="16"/>
              </w:rPr>
              <w:t>R4-2410769</w:t>
            </w:r>
          </w:p>
        </w:tc>
        <w:tc>
          <w:tcPr>
            <w:tcW w:w="1597" w:type="dxa"/>
          </w:tcPr>
          <w:p w14:paraId="68735B20" w14:textId="77777777" w:rsidR="0046520D" w:rsidRDefault="0046520D" w:rsidP="005A3B61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C7BC792" w14:textId="77777777" w:rsidR="0046520D" w:rsidRDefault="0046520D" w:rsidP="005A3B61"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 w14:paraId="23A409ED" w14:textId="77777777" w:rsidR="0046520D" w:rsidRDefault="0046520D" w:rsidP="005A3B61"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 w14:paraId="671D936D" w14:textId="77777777" w:rsidR="0046520D" w:rsidRDefault="0046520D" w:rsidP="005A3B61">
            <w:r>
              <w:rPr>
                <w:sz w:val="16"/>
                <w:szCs w:val="16"/>
              </w:rPr>
              <w:t xml:space="preserve">TS/TR ... CR ...; TS 38.521-1; TS/TR ... CR ... </w:t>
            </w:r>
          </w:p>
        </w:tc>
      </w:tr>
      <w:tr w:rsidR="0046520D" w14:paraId="21B925D7" w14:textId="77777777" w:rsidTr="005A3B61">
        <w:tc>
          <w:tcPr>
            <w:tcW w:w="879" w:type="dxa"/>
          </w:tcPr>
          <w:p w14:paraId="43850BF2" w14:textId="77777777" w:rsidR="0046520D" w:rsidRDefault="0046520D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2281077" w14:textId="77777777" w:rsidR="0046520D" w:rsidRDefault="0046520D" w:rsidP="005A3B61">
            <w:r>
              <w:rPr>
                <w:sz w:val="16"/>
                <w:szCs w:val="16"/>
              </w:rPr>
              <w:t>2308</w:t>
            </w:r>
          </w:p>
        </w:tc>
        <w:tc>
          <w:tcPr>
            <w:tcW w:w="517" w:type="dxa"/>
          </w:tcPr>
          <w:p w14:paraId="360C7EFF" w14:textId="77777777" w:rsidR="0046520D" w:rsidRDefault="0046520D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70C758" w14:textId="77777777" w:rsidR="0046520D" w:rsidRDefault="0046520D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9C321E" w14:textId="77777777" w:rsidR="0046520D" w:rsidRDefault="0046520D" w:rsidP="005A3B61">
            <w:r>
              <w:rPr>
                <w:sz w:val="16"/>
                <w:szCs w:val="16"/>
              </w:rPr>
              <w:t>CR to TS 38.101-1: n100-n101 Car radio receiver requirements</w:t>
            </w:r>
          </w:p>
        </w:tc>
        <w:tc>
          <w:tcPr>
            <w:tcW w:w="517" w:type="dxa"/>
          </w:tcPr>
          <w:p w14:paraId="383B76C0" w14:textId="77777777" w:rsidR="0046520D" w:rsidRDefault="0046520D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477306" w14:textId="77777777" w:rsidR="0046520D" w:rsidRDefault="0046520D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C148DC3" w14:textId="77777777" w:rsidR="0046520D" w:rsidRDefault="0046520D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B8F50D8" w14:textId="77777777" w:rsidR="0046520D" w:rsidRDefault="0046520D" w:rsidP="005A3B61">
            <w:r>
              <w:rPr>
                <w:sz w:val="16"/>
                <w:szCs w:val="16"/>
              </w:rPr>
              <w:t>R4-2410724</w:t>
            </w:r>
          </w:p>
        </w:tc>
        <w:tc>
          <w:tcPr>
            <w:tcW w:w="1597" w:type="dxa"/>
          </w:tcPr>
          <w:p w14:paraId="441D7AF6" w14:textId="77777777" w:rsidR="0046520D" w:rsidRDefault="0046520D" w:rsidP="005A3B61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A02F906" w14:textId="77777777" w:rsidR="0046520D" w:rsidRDefault="0046520D" w:rsidP="005A3B61"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 w14:paraId="1F1823DD" w14:textId="77777777" w:rsidR="0046520D" w:rsidRDefault="0046520D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24901A" w14:textId="77777777" w:rsidR="0046520D" w:rsidRDefault="0046520D" w:rsidP="005A3B61">
            <w:pPr>
              <w:rPr>
                <w:sz w:val="16"/>
                <w:szCs w:val="16"/>
              </w:rPr>
            </w:pPr>
          </w:p>
        </w:tc>
      </w:tr>
      <w:tr w:rsidR="0046520D" w14:paraId="1125C192" w14:textId="77777777" w:rsidTr="005A3B61">
        <w:tc>
          <w:tcPr>
            <w:tcW w:w="879" w:type="dxa"/>
          </w:tcPr>
          <w:p w14:paraId="56ED6E43" w14:textId="77777777" w:rsidR="0046520D" w:rsidRDefault="0046520D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DABF347" w14:textId="77777777" w:rsidR="0046520D" w:rsidRDefault="0046520D" w:rsidP="005A3B61">
            <w:r>
              <w:rPr>
                <w:sz w:val="16"/>
                <w:szCs w:val="16"/>
              </w:rPr>
              <w:t>2309</w:t>
            </w:r>
          </w:p>
        </w:tc>
        <w:tc>
          <w:tcPr>
            <w:tcW w:w="517" w:type="dxa"/>
          </w:tcPr>
          <w:p w14:paraId="78A0DD0E" w14:textId="77777777" w:rsidR="0046520D" w:rsidRDefault="0046520D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4D6270" w14:textId="77777777" w:rsidR="0046520D" w:rsidRDefault="0046520D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C64260" w14:textId="77777777" w:rsidR="0046520D" w:rsidRDefault="0046520D" w:rsidP="005A3B61">
            <w:r>
              <w:rPr>
                <w:sz w:val="16"/>
                <w:szCs w:val="16"/>
              </w:rPr>
              <w:t>Big CR High-power UE operation for fixed-wireless/vehicle-mounted use cases in LTE bands and NR bands</w:t>
            </w:r>
          </w:p>
        </w:tc>
        <w:tc>
          <w:tcPr>
            <w:tcW w:w="517" w:type="dxa"/>
          </w:tcPr>
          <w:p w14:paraId="15ED0EA1" w14:textId="77777777" w:rsidR="0046520D" w:rsidRDefault="0046520D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2570158" w14:textId="77777777" w:rsidR="0046520D" w:rsidRDefault="0046520D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EDB520E" w14:textId="77777777" w:rsidR="0046520D" w:rsidRDefault="0046520D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EE7A8B1" w14:textId="77777777" w:rsidR="0046520D" w:rsidRDefault="0046520D" w:rsidP="005A3B61">
            <w:r>
              <w:rPr>
                <w:sz w:val="16"/>
                <w:szCs w:val="16"/>
              </w:rPr>
              <w:t>R4-2408713</w:t>
            </w:r>
          </w:p>
        </w:tc>
        <w:tc>
          <w:tcPr>
            <w:tcW w:w="1597" w:type="dxa"/>
          </w:tcPr>
          <w:p w14:paraId="783F84AF" w14:textId="77777777" w:rsidR="0046520D" w:rsidRDefault="0046520D" w:rsidP="005A3B61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7D22D7A" w14:textId="77777777" w:rsidR="0046520D" w:rsidRDefault="0046520D" w:rsidP="005A3B61"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 w14:paraId="15277D8F" w14:textId="77777777" w:rsidR="0046520D" w:rsidRDefault="0046520D" w:rsidP="005A3B61"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 w14:paraId="2708A16E" w14:textId="77777777" w:rsidR="0046520D" w:rsidRDefault="0046520D" w:rsidP="005A3B61">
            <w:r>
              <w:rPr>
                <w:sz w:val="16"/>
                <w:szCs w:val="16"/>
              </w:rPr>
              <w:t xml:space="preserve">TS/TR ... CR ...; TS 38.521-1; TS/TR ... CR ... </w:t>
            </w:r>
          </w:p>
        </w:tc>
      </w:tr>
    </w:tbl>
    <w:p w14:paraId="26F8077F" w14:textId="77777777" w:rsidR="00E25BAC" w:rsidRDefault="00E25BAC" w:rsidP="00E25BAC"/>
    <w:p w14:paraId="14446004" w14:textId="77777777" w:rsidR="00E25BAC" w:rsidRDefault="00E25BAC" w:rsidP="00E25BAC"/>
    <w:p w14:paraId="1E243ADE" w14:textId="7AD45839" w:rsidR="00E25BAC" w:rsidRDefault="00D8124D" w:rsidP="00E25BAC">
      <w:pPr>
        <w:pStyle w:val="Heading2"/>
        <w:rPr>
          <w:rFonts w:cs="Arial"/>
          <w:noProof/>
        </w:rPr>
      </w:pPr>
      <w:r w:rsidRPr="00D8124D">
        <w:rPr>
          <w:noProof/>
        </w:rPr>
        <w:t>RP-241456</w:t>
      </w:r>
    </w:p>
    <w:p w14:paraId="6EF32013" w14:textId="75610510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D8124D" w:rsidRPr="00D8124D">
        <w:rPr>
          <w:rFonts w:ascii="Arial" w:hAnsi="Arial" w:cs="Arial"/>
          <w:b/>
          <w:bCs/>
          <w:sz w:val="18"/>
          <w:szCs w:val="18"/>
        </w:rPr>
        <w:t>RAN4 CRs to Open REL-18 NR or NR+LTE WIs spectrum – Batch 14</w:t>
      </w:r>
    </w:p>
    <w:p w14:paraId="00227969" w14:textId="271136C6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</w:t>
      </w:r>
      <w:r w:rsidR="00D8124D">
        <w:rPr>
          <w:rFonts w:ascii="Arial" w:hAnsi="Arial" w:cs="Arial"/>
          <w:b/>
          <w:bCs/>
        </w:rPr>
        <w:t>3.2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86B0F" w:rsidRPr="004E535C" w14:paraId="6E437918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F58A4A4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B0F80C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28E7B5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4DF4A2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3AE914B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08A4B1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A2FED8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9178C40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76C1664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8A3DB70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1261AC1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DD0108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27D5C1D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86B0F" w14:paraId="16A1E134" w14:textId="77777777" w:rsidTr="005A3B61">
        <w:tc>
          <w:tcPr>
            <w:tcW w:w="879" w:type="dxa"/>
          </w:tcPr>
          <w:p w14:paraId="2D898AE3" w14:textId="77777777" w:rsidR="00B86B0F" w:rsidRDefault="00B86B0F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0A1FDC2" w14:textId="77777777" w:rsidR="00B86B0F" w:rsidRDefault="00B86B0F" w:rsidP="005A3B61">
            <w:r>
              <w:rPr>
                <w:sz w:val="16"/>
                <w:szCs w:val="16"/>
              </w:rPr>
              <w:t>2238</w:t>
            </w:r>
          </w:p>
        </w:tc>
        <w:tc>
          <w:tcPr>
            <w:tcW w:w="517" w:type="dxa"/>
          </w:tcPr>
          <w:p w14:paraId="3190C668" w14:textId="77777777" w:rsidR="00B86B0F" w:rsidRDefault="00B86B0F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184FD6" w14:textId="77777777" w:rsidR="00B86B0F" w:rsidRDefault="00B86B0F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BB863B" w14:textId="77777777" w:rsidR="00B86B0F" w:rsidRDefault="00B86B0F" w:rsidP="005A3B61">
            <w:r>
              <w:rPr>
                <w:sz w:val="16"/>
                <w:szCs w:val="16"/>
              </w:rPr>
              <w:t>BigCR for High power UE for FDD single band PC2</w:t>
            </w:r>
          </w:p>
        </w:tc>
        <w:tc>
          <w:tcPr>
            <w:tcW w:w="517" w:type="dxa"/>
          </w:tcPr>
          <w:p w14:paraId="021955D6" w14:textId="77777777" w:rsidR="00B86B0F" w:rsidRDefault="00B86B0F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FEA266" w14:textId="77777777" w:rsidR="00B86B0F" w:rsidRDefault="00B86B0F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3A8EA9D" w14:textId="77777777" w:rsidR="00B86B0F" w:rsidRDefault="00B86B0F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23D656C" w14:textId="77777777" w:rsidR="00B86B0F" w:rsidRDefault="00B86B0F" w:rsidP="005A3B61">
            <w:r>
              <w:rPr>
                <w:sz w:val="16"/>
                <w:szCs w:val="16"/>
              </w:rPr>
              <w:t>R4-2407672</w:t>
            </w:r>
          </w:p>
        </w:tc>
        <w:tc>
          <w:tcPr>
            <w:tcW w:w="1597" w:type="dxa"/>
          </w:tcPr>
          <w:p w14:paraId="6868B8A6" w14:textId="77777777" w:rsidR="00B86B0F" w:rsidRDefault="00B86B0F" w:rsidP="005A3B61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14809F09" w14:textId="77777777" w:rsidR="00B86B0F" w:rsidRDefault="00B86B0F" w:rsidP="005A3B61">
            <w:r>
              <w:rPr>
                <w:sz w:val="16"/>
                <w:szCs w:val="16"/>
              </w:rPr>
              <w:t>HPUE_NR_FR1_FDD_R18</w:t>
            </w:r>
          </w:p>
        </w:tc>
        <w:tc>
          <w:tcPr>
            <w:tcW w:w="2323" w:type="dxa"/>
          </w:tcPr>
          <w:p w14:paraId="2561D0DF" w14:textId="77777777" w:rsidR="00B86B0F" w:rsidRDefault="00B86B0F" w:rsidP="005A3B61">
            <w:r>
              <w:rPr>
                <w:sz w:val="16"/>
                <w:szCs w:val="16"/>
              </w:rPr>
              <w:t>6.2.1, 6.2.3, 6.5.3, 7.3.2</w:t>
            </w:r>
          </w:p>
        </w:tc>
        <w:tc>
          <w:tcPr>
            <w:tcW w:w="998" w:type="dxa"/>
          </w:tcPr>
          <w:p w14:paraId="3496C21F" w14:textId="77777777" w:rsidR="00B86B0F" w:rsidRDefault="00B86B0F" w:rsidP="005A3B61">
            <w:r>
              <w:rPr>
                <w:sz w:val="16"/>
                <w:szCs w:val="16"/>
              </w:rPr>
              <w:t xml:space="preserve">TS/TR ... CR ... ; TS38.521-1  ; TS/TR ... CR ... </w:t>
            </w:r>
          </w:p>
        </w:tc>
      </w:tr>
      <w:tr w:rsidR="00B86B0F" w14:paraId="37A8CE5B" w14:textId="77777777" w:rsidTr="005A3B61">
        <w:tc>
          <w:tcPr>
            <w:tcW w:w="879" w:type="dxa"/>
          </w:tcPr>
          <w:p w14:paraId="5B49355F" w14:textId="77777777" w:rsidR="00B86B0F" w:rsidRDefault="00B86B0F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291612B" w14:textId="77777777" w:rsidR="00B86B0F" w:rsidRDefault="00B86B0F" w:rsidP="005A3B61">
            <w:r>
              <w:rPr>
                <w:sz w:val="16"/>
                <w:szCs w:val="16"/>
              </w:rPr>
              <w:t>2321</w:t>
            </w:r>
          </w:p>
        </w:tc>
        <w:tc>
          <w:tcPr>
            <w:tcW w:w="517" w:type="dxa"/>
          </w:tcPr>
          <w:p w14:paraId="3E49786D" w14:textId="77777777" w:rsidR="00B86B0F" w:rsidRDefault="00B86B0F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9DC438" w14:textId="77777777" w:rsidR="00B86B0F" w:rsidRDefault="00B86B0F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7D4AEB" w14:textId="77777777" w:rsidR="00B86B0F" w:rsidRDefault="00B86B0F" w:rsidP="005A3B61">
            <w:r>
              <w:rPr>
                <w:sz w:val="16"/>
                <w:szCs w:val="16"/>
              </w:rPr>
              <w:t>CR to TS 38.101-1: Addition of PC2 for n7</w:t>
            </w:r>
          </w:p>
        </w:tc>
        <w:tc>
          <w:tcPr>
            <w:tcW w:w="517" w:type="dxa"/>
          </w:tcPr>
          <w:p w14:paraId="3FB00A83" w14:textId="77777777" w:rsidR="00B86B0F" w:rsidRDefault="00B86B0F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902838" w14:textId="77777777" w:rsidR="00B86B0F" w:rsidRDefault="00B86B0F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863C403" w14:textId="77777777" w:rsidR="00B86B0F" w:rsidRDefault="00B86B0F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6636E7F" w14:textId="77777777" w:rsidR="00B86B0F" w:rsidRDefault="00B86B0F" w:rsidP="005A3B61">
            <w:r>
              <w:rPr>
                <w:sz w:val="16"/>
                <w:szCs w:val="16"/>
              </w:rPr>
              <w:t>R4-2410559</w:t>
            </w:r>
          </w:p>
        </w:tc>
        <w:tc>
          <w:tcPr>
            <w:tcW w:w="1597" w:type="dxa"/>
          </w:tcPr>
          <w:p w14:paraId="0F92DBF3" w14:textId="77777777" w:rsidR="00B86B0F" w:rsidRDefault="00B86B0F" w:rsidP="005A3B61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100CBCA4" w14:textId="77777777" w:rsidR="00B86B0F" w:rsidRDefault="00B86B0F" w:rsidP="005A3B61">
            <w:r>
              <w:rPr>
                <w:sz w:val="16"/>
                <w:szCs w:val="16"/>
              </w:rPr>
              <w:t>HPUE_NR_FR1_FDD_R18-Core</w:t>
            </w:r>
          </w:p>
        </w:tc>
        <w:tc>
          <w:tcPr>
            <w:tcW w:w="2323" w:type="dxa"/>
          </w:tcPr>
          <w:p w14:paraId="53AD9E5E" w14:textId="77777777" w:rsidR="00B86B0F" w:rsidRDefault="00B86B0F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A15E3B" w14:textId="77777777" w:rsidR="00B86B0F" w:rsidRDefault="00B86B0F" w:rsidP="005A3B61">
            <w:pPr>
              <w:rPr>
                <w:sz w:val="16"/>
                <w:szCs w:val="16"/>
              </w:rPr>
            </w:pPr>
          </w:p>
        </w:tc>
      </w:tr>
    </w:tbl>
    <w:p w14:paraId="4598520A" w14:textId="77777777" w:rsidR="00E25BAC" w:rsidRDefault="00E25BAC" w:rsidP="00E25BAC"/>
    <w:p w14:paraId="7F901981" w14:textId="77777777" w:rsidR="00E25BAC" w:rsidRDefault="00E25BAC" w:rsidP="00E25BAC"/>
    <w:p w14:paraId="562F6A37" w14:textId="5E18FFAE" w:rsidR="00E25BAC" w:rsidRDefault="00EF7A8D" w:rsidP="00E25BAC">
      <w:pPr>
        <w:pStyle w:val="Heading2"/>
        <w:rPr>
          <w:rFonts w:cs="Arial"/>
          <w:noProof/>
        </w:rPr>
      </w:pPr>
      <w:r w:rsidRPr="00EF7A8D">
        <w:rPr>
          <w:noProof/>
        </w:rPr>
        <w:t>RP-241457</w:t>
      </w:r>
    </w:p>
    <w:p w14:paraId="740A9FA9" w14:textId="66D7720E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EF7A8D" w:rsidRPr="00EF7A8D">
        <w:rPr>
          <w:rFonts w:ascii="Arial" w:hAnsi="Arial" w:cs="Arial"/>
          <w:b/>
          <w:bCs/>
          <w:sz w:val="18"/>
          <w:szCs w:val="18"/>
        </w:rPr>
        <w:t>RAN4 CRs to Open REL-18 NR or NR+LTE WIs spectrum – Batch 15</w:t>
      </w:r>
    </w:p>
    <w:p w14:paraId="569C14DF" w14:textId="703D26BC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</w:t>
      </w:r>
      <w:r w:rsidR="00EF7A8D">
        <w:rPr>
          <w:rFonts w:ascii="Arial" w:hAnsi="Arial" w:cs="Arial"/>
          <w:b/>
          <w:bCs/>
        </w:rPr>
        <w:t>3.3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86B0F" w:rsidRPr="004E535C" w14:paraId="23915966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83E042D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330872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D7A593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F7E008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55A4E67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7E8170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386C1F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398B137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D33730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8F90CB9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569D858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89D7838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C19C46D" w14:textId="77777777" w:rsidR="00B86B0F" w:rsidRPr="00BF1EB6" w:rsidRDefault="00B86B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86B0F" w14:paraId="3CA70A7F" w14:textId="77777777" w:rsidTr="005A3B61">
        <w:tc>
          <w:tcPr>
            <w:tcW w:w="879" w:type="dxa"/>
          </w:tcPr>
          <w:p w14:paraId="1A1F62B1" w14:textId="77777777" w:rsidR="00B86B0F" w:rsidRDefault="00B86B0F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119E276" w14:textId="77777777" w:rsidR="00B86B0F" w:rsidRDefault="00B86B0F" w:rsidP="005A3B61">
            <w:r>
              <w:rPr>
                <w:sz w:val="16"/>
                <w:szCs w:val="16"/>
              </w:rPr>
              <w:t>2341</w:t>
            </w:r>
          </w:p>
        </w:tc>
        <w:tc>
          <w:tcPr>
            <w:tcW w:w="517" w:type="dxa"/>
          </w:tcPr>
          <w:p w14:paraId="1911B19F" w14:textId="77777777" w:rsidR="00B86B0F" w:rsidRDefault="00B86B0F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D7D1B0" w14:textId="77777777" w:rsidR="00B86B0F" w:rsidRDefault="00B86B0F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943E3B" w14:textId="77777777" w:rsidR="00B86B0F" w:rsidRDefault="00B86B0F" w:rsidP="005A3B61">
            <w:r>
              <w:rPr>
                <w:sz w:val="16"/>
                <w:szCs w:val="16"/>
              </w:rPr>
              <w:t>Big CR on TS38.101-1 Addition of intra-band CA Combinations</w:t>
            </w:r>
          </w:p>
        </w:tc>
        <w:tc>
          <w:tcPr>
            <w:tcW w:w="517" w:type="dxa"/>
          </w:tcPr>
          <w:p w14:paraId="4224297C" w14:textId="77777777" w:rsidR="00B86B0F" w:rsidRDefault="00B86B0F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05861E7" w14:textId="77777777" w:rsidR="00B86B0F" w:rsidRDefault="00B86B0F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9B084F4" w14:textId="77777777" w:rsidR="00B86B0F" w:rsidRDefault="00B86B0F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3E95AA8" w14:textId="77777777" w:rsidR="00B86B0F" w:rsidRDefault="00B86B0F" w:rsidP="005A3B61">
            <w:r>
              <w:rPr>
                <w:sz w:val="16"/>
                <w:szCs w:val="16"/>
              </w:rPr>
              <w:t>R4-2410535</w:t>
            </w:r>
          </w:p>
        </w:tc>
        <w:tc>
          <w:tcPr>
            <w:tcW w:w="1597" w:type="dxa"/>
          </w:tcPr>
          <w:p w14:paraId="0A47DB57" w14:textId="77777777" w:rsidR="00B86B0F" w:rsidRDefault="00B86B0F" w:rsidP="005A3B61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1B65933" w14:textId="77777777" w:rsidR="00B86B0F" w:rsidRDefault="00B86B0F" w:rsidP="005A3B61">
            <w:r>
              <w:rPr>
                <w:sz w:val="16"/>
                <w:szCs w:val="16"/>
              </w:rPr>
              <w:t>HPUE_NR_FR1_TDD_intra_CA_R18</w:t>
            </w:r>
          </w:p>
        </w:tc>
        <w:tc>
          <w:tcPr>
            <w:tcW w:w="2323" w:type="dxa"/>
          </w:tcPr>
          <w:p w14:paraId="4B889CAB" w14:textId="77777777" w:rsidR="00B86B0F" w:rsidRDefault="00B86B0F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EF2D3B" w14:textId="77777777" w:rsidR="00B86B0F" w:rsidRDefault="00B86B0F" w:rsidP="005A3B61">
            <w:pPr>
              <w:rPr>
                <w:sz w:val="16"/>
                <w:szCs w:val="16"/>
              </w:rPr>
            </w:pPr>
          </w:p>
        </w:tc>
      </w:tr>
    </w:tbl>
    <w:p w14:paraId="3CD9A03B" w14:textId="77777777" w:rsidR="00E25BAC" w:rsidRDefault="00E25BAC" w:rsidP="00E25BAC"/>
    <w:p w14:paraId="03E4BC85" w14:textId="77777777" w:rsidR="00E25BAC" w:rsidRDefault="00E25BAC" w:rsidP="00E25BAC"/>
    <w:p w14:paraId="7920FFEC" w14:textId="009FE268" w:rsidR="00E25BAC" w:rsidRDefault="00A55CDA" w:rsidP="00E25BAC">
      <w:pPr>
        <w:pStyle w:val="Heading2"/>
        <w:rPr>
          <w:rFonts w:cs="Arial"/>
          <w:noProof/>
        </w:rPr>
      </w:pPr>
      <w:r w:rsidRPr="00A55CDA">
        <w:rPr>
          <w:noProof/>
        </w:rPr>
        <w:t>RP-241458</w:t>
      </w:r>
    </w:p>
    <w:p w14:paraId="0206F720" w14:textId="391AD431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55CDA" w:rsidRPr="00A55CDA">
        <w:rPr>
          <w:rFonts w:ascii="Arial" w:hAnsi="Arial" w:cs="Arial"/>
          <w:b/>
          <w:bCs/>
          <w:sz w:val="18"/>
          <w:szCs w:val="18"/>
        </w:rPr>
        <w:t>RAN4 CRs to Open REL-18 NR or NR+LTE WIs spectrum – Batch 16</w:t>
      </w:r>
    </w:p>
    <w:p w14:paraId="604339CD" w14:textId="108DFF3C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</w:t>
      </w:r>
      <w:r w:rsidR="00A55CDA">
        <w:rPr>
          <w:rFonts w:ascii="Arial" w:hAnsi="Arial" w:cs="Arial"/>
          <w:b/>
          <w:bCs/>
        </w:rPr>
        <w:t>3.4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F1A4B" w:rsidRPr="004E535C" w14:paraId="435DC0BC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A13CA05" w14:textId="77777777" w:rsidR="004F1A4B" w:rsidRPr="00BF1EB6" w:rsidRDefault="004F1A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3A0DF1" w14:textId="77777777" w:rsidR="004F1A4B" w:rsidRPr="00BF1EB6" w:rsidRDefault="004F1A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358E27" w14:textId="77777777" w:rsidR="004F1A4B" w:rsidRPr="00BF1EB6" w:rsidRDefault="004F1A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9B191A" w14:textId="77777777" w:rsidR="004F1A4B" w:rsidRPr="00BF1EB6" w:rsidRDefault="004F1A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81ED75A" w14:textId="77777777" w:rsidR="004F1A4B" w:rsidRPr="00BF1EB6" w:rsidRDefault="004F1A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38A0E3" w14:textId="77777777" w:rsidR="004F1A4B" w:rsidRPr="00BF1EB6" w:rsidRDefault="004F1A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8114C8" w14:textId="77777777" w:rsidR="004F1A4B" w:rsidRPr="00BF1EB6" w:rsidRDefault="004F1A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0072136" w14:textId="77777777" w:rsidR="004F1A4B" w:rsidRPr="00BF1EB6" w:rsidRDefault="004F1A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C91E551" w14:textId="77777777" w:rsidR="004F1A4B" w:rsidRPr="00BF1EB6" w:rsidRDefault="004F1A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4171FF5" w14:textId="77777777" w:rsidR="004F1A4B" w:rsidRPr="00BF1EB6" w:rsidRDefault="004F1A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631B114" w14:textId="77777777" w:rsidR="004F1A4B" w:rsidRPr="00BF1EB6" w:rsidRDefault="004F1A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631325" w14:textId="77777777" w:rsidR="004F1A4B" w:rsidRPr="00BF1EB6" w:rsidRDefault="004F1A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E26C34" w14:textId="77777777" w:rsidR="004F1A4B" w:rsidRPr="00BF1EB6" w:rsidRDefault="004F1A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F1A4B" w14:paraId="17D61733" w14:textId="77777777" w:rsidTr="005A3B61">
        <w:tc>
          <w:tcPr>
            <w:tcW w:w="879" w:type="dxa"/>
          </w:tcPr>
          <w:p w14:paraId="7EB7CED4" w14:textId="77777777" w:rsidR="004F1A4B" w:rsidRDefault="004F1A4B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C868663" w14:textId="77777777" w:rsidR="004F1A4B" w:rsidRDefault="004F1A4B" w:rsidP="005A3B61">
            <w:r>
              <w:rPr>
                <w:sz w:val="16"/>
                <w:szCs w:val="16"/>
              </w:rPr>
              <w:t>1232</w:t>
            </w:r>
          </w:p>
        </w:tc>
        <w:tc>
          <w:tcPr>
            <w:tcW w:w="517" w:type="dxa"/>
          </w:tcPr>
          <w:p w14:paraId="7FDE690A" w14:textId="77777777" w:rsidR="004F1A4B" w:rsidRDefault="004F1A4B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70A630" w14:textId="77777777" w:rsidR="004F1A4B" w:rsidRDefault="004F1A4B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A4352A" w14:textId="77777777" w:rsidR="004F1A4B" w:rsidRDefault="004F1A4B" w:rsidP="005A3B61">
            <w:r>
              <w:rPr>
                <w:sz w:val="16"/>
                <w:szCs w:val="16"/>
              </w:rPr>
              <w:t>big CR 38.101-3 new combinations Rel-18 EN-DC HPUE</w:t>
            </w:r>
          </w:p>
        </w:tc>
        <w:tc>
          <w:tcPr>
            <w:tcW w:w="517" w:type="dxa"/>
          </w:tcPr>
          <w:p w14:paraId="649848CC" w14:textId="77777777" w:rsidR="004F1A4B" w:rsidRDefault="004F1A4B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2DB152" w14:textId="77777777" w:rsidR="004F1A4B" w:rsidRDefault="004F1A4B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10F87042" w14:textId="77777777" w:rsidR="004F1A4B" w:rsidRDefault="004F1A4B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5F742CF" w14:textId="77777777" w:rsidR="004F1A4B" w:rsidRDefault="004F1A4B" w:rsidP="005A3B61">
            <w:r>
              <w:rPr>
                <w:sz w:val="16"/>
                <w:szCs w:val="16"/>
              </w:rPr>
              <w:t>R4-2408448</w:t>
            </w:r>
          </w:p>
        </w:tc>
        <w:tc>
          <w:tcPr>
            <w:tcW w:w="1597" w:type="dxa"/>
          </w:tcPr>
          <w:p w14:paraId="19CAC6D5" w14:textId="77777777" w:rsidR="004F1A4B" w:rsidRDefault="004F1A4B" w:rsidP="005A3B61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33AA5BC" w14:textId="77777777" w:rsidR="004F1A4B" w:rsidRDefault="004F1A4B" w:rsidP="005A3B61">
            <w:r>
              <w:rPr>
                <w:sz w:val="16"/>
                <w:szCs w:val="16"/>
              </w:rPr>
              <w:t>HPUE_FR1_DC_LTE_NR_R18</w:t>
            </w:r>
          </w:p>
        </w:tc>
        <w:tc>
          <w:tcPr>
            <w:tcW w:w="2323" w:type="dxa"/>
          </w:tcPr>
          <w:p w14:paraId="4BF4D44B" w14:textId="77777777" w:rsidR="004F1A4B" w:rsidRDefault="004F1A4B" w:rsidP="005A3B61">
            <w:r>
              <w:rPr>
                <w:sz w:val="16"/>
                <w:szCs w:val="16"/>
              </w:rPr>
              <w:t>5.5, 6.2, 7.3</w:t>
            </w:r>
          </w:p>
        </w:tc>
        <w:tc>
          <w:tcPr>
            <w:tcW w:w="998" w:type="dxa"/>
          </w:tcPr>
          <w:p w14:paraId="0A812787" w14:textId="77777777" w:rsidR="004F1A4B" w:rsidRDefault="004F1A4B" w:rsidP="005A3B61">
            <w:r>
              <w:rPr>
                <w:sz w:val="16"/>
                <w:szCs w:val="16"/>
              </w:rPr>
              <w:t xml:space="preserve">TS/TR ... CR ... ; TS 38.521-3 CR ... ; TS/TR ... CR ... </w:t>
            </w:r>
          </w:p>
        </w:tc>
      </w:tr>
      <w:tr w:rsidR="004F1A4B" w14:paraId="0C719FD3" w14:textId="77777777" w:rsidTr="005A3B61">
        <w:tc>
          <w:tcPr>
            <w:tcW w:w="879" w:type="dxa"/>
          </w:tcPr>
          <w:p w14:paraId="0B44B900" w14:textId="77777777" w:rsidR="004F1A4B" w:rsidRDefault="004F1A4B" w:rsidP="005A3B61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6679F4B0" w14:textId="77777777" w:rsidR="004F1A4B" w:rsidRDefault="004F1A4B" w:rsidP="005A3B61">
            <w:r>
              <w:rPr>
                <w:sz w:val="16"/>
                <w:szCs w:val="16"/>
              </w:rPr>
              <w:t>1245</w:t>
            </w:r>
          </w:p>
        </w:tc>
        <w:tc>
          <w:tcPr>
            <w:tcW w:w="517" w:type="dxa"/>
          </w:tcPr>
          <w:p w14:paraId="6FACECE9" w14:textId="77777777" w:rsidR="004F1A4B" w:rsidRDefault="004F1A4B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0992D7" w14:textId="77777777" w:rsidR="004F1A4B" w:rsidRDefault="004F1A4B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53270A" w14:textId="77777777" w:rsidR="004F1A4B" w:rsidRDefault="004F1A4B" w:rsidP="005A3B61">
            <w:r>
              <w:rPr>
                <w:sz w:val="16"/>
                <w:szCs w:val="16"/>
              </w:rPr>
              <w:t>[HPUE_FR1_DC_LTE_NR_R18-Core] CR to TS 38.101-3: Corrections to HPUE band combinations</w:t>
            </w:r>
          </w:p>
        </w:tc>
        <w:tc>
          <w:tcPr>
            <w:tcW w:w="517" w:type="dxa"/>
          </w:tcPr>
          <w:p w14:paraId="4B0D5172" w14:textId="77777777" w:rsidR="004F1A4B" w:rsidRDefault="004F1A4B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FA5FB3" w14:textId="77777777" w:rsidR="004F1A4B" w:rsidRDefault="004F1A4B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18364C58" w14:textId="77777777" w:rsidR="004F1A4B" w:rsidRDefault="004F1A4B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61B782C" w14:textId="77777777" w:rsidR="004F1A4B" w:rsidRDefault="004F1A4B" w:rsidP="005A3B61">
            <w:r>
              <w:rPr>
                <w:sz w:val="16"/>
                <w:szCs w:val="16"/>
              </w:rPr>
              <w:t>R4-2410710</w:t>
            </w:r>
          </w:p>
        </w:tc>
        <w:tc>
          <w:tcPr>
            <w:tcW w:w="1597" w:type="dxa"/>
          </w:tcPr>
          <w:p w14:paraId="16DE36A2" w14:textId="77777777" w:rsidR="004F1A4B" w:rsidRDefault="004F1A4B" w:rsidP="005A3B61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65E2A80F" w14:textId="77777777" w:rsidR="004F1A4B" w:rsidRDefault="004F1A4B" w:rsidP="005A3B61">
            <w:r>
              <w:rPr>
                <w:sz w:val="16"/>
                <w:szCs w:val="16"/>
              </w:rPr>
              <w:t>HPUE_FR1_DC_LTE_NR_R18-Core</w:t>
            </w:r>
          </w:p>
        </w:tc>
        <w:tc>
          <w:tcPr>
            <w:tcW w:w="2323" w:type="dxa"/>
          </w:tcPr>
          <w:p w14:paraId="43564507" w14:textId="77777777" w:rsidR="004F1A4B" w:rsidRDefault="004F1A4B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A307DD" w14:textId="77777777" w:rsidR="004F1A4B" w:rsidRDefault="004F1A4B" w:rsidP="005A3B61">
            <w:pPr>
              <w:rPr>
                <w:sz w:val="16"/>
                <w:szCs w:val="16"/>
              </w:rPr>
            </w:pPr>
          </w:p>
        </w:tc>
      </w:tr>
    </w:tbl>
    <w:p w14:paraId="0E0D49A4" w14:textId="77777777" w:rsidR="00E25BAC" w:rsidRDefault="00E25BAC" w:rsidP="00E25BAC"/>
    <w:p w14:paraId="2ECECCBB" w14:textId="77777777" w:rsidR="00E25BAC" w:rsidRDefault="00E25BAC" w:rsidP="00E25BAC"/>
    <w:p w14:paraId="4E90E598" w14:textId="0966E3AF" w:rsidR="00E25BAC" w:rsidRDefault="002A2781" w:rsidP="00E25BAC">
      <w:pPr>
        <w:pStyle w:val="Heading2"/>
        <w:rPr>
          <w:rFonts w:cs="Arial"/>
          <w:noProof/>
        </w:rPr>
      </w:pPr>
      <w:r w:rsidRPr="002A2781">
        <w:rPr>
          <w:noProof/>
        </w:rPr>
        <w:t>RP-241459</w:t>
      </w:r>
    </w:p>
    <w:p w14:paraId="27C4D2E2" w14:textId="6DA86255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A2781" w:rsidRPr="002A2781">
        <w:rPr>
          <w:rFonts w:ascii="Arial" w:hAnsi="Arial" w:cs="Arial"/>
          <w:b/>
          <w:bCs/>
          <w:sz w:val="18"/>
          <w:szCs w:val="18"/>
        </w:rPr>
        <w:t>RAN4 CRs to Open REL-18 NR or NR+LTE WIs spectrum – Batch 17</w:t>
      </w:r>
    </w:p>
    <w:p w14:paraId="44DAF9B3" w14:textId="222583D7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</w:t>
      </w:r>
      <w:r w:rsidR="002A2781">
        <w:rPr>
          <w:rFonts w:ascii="Arial" w:hAnsi="Arial" w:cs="Arial"/>
          <w:b/>
          <w:bCs/>
        </w:rPr>
        <w:t>3.5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F7F8D" w:rsidRPr="004E535C" w14:paraId="759F8C4C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35908B1" w14:textId="77777777" w:rsidR="003F7F8D" w:rsidRPr="00BF1EB6" w:rsidRDefault="003F7F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AF1D82" w14:textId="77777777" w:rsidR="003F7F8D" w:rsidRPr="00BF1EB6" w:rsidRDefault="003F7F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0BC857" w14:textId="77777777" w:rsidR="003F7F8D" w:rsidRPr="00BF1EB6" w:rsidRDefault="003F7F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11695A" w14:textId="77777777" w:rsidR="003F7F8D" w:rsidRPr="00BF1EB6" w:rsidRDefault="003F7F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80380EE" w14:textId="77777777" w:rsidR="003F7F8D" w:rsidRPr="00BF1EB6" w:rsidRDefault="003F7F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75FF21" w14:textId="77777777" w:rsidR="003F7F8D" w:rsidRPr="00BF1EB6" w:rsidRDefault="003F7F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C97891" w14:textId="77777777" w:rsidR="003F7F8D" w:rsidRPr="00BF1EB6" w:rsidRDefault="003F7F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2233BE1" w14:textId="77777777" w:rsidR="003F7F8D" w:rsidRPr="00BF1EB6" w:rsidRDefault="003F7F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CBCDB1D" w14:textId="77777777" w:rsidR="003F7F8D" w:rsidRPr="00BF1EB6" w:rsidRDefault="003F7F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2EC01A" w14:textId="77777777" w:rsidR="003F7F8D" w:rsidRPr="00BF1EB6" w:rsidRDefault="003F7F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8C73C0" w14:textId="77777777" w:rsidR="003F7F8D" w:rsidRPr="00BF1EB6" w:rsidRDefault="003F7F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741391C" w14:textId="77777777" w:rsidR="003F7F8D" w:rsidRPr="00BF1EB6" w:rsidRDefault="003F7F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C38AF08" w14:textId="77777777" w:rsidR="003F7F8D" w:rsidRPr="00BF1EB6" w:rsidRDefault="003F7F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F7F8D" w14:paraId="38E12068" w14:textId="77777777" w:rsidTr="005A3B61">
        <w:tc>
          <w:tcPr>
            <w:tcW w:w="879" w:type="dxa"/>
          </w:tcPr>
          <w:p w14:paraId="04D6459F" w14:textId="77777777" w:rsidR="003F7F8D" w:rsidRDefault="003F7F8D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B39A653" w14:textId="77777777" w:rsidR="003F7F8D" w:rsidRDefault="003F7F8D" w:rsidP="005A3B61">
            <w:r>
              <w:rPr>
                <w:sz w:val="16"/>
                <w:szCs w:val="16"/>
              </w:rPr>
              <w:t>2246</w:t>
            </w:r>
          </w:p>
        </w:tc>
        <w:tc>
          <w:tcPr>
            <w:tcW w:w="517" w:type="dxa"/>
          </w:tcPr>
          <w:p w14:paraId="5DAE9584" w14:textId="77777777" w:rsidR="003F7F8D" w:rsidRDefault="003F7F8D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AAE137" w14:textId="77777777" w:rsidR="003F7F8D" w:rsidRDefault="003F7F8D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8EC2E9" w14:textId="77777777" w:rsidR="003F7F8D" w:rsidRDefault="003F7F8D" w:rsidP="005A3B61">
            <w:r>
              <w:rPr>
                <w:sz w:val="16"/>
                <w:szCs w:val="16"/>
              </w:rPr>
              <w:t>(HPUE_FR1_TDD_NR_CADC_SUL_R18) CR for 38.101-1: Corrections for missing PC2 CA_n41C and MOP Table</w:t>
            </w:r>
          </w:p>
        </w:tc>
        <w:tc>
          <w:tcPr>
            <w:tcW w:w="517" w:type="dxa"/>
          </w:tcPr>
          <w:p w14:paraId="52D84CDE" w14:textId="77777777" w:rsidR="003F7F8D" w:rsidRDefault="003F7F8D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09D3F6" w14:textId="77777777" w:rsidR="003F7F8D" w:rsidRDefault="003F7F8D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715731C" w14:textId="77777777" w:rsidR="003F7F8D" w:rsidRDefault="003F7F8D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CEDE4D9" w14:textId="77777777" w:rsidR="003F7F8D" w:rsidRDefault="003F7F8D" w:rsidP="005A3B61">
            <w:r>
              <w:rPr>
                <w:sz w:val="16"/>
                <w:szCs w:val="16"/>
              </w:rPr>
              <w:t>R4-2407703</w:t>
            </w:r>
          </w:p>
        </w:tc>
        <w:tc>
          <w:tcPr>
            <w:tcW w:w="1597" w:type="dxa"/>
          </w:tcPr>
          <w:p w14:paraId="6D710CFB" w14:textId="77777777" w:rsidR="003F7F8D" w:rsidRDefault="003F7F8D" w:rsidP="005A3B61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250BE336" w14:textId="77777777" w:rsidR="003F7F8D" w:rsidRDefault="003F7F8D" w:rsidP="005A3B61">
            <w:r>
              <w:rPr>
                <w:sz w:val="16"/>
                <w:szCs w:val="16"/>
              </w:rPr>
              <w:t>HPUE_FR1_TDD_NR_CADC_SUL_R18</w:t>
            </w:r>
          </w:p>
        </w:tc>
        <w:tc>
          <w:tcPr>
            <w:tcW w:w="2323" w:type="dxa"/>
          </w:tcPr>
          <w:p w14:paraId="541842FE" w14:textId="77777777" w:rsidR="003F7F8D" w:rsidRDefault="003F7F8D" w:rsidP="005A3B61">
            <w:r>
              <w:rPr>
                <w:sz w:val="16"/>
                <w:szCs w:val="16"/>
              </w:rPr>
              <w:t>5.5A.3.1, 6.2A.1.3</w:t>
            </w:r>
          </w:p>
        </w:tc>
        <w:tc>
          <w:tcPr>
            <w:tcW w:w="998" w:type="dxa"/>
          </w:tcPr>
          <w:p w14:paraId="41CEE2D7" w14:textId="77777777" w:rsidR="003F7F8D" w:rsidRDefault="003F7F8D" w:rsidP="005A3B61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F7F8D" w14:paraId="3B447EAE" w14:textId="77777777" w:rsidTr="005A3B61">
        <w:tc>
          <w:tcPr>
            <w:tcW w:w="879" w:type="dxa"/>
          </w:tcPr>
          <w:p w14:paraId="2FA50881" w14:textId="77777777" w:rsidR="003F7F8D" w:rsidRDefault="003F7F8D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94404B8" w14:textId="77777777" w:rsidR="003F7F8D" w:rsidRDefault="003F7F8D" w:rsidP="005A3B61">
            <w:r>
              <w:rPr>
                <w:sz w:val="16"/>
                <w:szCs w:val="16"/>
              </w:rPr>
              <w:t>2371</w:t>
            </w:r>
          </w:p>
        </w:tc>
        <w:tc>
          <w:tcPr>
            <w:tcW w:w="517" w:type="dxa"/>
          </w:tcPr>
          <w:p w14:paraId="7175E819" w14:textId="77777777" w:rsidR="003F7F8D" w:rsidRDefault="003F7F8D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55FE71" w14:textId="77777777" w:rsidR="003F7F8D" w:rsidRDefault="003F7F8D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0F1C87" w14:textId="77777777" w:rsidR="003F7F8D" w:rsidRDefault="003F7F8D" w:rsidP="005A3B61">
            <w:r>
              <w:rPr>
                <w:sz w:val="16"/>
                <w:szCs w:val="16"/>
              </w:rPr>
              <w:t>Big CR to 38.101-1 new combinations for Rel-18 NR HPUE Inter-band</w:t>
            </w:r>
          </w:p>
        </w:tc>
        <w:tc>
          <w:tcPr>
            <w:tcW w:w="517" w:type="dxa"/>
          </w:tcPr>
          <w:p w14:paraId="4FC63AF6" w14:textId="77777777" w:rsidR="003F7F8D" w:rsidRDefault="003F7F8D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2D0D9FF" w14:textId="77777777" w:rsidR="003F7F8D" w:rsidRDefault="003F7F8D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147AAF5" w14:textId="77777777" w:rsidR="003F7F8D" w:rsidRDefault="003F7F8D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5764FFF" w14:textId="77777777" w:rsidR="003F7F8D" w:rsidRDefault="003F7F8D" w:rsidP="005A3B61">
            <w:r>
              <w:rPr>
                <w:sz w:val="16"/>
                <w:szCs w:val="16"/>
              </w:rPr>
              <w:t>R4-2410768</w:t>
            </w:r>
          </w:p>
        </w:tc>
        <w:tc>
          <w:tcPr>
            <w:tcW w:w="1597" w:type="dxa"/>
          </w:tcPr>
          <w:p w14:paraId="36E7D60F" w14:textId="77777777" w:rsidR="003F7F8D" w:rsidRDefault="003F7F8D" w:rsidP="005A3B61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</w:tcPr>
          <w:p w14:paraId="770BD0EB" w14:textId="77777777" w:rsidR="003F7F8D" w:rsidRDefault="003F7F8D" w:rsidP="005A3B61">
            <w:r>
              <w:rPr>
                <w:sz w:val="16"/>
                <w:szCs w:val="16"/>
              </w:rPr>
              <w:t>HPUE_FR1_TDD_NR_CADC_SUL_R18</w:t>
            </w:r>
          </w:p>
        </w:tc>
        <w:tc>
          <w:tcPr>
            <w:tcW w:w="2323" w:type="dxa"/>
          </w:tcPr>
          <w:p w14:paraId="1B5AAE8D" w14:textId="77777777" w:rsidR="003F7F8D" w:rsidRDefault="003F7F8D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E70F59" w14:textId="77777777" w:rsidR="003F7F8D" w:rsidRDefault="003F7F8D" w:rsidP="005A3B61">
            <w:pPr>
              <w:rPr>
                <w:sz w:val="16"/>
                <w:szCs w:val="16"/>
              </w:rPr>
            </w:pPr>
          </w:p>
        </w:tc>
      </w:tr>
    </w:tbl>
    <w:p w14:paraId="1FAA1A73" w14:textId="77777777" w:rsidR="00E25BAC" w:rsidRDefault="00E25BAC" w:rsidP="00E25BAC"/>
    <w:p w14:paraId="5BC5801F" w14:textId="77777777" w:rsidR="00E25BAC" w:rsidRDefault="00E25BAC" w:rsidP="00E25BAC"/>
    <w:p w14:paraId="42D11701" w14:textId="31A545EB" w:rsidR="00E25BAC" w:rsidRDefault="002A2781" w:rsidP="00E25BAC">
      <w:pPr>
        <w:pStyle w:val="Heading2"/>
        <w:rPr>
          <w:rFonts w:cs="Arial"/>
          <w:noProof/>
        </w:rPr>
      </w:pPr>
      <w:r w:rsidRPr="002A2781">
        <w:rPr>
          <w:noProof/>
        </w:rPr>
        <w:t>RP-241460</w:t>
      </w:r>
    </w:p>
    <w:p w14:paraId="6A6C50DC" w14:textId="6B69D938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A2781" w:rsidRPr="002A2781">
        <w:rPr>
          <w:rFonts w:ascii="Arial" w:hAnsi="Arial" w:cs="Arial"/>
          <w:b/>
          <w:bCs/>
          <w:sz w:val="18"/>
          <w:szCs w:val="18"/>
        </w:rPr>
        <w:t>RAN4 CRs to Open REL-18 NR or NR+LTE WIs spectrum – Batch 18</w:t>
      </w:r>
    </w:p>
    <w:p w14:paraId="5866FD69" w14:textId="2E0D4567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</w:t>
      </w:r>
      <w:r w:rsidR="002A2781">
        <w:rPr>
          <w:rFonts w:ascii="Arial" w:hAnsi="Arial" w:cs="Arial"/>
          <w:b/>
          <w:bCs/>
        </w:rPr>
        <w:t>3.6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7120C" w:rsidRPr="004E535C" w14:paraId="67643F22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8F4BAB7" w14:textId="77777777" w:rsidR="00B7120C" w:rsidRPr="00BF1EB6" w:rsidRDefault="00B7120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ABCD14" w14:textId="77777777" w:rsidR="00B7120C" w:rsidRPr="00BF1EB6" w:rsidRDefault="00B7120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E766DD" w14:textId="77777777" w:rsidR="00B7120C" w:rsidRPr="00BF1EB6" w:rsidRDefault="00B7120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61E3A9" w14:textId="77777777" w:rsidR="00B7120C" w:rsidRPr="00BF1EB6" w:rsidRDefault="00B7120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6786C9" w14:textId="77777777" w:rsidR="00B7120C" w:rsidRPr="00BF1EB6" w:rsidRDefault="00B7120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AAB64B" w14:textId="77777777" w:rsidR="00B7120C" w:rsidRPr="00BF1EB6" w:rsidRDefault="00B7120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203CF4" w14:textId="77777777" w:rsidR="00B7120C" w:rsidRPr="00BF1EB6" w:rsidRDefault="00B7120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CF3116" w14:textId="77777777" w:rsidR="00B7120C" w:rsidRPr="00BF1EB6" w:rsidRDefault="00B7120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A9AE7AB" w14:textId="77777777" w:rsidR="00B7120C" w:rsidRPr="00BF1EB6" w:rsidRDefault="00B7120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3B65A52" w14:textId="77777777" w:rsidR="00B7120C" w:rsidRPr="00BF1EB6" w:rsidRDefault="00B7120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B3D567" w14:textId="77777777" w:rsidR="00B7120C" w:rsidRPr="00BF1EB6" w:rsidRDefault="00B7120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0EB38C" w14:textId="77777777" w:rsidR="00B7120C" w:rsidRPr="00BF1EB6" w:rsidRDefault="00B7120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0AE79D" w14:textId="77777777" w:rsidR="00B7120C" w:rsidRPr="00BF1EB6" w:rsidRDefault="00B7120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7120C" w14:paraId="7BFB97AF" w14:textId="77777777" w:rsidTr="005A3B61">
        <w:tc>
          <w:tcPr>
            <w:tcW w:w="879" w:type="dxa"/>
          </w:tcPr>
          <w:p w14:paraId="0BD6F809" w14:textId="77777777" w:rsidR="00B7120C" w:rsidRDefault="00B7120C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0F62E56" w14:textId="77777777" w:rsidR="00B7120C" w:rsidRDefault="00B7120C" w:rsidP="005A3B61">
            <w:r>
              <w:rPr>
                <w:sz w:val="16"/>
                <w:szCs w:val="16"/>
              </w:rPr>
              <w:t>2237</w:t>
            </w:r>
          </w:p>
        </w:tc>
        <w:tc>
          <w:tcPr>
            <w:tcW w:w="517" w:type="dxa"/>
          </w:tcPr>
          <w:p w14:paraId="0F5C7482" w14:textId="77777777" w:rsidR="00B7120C" w:rsidRDefault="00B7120C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EE5BD7" w14:textId="77777777" w:rsidR="00B7120C" w:rsidRDefault="00B7120C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46454A" w14:textId="77777777" w:rsidR="00B7120C" w:rsidRDefault="00B7120C" w:rsidP="005A3B61">
            <w:r>
              <w:rPr>
                <w:sz w:val="16"/>
                <w:szCs w:val="16"/>
              </w:rPr>
              <w:t>BigCR for High power UE for intra-band and inter-band CA with power class 2 on single carrier uplink on FDD band</w:t>
            </w:r>
          </w:p>
        </w:tc>
        <w:tc>
          <w:tcPr>
            <w:tcW w:w="517" w:type="dxa"/>
          </w:tcPr>
          <w:p w14:paraId="71DCD6DC" w14:textId="77777777" w:rsidR="00B7120C" w:rsidRDefault="00B7120C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2BB1DB" w14:textId="77777777" w:rsidR="00B7120C" w:rsidRDefault="00B7120C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752E2D1" w14:textId="77777777" w:rsidR="00B7120C" w:rsidRDefault="00B7120C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1D457F8" w14:textId="77777777" w:rsidR="00B7120C" w:rsidRDefault="00B7120C" w:rsidP="005A3B61">
            <w:r>
              <w:rPr>
                <w:sz w:val="16"/>
                <w:szCs w:val="16"/>
              </w:rPr>
              <w:t>R4-2407669</w:t>
            </w:r>
          </w:p>
        </w:tc>
        <w:tc>
          <w:tcPr>
            <w:tcW w:w="1597" w:type="dxa"/>
          </w:tcPr>
          <w:p w14:paraId="7A3FC272" w14:textId="77777777" w:rsidR="00B7120C" w:rsidRDefault="00B7120C" w:rsidP="005A3B61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7B138B44" w14:textId="77777777" w:rsidR="00B7120C" w:rsidRDefault="00B7120C" w:rsidP="005A3B61">
            <w:r>
              <w:rPr>
                <w:sz w:val="16"/>
                <w:szCs w:val="16"/>
              </w:rPr>
              <w:t>HPUE_FR1_FDD_NR_CADC_R18</w:t>
            </w:r>
          </w:p>
        </w:tc>
        <w:tc>
          <w:tcPr>
            <w:tcW w:w="2323" w:type="dxa"/>
          </w:tcPr>
          <w:p w14:paraId="37D2B9A6" w14:textId="77777777" w:rsidR="00B7120C" w:rsidRDefault="00B7120C" w:rsidP="005A3B61">
            <w:r>
              <w:rPr>
                <w:sz w:val="16"/>
                <w:szCs w:val="16"/>
              </w:rPr>
              <w:t>5.5A, 7.3A</w:t>
            </w:r>
          </w:p>
        </w:tc>
        <w:tc>
          <w:tcPr>
            <w:tcW w:w="998" w:type="dxa"/>
          </w:tcPr>
          <w:p w14:paraId="2A28D838" w14:textId="77777777" w:rsidR="00B7120C" w:rsidRDefault="00B7120C" w:rsidP="005A3B61">
            <w:r>
              <w:rPr>
                <w:sz w:val="16"/>
                <w:szCs w:val="16"/>
              </w:rPr>
              <w:t xml:space="preserve">TS/TR ... CR ... ; TS38.521-1  ; TS/TR ... CR ... </w:t>
            </w:r>
          </w:p>
        </w:tc>
      </w:tr>
    </w:tbl>
    <w:p w14:paraId="021477CB" w14:textId="77777777" w:rsidR="00E25BAC" w:rsidRDefault="00E25BAC" w:rsidP="00E25BAC"/>
    <w:p w14:paraId="664467A2" w14:textId="77777777" w:rsidR="00E25BAC" w:rsidRDefault="00E25BAC" w:rsidP="00E25BAC"/>
    <w:p w14:paraId="16C9134F" w14:textId="5D63B3A6" w:rsidR="00E25BAC" w:rsidRDefault="002A2781" w:rsidP="00E25BAC">
      <w:pPr>
        <w:pStyle w:val="Heading2"/>
        <w:rPr>
          <w:rFonts w:cs="Arial"/>
          <w:noProof/>
        </w:rPr>
      </w:pPr>
      <w:r w:rsidRPr="002A2781">
        <w:rPr>
          <w:noProof/>
        </w:rPr>
        <w:t>RP-241461</w:t>
      </w:r>
    </w:p>
    <w:p w14:paraId="3AF679B8" w14:textId="66FA3829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A2781" w:rsidRPr="002A2781">
        <w:rPr>
          <w:rFonts w:ascii="Arial" w:hAnsi="Arial" w:cs="Arial"/>
          <w:b/>
          <w:bCs/>
          <w:sz w:val="18"/>
          <w:szCs w:val="18"/>
        </w:rPr>
        <w:t>RAN4 CRs to Open REL-18 NR or NR+LTE WIs spectrum – Batch 19</w:t>
      </w:r>
    </w:p>
    <w:p w14:paraId="1CA84E47" w14:textId="62676F56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</w:t>
      </w:r>
      <w:r w:rsidR="002A2781">
        <w:rPr>
          <w:rFonts w:ascii="Arial" w:hAnsi="Arial" w:cs="Arial"/>
          <w:b/>
          <w:bCs/>
        </w:rPr>
        <w:t>4.1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A008D" w:rsidRPr="004E535C" w14:paraId="414B6848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BE02764" w14:textId="77777777" w:rsidR="00FA008D" w:rsidRPr="00BF1EB6" w:rsidRDefault="00FA00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540358" w14:textId="77777777" w:rsidR="00FA008D" w:rsidRPr="00BF1EB6" w:rsidRDefault="00FA00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10FC8B" w14:textId="77777777" w:rsidR="00FA008D" w:rsidRPr="00BF1EB6" w:rsidRDefault="00FA00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B53577" w14:textId="77777777" w:rsidR="00FA008D" w:rsidRPr="00BF1EB6" w:rsidRDefault="00FA00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7D0EF51" w14:textId="77777777" w:rsidR="00FA008D" w:rsidRPr="00BF1EB6" w:rsidRDefault="00FA00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79F582" w14:textId="77777777" w:rsidR="00FA008D" w:rsidRPr="00BF1EB6" w:rsidRDefault="00FA00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CC3219" w14:textId="77777777" w:rsidR="00FA008D" w:rsidRPr="00BF1EB6" w:rsidRDefault="00FA00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EAAD9EC" w14:textId="77777777" w:rsidR="00FA008D" w:rsidRPr="00BF1EB6" w:rsidRDefault="00FA00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7721B3" w14:textId="77777777" w:rsidR="00FA008D" w:rsidRPr="00BF1EB6" w:rsidRDefault="00FA00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454D0AE" w14:textId="77777777" w:rsidR="00FA008D" w:rsidRPr="00BF1EB6" w:rsidRDefault="00FA00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4D67867" w14:textId="77777777" w:rsidR="00FA008D" w:rsidRPr="00BF1EB6" w:rsidRDefault="00FA00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2D5F56A" w14:textId="77777777" w:rsidR="00FA008D" w:rsidRPr="00BF1EB6" w:rsidRDefault="00FA00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34AFDC" w14:textId="77777777" w:rsidR="00FA008D" w:rsidRPr="00BF1EB6" w:rsidRDefault="00FA008D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A008D" w14:paraId="6B6591C8" w14:textId="77777777" w:rsidTr="005A3B61">
        <w:tc>
          <w:tcPr>
            <w:tcW w:w="879" w:type="dxa"/>
          </w:tcPr>
          <w:p w14:paraId="04EC7870" w14:textId="77777777" w:rsidR="00FA008D" w:rsidRDefault="00FA008D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ED511D6" w14:textId="77777777" w:rsidR="00FA008D" w:rsidRDefault="00FA008D" w:rsidP="005A3B61">
            <w:r>
              <w:rPr>
                <w:sz w:val="16"/>
                <w:szCs w:val="16"/>
              </w:rPr>
              <w:t>2200</w:t>
            </w:r>
          </w:p>
        </w:tc>
        <w:tc>
          <w:tcPr>
            <w:tcW w:w="517" w:type="dxa"/>
          </w:tcPr>
          <w:p w14:paraId="4F1A44F0" w14:textId="77777777" w:rsidR="00FA008D" w:rsidRDefault="00FA008D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D39151" w14:textId="77777777" w:rsidR="00FA008D" w:rsidRDefault="00FA008D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7A9A01" w14:textId="77777777" w:rsidR="00FA008D" w:rsidRDefault="00FA008D" w:rsidP="005A3B61">
            <w:r>
              <w:rPr>
                <w:sz w:val="16"/>
                <w:szCs w:val="16"/>
              </w:rPr>
              <w:t>CR: Simultaneous Rx-Tx to remedy the de-implementation of CR1907r2</w:t>
            </w:r>
          </w:p>
        </w:tc>
        <w:tc>
          <w:tcPr>
            <w:tcW w:w="517" w:type="dxa"/>
          </w:tcPr>
          <w:p w14:paraId="12730071" w14:textId="77777777" w:rsidR="00FA008D" w:rsidRDefault="00FA008D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E4AE10" w14:textId="77777777" w:rsidR="00FA008D" w:rsidRDefault="00FA008D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FF692CD" w14:textId="77777777" w:rsidR="00FA008D" w:rsidRDefault="00FA008D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16A8708" w14:textId="77777777" w:rsidR="00FA008D" w:rsidRDefault="00FA008D" w:rsidP="005A3B61">
            <w:r>
              <w:rPr>
                <w:sz w:val="16"/>
                <w:szCs w:val="16"/>
              </w:rPr>
              <w:t>R4-2407013</w:t>
            </w:r>
          </w:p>
        </w:tc>
        <w:tc>
          <w:tcPr>
            <w:tcW w:w="1597" w:type="dxa"/>
          </w:tcPr>
          <w:p w14:paraId="1ECB1F77" w14:textId="77777777" w:rsidR="00FA008D" w:rsidRDefault="00FA008D" w:rsidP="005A3B61">
            <w:r>
              <w:rPr>
                <w:sz w:val="16"/>
                <w:szCs w:val="16"/>
              </w:rPr>
              <w:t>ETSI MCC</w:t>
            </w:r>
          </w:p>
        </w:tc>
        <w:tc>
          <w:tcPr>
            <w:tcW w:w="1122" w:type="dxa"/>
          </w:tcPr>
          <w:p w14:paraId="7182DEE3" w14:textId="77777777" w:rsidR="00FA008D" w:rsidRDefault="00FA008D" w:rsidP="005A3B61">
            <w:r>
              <w:rPr>
                <w:sz w:val="16"/>
                <w:szCs w:val="16"/>
              </w:rPr>
              <w:t>LTE_NR_Simult_RxTx_R18-Core</w:t>
            </w:r>
          </w:p>
        </w:tc>
        <w:tc>
          <w:tcPr>
            <w:tcW w:w="2323" w:type="dxa"/>
          </w:tcPr>
          <w:p w14:paraId="44AD8F52" w14:textId="77777777" w:rsidR="00FA008D" w:rsidRDefault="00FA008D" w:rsidP="005A3B61">
            <w:r>
              <w:rPr>
                <w:sz w:val="16"/>
                <w:szCs w:val="16"/>
              </w:rPr>
              <w:t>5.5A.3.1, 7.3A.4</w:t>
            </w:r>
          </w:p>
        </w:tc>
        <w:tc>
          <w:tcPr>
            <w:tcW w:w="998" w:type="dxa"/>
          </w:tcPr>
          <w:p w14:paraId="51600325" w14:textId="77777777" w:rsidR="00FA008D" w:rsidRDefault="00FA008D" w:rsidP="005A3B61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A008D" w14:paraId="0E75E910" w14:textId="77777777" w:rsidTr="005A3B61">
        <w:tc>
          <w:tcPr>
            <w:tcW w:w="879" w:type="dxa"/>
          </w:tcPr>
          <w:p w14:paraId="3296A2B6" w14:textId="77777777" w:rsidR="00FA008D" w:rsidRDefault="00FA008D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7ED0019" w14:textId="77777777" w:rsidR="00FA008D" w:rsidRDefault="00FA008D" w:rsidP="005A3B61">
            <w:r>
              <w:rPr>
                <w:sz w:val="16"/>
                <w:szCs w:val="16"/>
              </w:rPr>
              <w:t>2231</w:t>
            </w:r>
          </w:p>
        </w:tc>
        <w:tc>
          <w:tcPr>
            <w:tcW w:w="517" w:type="dxa"/>
          </w:tcPr>
          <w:p w14:paraId="3A29B312" w14:textId="77777777" w:rsidR="00FA008D" w:rsidRDefault="00FA008D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C79A45" w14:textId="77777777" w:rsidR="00FA008D" w:rsidRDefault="00FA008D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763603" w14:textId="77777777" w:rsidR="00FA008D" w:rsidRDefault="00FA008D" w:rsidP="005A3B61">
            <w:r>
              <w:rPr>
                <w:sz w:val="16"/>
                <w:szCs w:val="16"/>
              </w:rPr>
              <w:t>Big CR to 38.101-1 on simultaneous Rx-Tx basket</w:t>
            </w:r>
          </w:p>
        </w:tc>
        <w:tc>
          <w:tcPr>
            <w:tcW w:w="517" w:type="dxa"/>
          </w:tcPr>
          <w:p w14:paraId="1202EF21" w14:textId="77777777" w:rsidR="00FA008D" w:rsidRDefault="00FA008D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9C76E5" w14:textId="77777777" w:rsidR="00FA008D" w:rsidRDefault="00FA008D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E89E19F" w14:textId="77777777" w:rsidR="00FA008D" w:rsidRDefault="00FA008D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AA14D9A" w14:textId="77777777" w:rsidR="00FA008D" w:rsidRDefault="00FA008D" w:rsidP="005A3B61">
            <w:r>
              <w:rPr>
                <w:sz w:val="16"/>
                <w:szCs w:val="16"/>
              </w:rPr>
              <w:t>R4-2407607</w:t>
            </w:r>
          </w:p>
        </w:tc>
        <w:tc>
          <w:tcPr>
            <w:tcW w:w="1597" w:type="dxa"/>
          </w:tcPr>
          <w:p w14:paraId="192AF9AB" w14:textId="77777777" w:rsidR="00FA008D" w:rsidRDefault="00FA008D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B8DE2E" w14:textId="77777777" w:rsidR="00FA008D" w:rsidRDefault="00FA008D" w:rsidP="005A3B61">
            <w:r>
              <w:rPr>
                <w:sz w:val="16"/>
                <w:szCs w:val="16"/>
              </w:rPr>
              <w:t>LTE_NR_Simult_RxTx_R18-Core</w:t>
            </w:r>
          </w:p>
        </w:tc>
        <w:tc>
          <w:tcPr>
            <w:tcW w:w="2323" w:type="dxa"/>
          </w:tcPr>
          <w:p w14:paraId="6F304201" w14:textId="77777777" w:rsidR="00FA008D" w:rsidRDefault="00FA008D" w:rsidP="005A3B61">
            <w:r>
              <w:rPr>
                <w:sz w:val="16"/>
                <w:szCs w:val="16"/>
              </w:rPr>
              <w:t>5.2A.2.1, 5.2A.2.2, 6.2A.4.2.4, 7.3A.3.2.3, 7.3A.5</w:t>
            </w:r>
          </w:p>
        </w:tc>
        <w:tc>
          <w:tcPr>
            <w:tcW w:w="998" w:type="dxa"/>
          </w:tcPr>
          <w:p w14:paraId="29612284" w14:textId="77777777" w:rsidR="00FA008D" w:rsidRDefault="00FA008D" w:rsidP="005A3B61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FA008D" w14:paraId="7892E9D4" w14:textId="77777777" w:rsidTr="005A3B61">
        <w:tc>
          <w:tcPr>
            <w:tcW w:w="879" w:type="dxa"/>
          </w:tcPr>
          <w:p w14:paraId="5C7ACCBF" w14:textId="77777777" w:rsidR="00FA008D" w:rsidRDefault="00FA008D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E0DB598" w14:textId="77777777" w:rsidR="00FA008D" w:rsidRDefault="00FA008D" w:rsidP="005A3B61">
            <w:r>
              <w:rPr>
                <w:sz w:val="16"/>
                <w:szCs w:val="16"/>
              </w:rPr>
              <w:t>1203</w:t>
            </w:r>
          </w:p>
        </w:tc>
        <w:tc>
          <w:tcPr>
            <w:tcW w:w="517" w:type="dxa"/>
          </w:tcPr>
          <w:p w14:paraId="1EFC6BE0" w14:textId="77777777" w:rsidR="00FA008D" w:rsidRDefault="00FA008D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C33A54" w14:textId="77777777" w:rsidR="00FA008D" w:rsidRDefault="00FA008D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A18D11" w14:textId="77777777" w:rsidR="00FA008D" w:rsidRDefault="00FA008D" w:rsidP="005A3B61">
            <w:r>
              <w:rPr>
                <w:sz w:val="16"/>
                <w:szCs w:val="16"/>
              </w:rPr>
              <w:t>Big CR to 38.101-3 on simultaneous Rx-Tx basket</w:t>
            </w:r>
          </w:p>
        </w:tc>
        <w:tc>
          <w:tcPr>
            <w:tcW w:w="517" w:type="dxa"/>
          </w:tcPr>
          <w:p w14:paraId="30ADBC3D" w14:textId="77777777" w:rsidR="00FA008D" w:rsidRDefault="00FA008D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41B3BB1" w14:textId="77777777" w:rsidR="00FA008D" w:rsidRDefault="00FA008D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73CDAC5F" w14:textId="77777777" w:rsidR="00FA008D" w:rsidRDefault="00FA008D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45AA5C2" w14:textId="77777777" w:rsidR="00FA008D" w:rsidRDefault="00FA008D" w:rsidP="005A3B61">
            <w:r>
              <w:rPr>
                <w:sz w:val="16"/>
                <w:szCs w:val="16"/>
              </w:rPr>
              <w:t>R4-2407608</w:t>
            </w:r>
          </w:p>
        </w:tc>
        <w:tc>
          <w:tcPr>
            <w:tcW w:w="1597" w:type="dxa"/>
          </w:tcPr>
          <w:p w14:paraId="1495D706" w14:textId="77777777" w:rsidR="00FA008D" w:rsidRDefault="00FA008D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366C8F6" w14:textId="77777777" w:rsidR="00FA008D" w:rsidRDefault="00FA008D" w:rsidP="005A3B61">
            <w:r>
              <w:rPr>
                <w:sz w:val="16"/>
                <w:szCs w:val="16"/>
              </w:rPr>
              <w:t>LTE_NR_Simult_RxTx_R18-Core</w:t>
            </w:r>
          </w:p>
        </w:tc>
        <w:tc>
          <w:tcPr>
            <w:tcW w:w="2323" w:type="dxa"/>
          </w:tcPr>
          <w:p w14:paraId="29385FA8" w14:textId="77777777" w:rsidR="00FA008D" w:rsidRDefault="00FA008D" w:rsidP="005A3B61">
            <w:r>
              <w:rPr>
                <w:sz w:val="16"/>
                <w:szCs w:val="16"/>
              </w:rPr>
              <w:t>6.2B.4.2.3.2, 7.3B.2.3.5.2, 7.3B.3.3.2</w:t>
            </w:r>
          </w:p>
        </w:tc>
        <w:tc>
          <w:tcPr>
            <w:tcW w:w="998" w:type="dxa"/>
          </w:tcPr>
          <w:p w14:paraId="72BA8526" w14:textId="77777777" w:rsidR="00FA008D" w:rsidRDefault="00FA008D" w:rsidP="005A3B61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7FCFC9BD" w14:textId="77777777" w:rsidR="00E25BAC" w:rsidRDefault="00E25BAC" w:rsidP="00E25BAC"/>
    <w:p w14:paraId="74E15905" w14:textId="77777777" w:rsidR="00FA008D" w:rsidRDefault="00FA008D" w:rsidP="00E25BAC"/>
    <w:p w14:paraId="52CFB7A7" w14:textId="009D6E28" w:rsidR="00E25BAC" w:rsidRDefault="002A2781" w:rsidP="00E25BAC">
      <w:pPr>
        <w:pStyle w:val="Heading2"/>
        <w:rPr>
          <w:rFonts w:cs="Arial"/>
          <w:noProof/>
        </w:rPr>
      </w:pPr>
      <w:r w:rsidRPr="002A2781">
        <w:rPr>
          <w:noProof/>
        </w:rPr>
        <w:t>RP-241462</w:t>
      </w:r>
    </w:p>
    <w:p w14:paraId="05C552BF" w14:textId="112FC0A3" w:rsidR="00E25BAC" w:rsidRPr="004347C0" w:rsidRDefault="00E25BAC" w:rsidP="00E25B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A2781" w:rsidRPr="002A2781">
        <w:rPr>
          <w:rFonts w:ascii="Arial" w:hAnsi="Arial" w:cs="Arial"/>
          <w:b/>
          <w:bCs/>
          <w:sz w:val="18"/>
          <w:szCs w:val="18"/>
        </w:rPr>
        <w:t>RAN4 CRs to Open REL-18 NR or NR+LTE WIs spectrum – Batch 20</w:t>
      </w:r>
    </w:p>
    <w:p w14:paraId="7E040B07" w14:textId="082B2893" w:rsidR="00E25BAC" w:rsidRDefault="00E25BAC" w:rsidP="00E25B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</w:t>
      </w:r>
      <w:r w:rsidR="002A2781">
        <w:rPr>
          <w:rFonts w:ascii="Arial" w:hAnsi="Arial" w:cs="Arial"/>
          <w:b/>
          <w:bCs/>
        </w:rPr>
        <w:t>4.2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6240F" w:rsidRPr="004E535C" w14:paraId="3E2CC1A1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DAC8ED8" w14:textId="77777777" w:rsidR="0006240F" w:rsidRPr="00BF1EB6" w:rsidRDefault="000624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F0FD96" w14:textId="77777777" w:rsidR="0006240F" w:rsidRPr="00BF1EB6" w:rsidRDefault="000624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3D4CEB" w14:textId="77777777" w:rsidR="0006240F" w:rsidRPr="00BF1EB6" w:rsidRDefault="000624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BC9CA7" w14:textId="77777777" w:rsidR="0006240F" w:rsidRPr="00BF1EB6" w:rsidRDefault="000624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3D27EE0" w14:textId="77777777" w:rsidR="0006240F" w:rsidRPr="00BF1EB6" w:rsidRDefault="000624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5A0070" w14:textId="77777777" w:rsidR="0006240F" w:rsidRPr="00BF1EB6" w:rsidRDefault="000624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CF90D8" w14:textId="77777777" w:rsidR="0006240F" w:rsidRPr="00BF1EB6" w:rsidRDefault="000624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5F4853C" w14:textId="77777777" w:rsidR="0006240F" w:rsidRPr="00BF1EB6" w:rsidRDefault="000624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0A835AC" w14:textId="77777777" w:rsidR="0006240F" w:rsidRPr="00BF1EB6" w:rsidRDefault="000624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1FF062" w14:textId="77777777" w:rsidR="0006240F" w:rsidRPr="00BF1EB6" w:rsidRDefault="000624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455C4D4" w14:textId="77777777" w:rsidR="0006240F" w:rsidRPr="00BF1EB6" w:rsidRDefault="000624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6CE211" w14:textId="77777777" w:rsidR="0006240F" w:rsidRPr="00BF1EB6" w:rsidRDefault="000624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2972FA" w14:textId="77777777" w:rsidR="0006240F" w:rsidRPr="00BF1EB6" w:rsidRDefault="0006240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6240F" w14:paraId="526995CA" w14:textId="77777777" w:rsidTr="005A3B61">
        <w:tc>
          <w:tcPr>
            <w:tcW w:w="879" w:type="dxa"/>
          </w:tcPr>
          <w:p w14:paraId="560D0B0A" w14:textId="77777777" w:rsidR="0006240F" w:rsidRDefault="0006240F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D6D5865" w14:textId="77777777" w:rsidR="0006240F" w:rsidRDefault="0006240F" w:rsidP="005A3B61">
            <w:r>
              <w:rPr>
                <w:sz w:val="16"/>
                <w:szCs w:val="16"/>
              </w:rPr>
              <w:t>2311</w:t>
            </w:r>
          </w:p>
        </w:tc>
        <w:tc>
          <w:tcPr>
            <w:tcW w:w="517" w:type="dxa"/>
          </w:tcPr>
          <w:p w14:paraId="76E50BC1" w14:textId="77777777" w:rsidR="0006240F" w:rsidRDefault="0006240F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00EEFD" w14:textId="77777777" w:rsidR="0006240F" w:rsidRDefault="0006240F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DD2DC2" w14:textId="77777777" w:rsidR="0006240F" w:rsidRDefault="0006240F" w:rsidP="005A3B61">
            <w:r>
              <w:rPr>
                <w:sz w:val="16"/>
                <w:szCs w:val="16"/>
              </w:rPr>
              <w:t>Big CR for 3Tx NR inter-band basket WI 38.101-1</w:t>
            </w:r>
          </w:p>
        </w:tc>
        <w:tc>
          <w:tcPr>
            <w:tcW w:w="517" w:type="dxa"/>
          </w:tcPr>
          <w:p w14:paraId="7231611C" w14:textId="77777777" w:rsidR="0006240F" w:rsidRDefault="0006240F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67761E" w14:textId="77777777" w:rsidR="0006240F" w:rsidRDefault="0006240F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B2B3BFB" w14:textId="77777777" w:rsidR="0006240F" w:rsidRDefault="0006240F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4A8F95B" w14:textId="77777777" w:rsidR="0006240F" w:rsidRDefault="0006240F" w:rsidP="005A3B61">
            <w:r>
              <w:rPr>
                <w:sz w:val="16"/>
                <w:szCs w:val="16"/>
              </w:rPr>
              <w:t>R4-2408765</w:t>
            </w:r>
          </w:p>
        </w:tc>
        <w:tc>
          <w:tcPr>
            <w:tcW w:w="1597" w:type="dxa"/>
          </w:tcPr>
          <w:p w14:paraId="2172E490" w14:textId="77777777" w:rsidR="0006240F" w:rsidRDefault="0006240F" w:rsidP="005A3B61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FB72D3F" w14:textId="77777777" w:rsidR="0006240F" w:rsidRDefault="0006240F" w:rsidP="005A3B61">
            <w:r>
              <w:rPr>
                <w:sz w:val="16"/>
                <w:szCs w:val="16"/>
              </w:rPr>
              <w:t>R18_3Tx_NR_CA_ENDC-Core</w:t>
            </w:r>
          </w:p>
        </w:tc>
        <w:tc>
          <w:tcPr>
            <w:tcW w:w="2323" w:type="dxa"/>
          </w:tcPr>
          <w:p w14:paraId="414FA7EC" w14:textId="77777777" w:rsidR="0006240F" w:rsidRDefault="0006240F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E9E100" w14:textId="77777777" w:rsidR="0006240F" w:rsidRDefault="0006240F" w:rsidP="005A3B61">
            <w:pPr>
              <w:rPr>
                <w:sz w:val="16"/>
                <w:szCs w:val="16"/>
              </w:rPr>
            </w:pPr>
          </w:p>
        </w:tc>
      </w:tr>
    </w:tbl>
    <w:p w14:paraId="7C27FABC" w14:textId="77777777" w:rsidR="00E25BAC" w:rsidRDefault="00E25BAC" w:rsidP="00E25BAC"/>
    <w:p w14:paraId="24CAED6B" w14:textId="77777777" w:rsidR="00E25BAC" w:rsidRDefault="00E25BAC" w:rsidP="00E25BAC"/>
    <w:p w14:paraId="3021135D" w14:textId="68BFB468" w:rsidR="00D7297A" w:rsidRDefault="00D7297A" w:rsidP="00D7297A">
      <w:pPr>
        <w:pStyle w:val="Heading1"/>
      </w:pPr>
      <w:r>
        <w:rPr>
          <w:noProof/>
        </w:rPr>
        <w:t>List of CRs from RAN WG4 for AI 9.7</w:t>
      </w:r>
    </w:p>
    <w:p w14:paraId="7FF0A72E" w14:textId="4FB179F7" w:rsidR="00D7297A" w:rsidRDefault="00020B0C" w:rsidP="00D7297A">
      <w:pPr>
        <w:pStyle w:val="Heading2"/>
        <w:rPr>
          <w:rFonts w:cs="Arial"/>
          <w:noProof/>
        </w:rPr>
      </w:pPr>
      <w:r w:rsidRPr="00020B0C">
        <w:rPr>
          <w:noProof/>
        </w:rPr>
        <w:t>RP-241463</w:t>
      </w:r>
    </w:p>
    <w:p w14:paraId="4E4A8C17" w14:textId="4FB430F9" w:rsidR="00D7297A" w:rsidRPr="004347C0" w:rsidRDefault="00D7297A" w:rsidP="00D729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D7297A">
        <w:rPr>
          <w:rFonts w:ascii="Arial" w:hAnsi="Arial" w:cs="Arial"/>
          <w:b/>
          <w:bCs/>
          <w:sz w:val="18"/>
          <w:szCs w:val="18"/>
        </w:rPr>
        <w:t>RAN4 CRs to Closed REL-18 NR or NR+LTE WIs – Batch 1</w:t>
      </w:r>
    </w:p>
    <w:p w14:paraId="1CED3C47" w14:textId="0F8362CE" w:rsidR="00D7297A" w:rsidRDefault="00D7297A" w:rsidP="00D7297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9.7.1.1</w:t>
      </w:r>
    </w:p>
    <w:p w14:paraId="542E352D" w14:textId="4A2F9465" w:rsidR="00D7297A" w:rsidRDefault="002A4097" w:rsidP="00D7297A">
      <w:r>
        <w:t>This is withdrawn.</w:t>
      </w:r>
    </w:p>
    <w:p w14:paraId="0BBAE0D5" w14:textId="77777777" w:rsidR="00D7297A" w:rsidRDefault="00D7297A" w:rsidP="00D7297A"/>
    <w:p w14:paraId="3CF8849F" w14:textId="45181139" w:rsidR="00C13D06" w:rsidRDefault="00020B0C" w:rsidP="00C13D06">
      <w:pPr>
        <w:pStyle w:val="Heading2"/>
        <w:rPr>
          <w:rFonts w:cs="Arial"/>
          <w:noProof/>
        </w:rPr>
      </w:pPr>
      <w:r w:rsidRPr="00020B0C">
        <w:rPr>
          <w:noProof/>
        </w:rPr>
        <w:t>RP-241464</w:t>
      </w:r>
    </w:p>
    <w:p w14:paraId="250489DA" w14:textId="2EA328CC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020B0C" w:rsidRPr="00020B0C">
        <w:rPr>
          <w:rFonts w:ascii="Arial" w:hAnsi="Arial" w:cs="Arial"/>
          <w:b/>
          <w:bCs/>
          <w:sz w:val="18"/>
          <w:szCs w:val="18"/>
        </w:rPr>
        <w:t>RAN4 CRs to Closed REL-18 NR or NR+LTE WIs – Batch 2</w:t>
      </w:r>
    </w:p>
    <w:p w14:paraId="3A292B9D" w14:textId="54C9767A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9.7.1.</w:t>
      </w:r>
      <w:r w:rsidR="00020B0C">
        <w:rPr>
          <w:rFonts w:ascii="Arial" w:hAnsi="Arial" w:cs="Arial"/>
          <w:b/>
          <w:bCs/>
        </w:rPr>
        <w:t>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4167" w:rsidRPr="004E535C" w14:paraId="499FCA5A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E320C52" w14:textId="77777777" w:rsidR="00AE4167" w:rsidRPr="00BF1EB6" w:rsidRDefault="00AE416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0F7285" w14:textId="77777777" w:rsidR="00AE4167" w:rsidRPr="00BF1EB6" w:rsidRDefault="00AE416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A90BCB" w14:textId="77777777" w:rsidR="00AE4167" w:rsidRPr="00BF1EB6" w:rsidRDefault="00AE416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363C6C" w14:textId="77777777" w:rsidR="00AE4167" w:rsidRPr="00BF1EB6" w:rsidRDefault="00AE416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3B8B9B9" w14:textId="77777777" w:rsidR="00AE4167" w:rsidRPr="00BF1EB6" w:rsidRDefault="00AE416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B9DAC8" w14:textId="77777777" w:rsidR="00AE4167" w:rsidRPr="00BF1EB6" w:rsidRDefault="00AE416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0AE5C6" w14:textId="77777777" w:rsidR="00AE4167" w:rsidRPr="00BF1EB6" w:rsidRDefault="00AE416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E1DC2D5" w14:textId="77777777" w:rsidR="00AE4167" w:rsidRPr="00BF1EB6" w:rsidRDefault="00AE416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6C8406A" w14:textId="77777777" w:rsidR="00AE4167" w:rsidRPr="00BF1EB6" w:rsidRDefault="00AE416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B5C16F3" w14:textId="77777777" w:rsidR="00AE4167" w:rsidRPr="00BF1EB6" w:rsidRDefault="00AE416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6E92619" w14:textId="77777777" w:rsidR="00AE4167" w:rsidRPr="00BF1EB6" w:rsidRDefault="00AE416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673AF0" w14:textId="77777777" w:rsidR="00AE4167" w:rsidRPr="00BF1EB6" w:rsidRDefault="00AE416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84CE952" w14:textId="77777777" w:rsidR="00AE4167" w:rsidRPr="00BF1EB6" w:rsidRDefault="00AE4167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4167" w14:paraId="713DC686" w14:textId="77777777" w:rsidTr="005A3B61">
        <w:tc>
          <w:tcPr>
            <w:tcW w:w="879" w:type="dxa"/>
          </w:tcPr>
          <w:p w14:paraId="1222B730" w14:textId="77777777" w:rsidR="00AE4167" w:rsidRDefault="00AE4167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8DA73C5" w14:textId="77777777" w:rsidR="00AE4167" w:rsidRDefault="00AE4167" w:rsidP="005A3B61">
            <w:r>
              <w:rPr>
                <w:sz w:val="16"/>
                <w:szCs w:val="16"/>
              </w:rPr>
              <w:t>2331</w:t>
            </w:r>
          </w:p>
        </w:tc>
        <w:tc>
          <w:tcPr>
            <w:tcW w:w="517" w:type="dxa"/>
          </w:tcPr>
          <w:p w14:paraId="4F982368" w14:textId="77777777" w:rsidR="00AE4167" w:rsidRDefault="00AE4167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933AA1" w14:textId="77777777" w:rsidR="00AE4167" w:rsidRDefault="00AE4167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3CF0E8" w14:textId="77777777" w:rsidR="00AE4167" w:rsidRDefault="00AE4167" w:rsidP="005A3B61">
            <w:r>
              <w:rPr>
                <w:sz w:val="16"/>
                <w:szCs w:val="16"/>
              </w:rPr>
              <w:t>(NR_MC_enh-Core) CR for 38.101-1: Correction on time mask for Rel-18 Tx switching</w:t>
            </w:r>
          </w:p>
        </w:tc>
        <w:tc>
          <w:tcPr>
            <w:tcW w:w="517" w:type="dxa"/>
          </w:tcPr>
          <w:p w14:paraId="45F2B385" w14:textId="77777777" w:rsidR="00AE4167" w:rsidRDefault="00AE4167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DDDAD9" w14:textId="77777777" w:rsidR="00AE4167" w:rsidRDefault="00AE4167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C216F06" w14:textId="77777777" w:rsidR="00AE4167" w:rsidRDefault="00AE4167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9AD423A" w14:textId="77777777" w:rsidR="00AE4167" w:rsidRDefault="00AE4167" w:rsidP="005A3B61">
            <w:r>
              <w:rPr>
                <w:sz w:val="16"/>
                <w:szCs w:val="16"/>
              </w:rPr>
              <w:t>R4-2408911</w:t>
            </w:r>
          </w:p>
        </w:tc>
        <w:tc>
          <w:tcPr>
            <w:tcW w:w="1597" w:type="dxa"/>
          </w:tcPr>
          <w:p w14:paraId="76D26716" w14:textId="77777777" w:rsidR="00AE4167" w:rsidRDefault="00AE4167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0C9A3CB" w14:textId="77777777" w:rsidR="00AE4167" w:rsidRDefault="00AE4167" w:rsidP="005A3B61">
            <w:r>
              <w:rPr>
                <w:sz w:val="16"/>
                <w:szCs w:val="16"/>
              </w:rPr>
              <w:t>NR_MC_enh-Core</w:t>
            </w:r>
          </w:p>
        </w:tc>
        <w:tc>
          <w:tcPr>
            <w:tcW w:w="2323" w:type="dxa"/>
          </w:tcPr>
          <w:p w14:paraId="529D4C55" w14:textId="77777777" w:rsidR="00AE4167" w:rsidRDefault="00AE4167" w:rsidP="005A3B61">
            <w:r>
              <w:rPr>
                <w:sz w:val="16"/>
                <w:szCs w:val="16"/>
              </w:rPr>
              <w:t>5.5C, 6.3A.3.3.6, 6.3C.3.5</w:t>
            </w:r>
          </w:p>
        </w:tc>
        <w:tc>
          <w:tcPr>
            <w:tcW w:w="998" w:type="dxa"/>
          </w:tcPr>
          <w:p w14:paraId="77862B73" w14:textId="77777777" w:rsidR="00AE4167" w:rsidRDefault="00AE4167" w:rsidP="005A3B61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</w:tbl>
    <w:p w14:paraId="587B0172" w14:textId="77777777" w:rsidR="00C13D06" w:rsidRDefault="00C13D06" w:rsidP="00C13D06"/>
    <w:p w14:paraId="01F36356" w14:textId="77777777" w:rsidR="00C13D06" w:rsidRDefault="00C13D06" w:rsidP="00C13D06"/>
    <w:p w14:paraId="71368373" w14:textId="389C9A54" w:rsidR="00C13D06" w:rsidRDefault="0058288A" w:rsidP="00C13D06">
      <w:pPr>
        <w:pStyle w:val="Heading2"/>
        <w:rPr>
          <w:rFonts w:cs="Arial"/>
          <w:noProof/>
        </w:rPr>
      </w:pPr>
      <w:r w:rsidRPr="0058288A">
        <w:rPr>
          <w:noProof/>
        </w:rPr>
        <w:t>RP-241465</w:t>
      </w:r>
    </w:p>
    <w:p w14:paraId="535DCF3C" w14:textId="2A075A58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8288A" w:rsidRPr="0058288A">
        <w:rPr>
          <w:rFonts w:ascii="Arial" w:hAnsi="Arial" w:cs="Arial"/>
          <w:b/>
          <w:bCs/>
          <w:sz w:val="18"/>
          <w:szCs w:val="18"/>
        </w:rPr>
        <w:t>RAN4 CRs to Closed REL-18 NR or NR+LTE WIs – Batch 3</w:t>
      </w:r>
    </w:p>
    <w:p w14:paraId="50E41653" w14:textId="2DCF2156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9.7.1.</w:t>
      </w:r>
      <w:r w:rsidR="0058288A">
        <w:rPr>
          <w:rFonts w:ascii="Arial" w:hAnsi="Arial" w:cs="Arial"/>
          <w:b/>
          <w:bCs/>
        </w:rPr>
        <w:t>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D639E" w:rsidRPr="004E535C" w14:paraId="59E43C57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3F6474" w14:textId="77777777" w:rsidR="000D639E" w:rsidRPr="00BF1EB6" w:rsidRDefault="000D639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FD92FB" w14:textId="77777777" w:rsidR="000D639E" w:rsidRPr="00BF1EB6" w:rsidRDefault="000D639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FC5CAE" w14:textId="77777777" w:rsidR="000D639E" w:rsidRPr="00BF1EB6" w:rsidRDefault="000D639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7C7394" w14:textId="77777777" w:rsidR="000D639E" w:rsidRPr="00BF1EB6" w:rsidRDefault="000D639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B6AAB9D" w14:textId="77777777" w:rsidR="000D639E" w:rsidRPr="00BF1EB6" w:rsidRDefault="000D639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467E60" w14:textId="77777777" w:rsidR="000D639E" w:rsidRPr="00BF1EB6" w:rsidRDefault="000D639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6B08A2" w14:textId="77777777" w:rsidR="000D639E" w:rsidRPr="00BF1EB6" w:rsidRDefault="000D639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A370DEF" w14:textId="77777777" w:rsidR="000D639E" w:rsidRPr="00BF1EB6" w:rsidRDefault="000D639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D1E76EC" w14:textId="77777777" w:rsidR="000D639E" w:rsidRPr="00BF1EB6" w:rsidRDefault="000D639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4C50131" w14:textId="77777777" w:rsidR="000D639E" w:rsidRPr="00BF1EB6" w:rsidRDefault="000D639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CB9D41" w14:textId="77777777" w:rsidR="000D639E" w:rsidRPr="00BF1EB6" w:rsidRDefault="000D639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25C8208" w14:textId="77777777" w:rsidR="000D639E" w:rsidRPr="00BF1EB6" w:rsidRDefault="000D639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1F54852" w14:textId="77777777" w:rsidR="000D639E" w:rsidRPr="00BF1EB6" w:rsidRDefault="000D639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D639E" w14:paraId="6634D60E" w14:textId="77777777" w:rsidTr="005A3B61">
        <w:tc>
          <w:tcPr>
            <w:tcW w:w="879" w:type="dxa"/>
          </w:tcPr>
          <w:p w14:paraId="23EBCB8B" w14:textId="77777777" w:rsidR="000D639E" w:rsidRDefault="000D639E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7EC6997" w14:textId="77777777" w:rsidR="000D639E" w:rsidRDefault="000D639E" w:rsidP="005A3B61">
            <w:r>
              <w:rPr>
                <w:sz w:val="16"/>
                <w:szCs w:val="16"/>
              </w:rPr>
              <w:t>2244</w:t>
            </w:r>
          </w:p>
        </w:tc>
        <w:tc>
          <w:tcPr>
            <w:tcW w:w="517" w:type="dxa"/>
          </w:tcPr>
          <w:p w14:paraId="339B9462" w14:textId="77777777" w:rsidR="000D639E" w:rsidRDefault="000D639E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9834DD" w14:textId="77777777" w:rsidR="000D639E" w:rsidRDefault="000D639E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30E424" w14:textId="77777777" w:rsidR="000D639E" w:rsidRDefault="000D639E" w:rsidP="005A3B61">
            <w:r>
              <w:rPr>
                <w:sz w:val="16"/>
                <w:szCs w:val="16"/>
              </w:rPr>
              <w:t>Correction of parameter name for dpc-Reporting-FR1 for range 1 SA</w:t>
            </w:r>
          </w:p>
        </w:tc>
        <w:tc>
          <w:tcPr>
            <w:tcW w:w="517" w:type="dxa"/>
          </w:tcPr>
          <w:p w14:paraId="72AD1B9B" w14:textId="77777777" w:rsidR="000D639E" w:rsidRDefault="000D639E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09040A" w14:textId="77777777" w:rsidR="000D639E" w:rsidRDefault="000D639E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2ECE1DA" w14:textId="77777777" w:rsidR="000D639E" w:rsidRDefault="000D639E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4A14986" w14:textId="77777777" w:rsidR="000D639E" w:rsidRDefault="000D639E" w:rsidP="005A3B61">
            <w:r>
              <w:rPr>
                <w:sz w:val="16"/>
                <w:szCs w:val="16"/>
              </w:rPr>
              <w:t>R4-2407686</w:t>
            </w:r>
          </w:p>
        </w:tc>
        <w:tc>
          <w:tcPr>
            <w:tcW w:w="1597" w:type="dxa"/>
          </w:tcPr>
          <w:p w14:paraId="1A8E9803" w14:textId="77777777" w:rsidR="000D639E" w:rsidRDefault="000D639E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6A6801" w14:textId="77777777" w:rsidR="000D639E" w:rsidRDefault="000D639E" w:rsidP="005A3B61"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 w14:paraId="6C24E20D" w14:textId="77777777" w:rsidR="000D639E" w:rsidRDefault="000D639E" w:rsidP="005A3B61">
            <w:r>
              <w:rPr>
                <w:sz w:val="16"/>
                <w:szCs w:val="16"/>
              </w:rPr>
              <w:t>6.2.4, 6.2A.4.1.1, 6.2A.4.1.2, 6.2A.4.1.3</w:t>
            </w:r>
          </w:p>
        </w:tc>
        <w:tc>
          <w:tcPr>
            <w:tcW w:w="998" w:type="dxa"/>
          </w:tcPr>
          <w:p w14:paraId="5E00F7F2" w14:textId="77777777" w:rsidR="000D639E" w:rsidRDefault="000D639E" w:rsidP="005A3B61">
            <w:r>
              <w:rPr>
                <w:sz w:val="16"/>
                <w:szCs w:val="16"/>
              </w:rPr>
              <w:t xml:space="preserve">TS/TR ... CR ... ; TS38.521-1 </w:t>
            </w:r>
            <w:r>
              <w:rPr>
                <w:sz w:val="16"/>
                <w:szCs w:val="16"/>
              </w:rPr>
              <w:lastRenderedPageBreak/>
              <w:t xml:space="preserve">; TS/TR ... CR ... </w:t>
            </w:r>
          </w:p>
        </w:tc>
      </w:tr>
      <w:tr w:rsidR="000D639E" w14:paraId="43B5F950" w14:textId="77777777" w:rsidTr="005A3B61">
        <w:tc>
          <w:tcPr>
            <w:tcW w:w="879" w:type="dxa"/>
          </w:tcPr>
          <w:p w14:paraId="1404BA72" w14:textId="77777777" w:rsidR="000D639E" w:rsidRDefault="000D639E" w:rsidP="005A3B61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14715559" w14:textId="77777777" w:rsidR="000D639E" w:rsidRDefault="000D639E" w:rsidP="005A3B61">
            <w:r>
              <w:rPr>
                <w:sz w:val="16"/>
                <w:szCs w:val="16"/>
              </w:rPr>
              <w:t>1213</w:t>
            </w:r>
          </w:p>
        </w:tc>
        <w:tc>
          <w:tcPr>
            <w:tcW w:w="517" w:type="dxa"/>
          </w:tcPr>
          <w:p w14:paraId="5AE3F812" w14:textId="77777777" w:rsidR="000D639E" w:rsidRDefault="000D639E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B0A1FA" w14:textId="77777777" w:rsidR="000D639E" w:rsidRDefault="000D639E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42F30C" w14:textId="77777777" w:rsidR="000D639E" w:rsidRDefault="000D639E" w:rsidP="005A3B61">
            <w:r>
              <w:rPr>
                <w:sz w:val="16"/>
                <w:szCs w:val="16"/>
              </w:rPr>
              <w:t>Correction of parameter name for dpc-Reporting-FR1 for range 1 &amp; 2 interworking</w:t>
            </w:r>
          </w:p>
        </w:tc>
        <w:tc>
          <w:tcPr>
            <w:tcW w:w="517" w:type="dxa"/>
          </w:tcPr>
          <w:p w14:paraId="3072FDAF" w14:textId="77777777" w:rsidR="000D639E" w:rsidRDefault="000D639E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7AF2D3" w14:textId="77777777" w:rsidR="000D639E" w:rsidRDefault="000D639E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75C250BB" w14:textId="77777777" w:rsidR="000D639E" w:rsidRDefault="000D639E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AA00C19" w14:textId="77777777" w:rsidR="000D639E" w:rsidRDefault="000D639E" w:rsidP="005A3B61">
            <w:r>
              <w:rPr>
                <w:sz w:val="16"/>
                <w:szCs w:val="16"/>
              </w:rPr>
              <w:t>R4-2407687</w:t>
            </w:r>
          </w:p>
        </w:tc>
        <w:tc>
          <w:tcPr>
            <w:tcW w:w="1597" w:type="dxa"/>
          </w:tcPr>
          <w:p w14:paraId="28FCDFCB" w14:textId="77777777" w:rsidR="000D639E" w:rsidRDefault="000D639E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2237E1" w14:textId="77777777" w:rsidR="000D639E" w:rsidRDefault="000D639E" w:rsidP="005A3B61"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 w14:paraId="23C67101" w14:textId="77777777" w:rsidR="000D639E" w:rsidRDefault="000D639E" w:rsidP="005A3B61">
            <w:r>
              <w:rPr>
                <w:sz w:val="16"/>
                <w:szCs w:val="16"/>
              </w:rPr>
              <w:t>6.2B.4.1.3</w:t>
            </w:r>
          </w:p>
        </w:tc>
        <w:tc>
          <w:tcPr>
            <w:tcW w:w="998" w:type="dxa"/>
          </w:tcPr>
          <w:p w14:paraId="0EEA0B08" w14:textId="77777777" w:rsidR="000D639E" w:rsidRDefault="000D639E" w:rsidP="005A3B61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0D639E" w14:paraId="1EBA997A" w14:textId="77777777" w:rsidTr="005A3B61">
        <w:tc>
          <w:tcPr>
            <w:tcW w:w="879" w:type="dxa"/>
          </w:tcPr>
          <w:p w14:paraId="372A4FE0" w14:textId="77777777" w:rsidR="000D639E" w:rsidRDefault="000D639E" w:rsidP="005A3B61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4707BC" w14:textId="77777777" w:rsidR="000D639E" w:rsidRDefault="000D639E" w:rsidP="005A3B61">
            <w:r>
              <w:rPr>
                <w:sz w:val="16"/>
                <w:szCs w:val="16"/>
              </w:rPr>
              <w:t>4345</w:t>
            </w:r>
          </w:p>
        </w:tc>
        <w:tc>
          <w:tcPr>
            <w:tcW w:w="517" w:type="dxa"/>
          </w:tcPr>
          <w:p w14:paraId="59009C73" w14:textId="77777777" w:rsidR="000D639E" w:rsidRDefault="000D639E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7ECA03" w14:textId="77777777" w:rsidR="000D639E" w:rsidRDefault="000D639E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188D96" w14:textId="77777777" w:rsidR="000D639E" w:rsidRDefault="000D639E" w:rsidP="005A3B61">
            <w:r>
              <w:rPr>
                <w:sz w:val="16"/>
                <w:szCs w:val="16"/>
              </w:rPr>
              <w:t>Addition of the FR1 DPC reporting mapping table.</w:t>
            </w:r>
          </w:p>
        </w:tc>
        <w:tc>
          <w:tcPr>
            <w:tcW w:w="517" w:type="dxa"/>
          </w:tcPr>
          <w:p w14:paraId="16FC8BB0" w14:textId="77777777" w:rsidR="000D639E" w:rsidRDefault="000D639E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878A65" w14:textId="77777777" w:rsidR="000D639E" w:rsidRDefault="000D639E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7D52C04" w14:textId="77777777" w:rsidR="000D639E" w:rsidRDefault="000D639E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80681E0" w14:textId="77777777" w:rsidR="000D639E" w:rsidRDefault="000D639E" w:rsidP="005A3B61">
            <w:r>
              <w:rPr>
                <w:sz w:val="16"/>
                <w:szCs w:val="16"/>
              </w:rPr>
              <w:t>R4-2407318</w:t>
            </w:r>
          </w:p>
        </w:tc>
        <w:tc>
          <w:tcPr>
            <w:tcW w:w="1597" w:type="dxa"/>
          </w:tcPr>
          <w:p w14:paraId="3CB141EC" w14:textId="77777777" w:rsidR="000D639E" w:rsidRDefault="000D639E" w:rsidP="005A3B61">
            <w:r>
              <w:rPr>
                <w:sz w:val="16"/>
                <w:szCs w:val="16"/>
              </w:rPr>
              <w:t>InterDigital Communications</w:t>
            </w:r>
          </w:p>
        </w:tc>
        <w:tc>
          <w:tcPr>
            <w:tcW w:w="1122" w:type="dxa"/>
          </w:tcPr>
          <w:p w14:paraId="773AC283" w14:textId="77777777" w:rsidR="000D639E" w:rsidRDefault="000D639E" w:rsidP="005A3B61"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 w14:paraId="24451C3E" w14:textId="77777777" w:rsidR="000D639E" w:rsidRDefault="000D639E" w:rsidP="005A3B61">
            <w:r>
              <w:rPr>
                <w:sz w:val="16"/>
                <w:szCs w:val="16"/>
              </w:rPr>
              <w:t>3.3 and new subclause 10.1.41</w:t>
            </w:r>
          </w:p>
        </w:tc>
        <w:tc>
          <w:tcPr>
            <w:tcW w:w="998" w:type="dxa"/>
          </w:tcPr>
          <w:p w14:paraId="0A594BB8" w14:textId="77777777" w:rsidR="000D639E" w:rsidRDefault="000D639E" w:rsidP="005A3B61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9394CB6" w14:textId="77777777" w:rsidR="00C13D06" w:rsidRDefault="00C13D06" w:rsidP="00C13D06"/>
    <w:p w14:paraId="0640C4CD" w14:textId="77777777" w:rsidR="00C13D06" w:rsidRDefault="00C13D06" w:rsidP="00C13D06"/>
    <w:p w14:paraId="7DCAA869" w14:textId="59ABD461" w:rsidR="00C13D06" w:rsidRDefault="00DB2F2A" w:rsidP="00C13D06">
      <w:pPr>
        <w:pStyle w:val="Heading2"/>
        <w:rPr>
          <w:rFonts w:cs="Arial"/>
          <w:noProof/>
        </w:rPr>
      </w:pPr>
      <w:r w:rsidRPr="00DB2F2A">
        <w:rPr>
          <w:noProof/>
        </w:rPr>
        <w:t>RP-241466</w:t>
      </w:r>
    </w:p>
    <w:p w14:paraId="62ABD055" w14:textId="326CFAB1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DB2F2A" w:rsidRPr="00DB2F2A">
        <w:rPr>
          <w:rFonts w:ascii="Arial" w:hAnsi="Arial" w:cs="Arial"/>
          <w:b/>
          <w:bCs/>
          <w:sz w:val="18"/>
          <w:szCs w:val="18"/>
        </w:rPr>
        <w:t>RAN4 CRs to Closed REL-18 NR or NR+LTE WIs – Batch 4</w:t>
      </w:r>
    </w:p>
    <w:p w14:paraId="74644762" w14:textId="61697044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9.7.1.</w:t>
      </w:r>
      <w:r w:rsidR="00DB2F2A">
        <w:rPr>
          <w:rFonts w:ascii="Arial" w:hAnsi="Arial" w:cs="Arial"/>
          <w:b/>
          <w:bCs/>
        </w:rPr>
        <w:t>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E34FF" w:rsidRPr="004E535C" w14:paraId="63C4E399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2DF12C9" w14:textId="77777777" w:rsidR="00DE34FF" w:rsidRPr="00BF1EB6" w:rsidRDefault="00DE34F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E0650A" w14:textId="77777777" w:rsidR="00DE34FF" w:rsidRPr="00BF1EB6" w:rsidRDefault="00DE34F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90F710" w14:textId="77777777" w:rsidR="00DE34FF" w:rsidRPr="00BF1EB6" w:rsidRDefault="00DE34F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631721" w14:textId="77777777" w:rsidR="00DE34FF" w:rsidRPr="00BF1EB6" w:rsidRDefault="00DE34F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57AF932" w14:textId="77777777" w:rsidR="00DE34FF" w:rsidRPr="00BF1EB6" w:rsidRDefault="00DE34F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B6D373" w14:textId="77777777" w:rsidR="00DE34FF" w:rsidRPr="00BF1EB6" w:rsidRDefault="00DE34F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DAA5EA" w14:textId="77777777" w:rsidR="00DE34FF" w:rsidRPr="00BF1EB6" w:rsidRDefault="00DE34F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01BD243" w14:textId="77777777" w:rsidR="00DE34FF" w:rsidRPr="00BF1EB6" w:rsidRDefault="00DE34F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65DF60F" w14:textId="77777777" w:rsidR="00DE34FF" w:rsidRPr="00BF1EB6" w:rsidRDefault="00DE34F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DB56D40" w14:textId="77777777" w:rsidR="00DE34FF" w:rsidRPr="00BF1EB6" w:rsidRDefault="00DE34F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42D0345" w14:textId="77777777" w:rsidR="00DE34FF" w:rsidRPr="00BF1EB6" w:rsidRDefault="00DE34F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DE351CB" w14:textId="77777777" w:rsidR="00DE34FF" w:rsidRPr="00BF1EB6" w:rsidRDefault="00DE34F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C5CFE1" w14:textId="77777777" w:rsidR="00DE34FF" w:rsidRPr="00BF1EB6" w:rsidRDefault="00DE34FF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E34FF" w14:paraId="33077F07" w14:textId="77777777" w:rsidTr="005A3B61">
        <w:tc>
          <w:tcPr>
            <w:tcW w:w="879" w:type="dxa"/>
          </w:tcPr>
          <w:p w14:paraId="135C3DF9" w14:textId="77777777" w:rsidR="00DE34FF" w:rsidRDefault="00DE34FF" w:rsidP="005A3B61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4C247AE" w14:textId="77777777" w:rsidR="00DE34FF" w:rsidRDefault="00DE34FF" w:rsidP="005A3B61">
            <w:r>
              <w:rPr>
                <w:sz w:val="16"/>
                <w:szCs w:val="16"/>
              </w:rPr>
              <w:t>4604</w:t>
            </w:r>
          </w:p>
        </w:tc>
        <w:tc>
          <w:tcPr>
            <w:tcW w:w="517" w:type="dxa"/>
          </w:tcPr>
          <w:p w14:paraId="3C44D054" w14:textId="77777777" w:rsidR="00DE34FF" w:rsidRDefault="00DE34FF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F8F27E" w14:textId="77777777" w:rsidR="00DE34FF" w:rsidRDefault="00DE34FF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7BACA9" w14:textId="77777777" w:rsidR="00DE34FF" w:rsidRDefault="00DE34FF" w:rsidP="005A3B61">
            <w:r>
              <w:rPr>
                <w:sz w:val="16"/>
                <w:szCs w:val="16"/>
              </w:rPr>
              <w:t>Big CR on core maintenance of NR_MIMO_evo_DL_UL</w:t>
            </w:r>
          </w:p>
        </w:tc>
        <w:tc>
          <w:tcPr>
            <w:tcW w:w="517" w:type="dxa"/>
          </w:tcPr>
          <w:p w14:paraId="2E9B7D8D" w14:textId="77777777" w:rsidR="00DE34FF" w:rsidRDefault="00DE34FF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2C5FDE" w14:textId="77777777" w:rsidR="00DE34FF" w:rsidRDefault="00DE34FF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76692BA" w14:textId="77777777" w:rsidR="00DE34FF" w:rsidRDefault="00DE34FF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517C390" w14:textId="77777777" w:rsidR="00DE34FF" w:rsidRDefault="00DE34FF" w:rsidP="005A3B61">
            <w:r>
              <w:rPr>
                <w:sz w:val="16"/>
                <w:szCs w:val="16"/>
              </w:rPr>
              <w:t>R4-2410316</w:t>
            </w:r>
          </w:p>
        </w:tc>
        <w:tc>
          <w:tcPr>
            <w:tcW w:w="1597" w:type="dxa"/>
          </w:tcPr>
          <w:p w14:paraId="1BB6248F" w14:textId="77777777" w:rsidR="00DE34FF" w:rsidRDefault="00DE34FF" w:rsidP="005A3B61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5A55319" w14:textId="77777777" w:rsidR="00DE34FF" w:rsidRDefault="00DE34FF" w:rsidP="005A3B61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2271B50F" w14:textId="77777777" w:rsidR="00DE34FF" w:rsidRDefault="00DE34FF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3BC528" w14:textId="77777777" w:rsidR="00DE34FF" w:rsidRDefault="00DE34FF" w:rsidP="005A3B61">
            <w:pPr>
              <w:rPr>
                <w:sz w:val="16"/>
                <w:szCs w:val="16"/>
              </w:rPr>
            </w:pPr>
          </w:p>
        </w:tc>
      </w:tr>
    </w:tbl>
    <w:p w14:paraId="46137A21" w14:textId="77777777" w:rsidR="00C13D06" w:rsidRDefault="00C13D06" w:rsidP="00C13D06"/>
    <w:p w14:paraId="744123D2" w14:textId="77777777" w:rsidR="00C13D06" w:rsidRDefault="00C13D06" w:rsidP="00C13D06"/>
    <w:p w14:paraId="02081558" w14:textId="5327F9A7" w:rsidR="00C13D06" w:rsidRDefault="00343091" w:rsidP="00C13D06">
      <w:pPr>
        <w:pStyle w:val="Heading2"/>
        <w:rPr>
          <w:rFonts w:cs="Arial"/>
          <w:noProof/>
        </w:rPr>
      </w:pPr>
      <w:r w:rsidRPr="00343091">
        <w:rPr>
          <w:noProof/>
        </w:rPr>
        <w:t>RP-241467</w:t>
      </w:r>
    </w:p>
    <w:p w14:paraId="0B2793BC" w14:textId="1614C973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343091" w:rsidRPr="00343091">
        <w:rPr>
          <w:rFonts w:ascii="Arial" w:hAnsi="Arial" w:cs="Arial"/>
          <w:b/>
          <w:bCs/>
          <w:sz w:val="18"/>
          <w:szCs w:val="18"/>
        </w:rPr>
        <w:t>RAN4 CRs to Closed REL-18 NR or NR+LTE WIs – Batch 5</w:t>
      </w:r>
    </w:p>
    <w:p w14:paraId="085B40B6" w14:textId="1082811C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9.7.1.</w:t>
      </w:r>
      <w:r w:rsidR="00343091">
        <w:rPr>
          <w:rFonts w:ascii="Arial" w:hAnsi="Arial" w:cs="Arial"/>
          <w:b/>
          <w:bCs/>
        </w:rPr>
        <w:t>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56D5E" w:rsidRPr="004E535C" w14:paraId="3927CBC0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AD5F50" w14:textId="77777777" w:rsidR="00056D5E" w:rsidRPr="00BF1EB6" w:rsidRDefault="00056D5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2E2860" w14:textId="77777777" w:rsidR="00056D5E" w:rsidRPr="00BF1EB6" w:rsidRDefault="00056D5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CFBA13" w14:textId="77777777" w:rsidR="00056D5E" w:rsidRPr="00BF1EB6" w:rsidRDefault="00056D5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224485" w14:textId="77777777" w:rsidR="00056D5E" w:rsidRPr="00BF1EB6" w:rsidRDefault="00056D5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AB5F15" w14:textId="77777777" w:rsidR="00056D5E" w:rsidRPr="00BF1EB6" w:rsidRDefault="00056D5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6B8E62" w14:textId="77777777" w:rsidR="00056D5E" w:rsidRPr="00BF1EB6" w:rsidRDefault="00056D5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4212B4" w14:textId="77777777" w:rsidR="00056D5E" w:rsidRPr="00BF1EB6" w:rsidRDefault="00056D5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2D459B5" w14:textId="77777777" w:rsidR="00056D5E" w:rsidRPr="00BF1EB6" w:rsidRDefault="00056D5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7825830" w14:textId="77777777" w:rsidR="00056D5E" w:rsidRPr="00BF1EB6" w:rsidRDefault="00056D5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E7DDE57" w14:textId="77777777" w:rsidR="00056D5E" w:rsidRPr="00BF1EB6" w:rsidRDefault="00056D5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DC76C39" w14:textId="77777777" w:rsidR="00056D5E" w:rsidRPr="00BF1EB6" w:rsidRDefault="00056D5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68F9E86" w14:textId="77777777" w:rsidR="00056D5E" w:rsidRPr="00BF1EB6" w:rsidRDefault="00056D5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EC15005" w14:textId="77777777" w:rsidR="00056D5E" w:rsidRPr="00BF1EB6" w:rsidRDefault="00056D5E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56D5E" w14:paraId="6C8E7B61" w14:textId="77777777" w:rsidTr="005A3B61">
        <w:tc>
          <w:tcPr>
            <w:tcW w:w="879" w:type="dxa"/>
          </w:tcPr>
          <w:p w14:paraId="46C048DC" w14:textId="77777777" w:rsidR="00056D5E" w:rsidRDefault="00056D5E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9B7FE08" w14:textId="77777777" w:rsidR="00056D5E" w:rsidRDefault="00056D5E" w:rsidP="005A3B61">
            <w:r>
              <w:rPr>
                <w:sz w:val="16"/>
                <w:szCs w:val="16"/>
              </w:rPr>
              <w:t>2326</w:t>
            </w:r>
          </w:p>
        </w:tc>
        <w:tc>
          <w:tcPr>
            <w:tcW w:w="517" w:type="dxa"/>
          </w:tcPr>
          <w:p w14:paraId="02995825" w14:textId="77777777" w:rsidR="00056D5E" w:rsidRDefault="00056D5E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D731BF" w14:textId="77777777" w:rsidR="00056D5E" w:rsidRDefault="00056D5E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9C4FF9" w14:textId="77777777" w:rsidR="00056D5E" w:rsidRDefault="00056D5E" w:rsidP="005A3B61">
            <w:r>
              <w:rPr>
                <w:sz w:val="16"/>
                <w:szCs w:val="16"/>
              </w:rPr>
              <w:t>CR to TS38.101-1 for Sidelink enhancement  cover RAN4#110bis</w:t>
            </w:r>
          </w:p>
        </w:tc>
        <w:tc>
          <w:tcPr>
            <w:tcW w:w="517" w:type="dxa"/>
          </w:tcPr>
          <w:p w14:paraId="40B4B6EF" w14:textId="77777777" w:rsidR="00056D5E" w:rsidRDefault="00056D5E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DAC07E" w14:textId="77777777" w:rsidR="00056D5E" w:rsidRDefault="00056D5E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617A187" w14:textId="77777777" w:rsidR="00056D5E" w:rsidRDefault="00056D5E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39C8658" w14:textId="77777777" w:rsidR="00056D5E" w:rsidRDefault="00056D5E" w:rsidP="005A3B61">
            <w:r>
              <w:rPr>
                <w:sz w:val="16"/>
                <w:szCs w:val="16"/>
              </w:rPr>
              <w:t>R4-2408836</w:t>
            </w:r>
          </w:p>
        </w:tc>
        <w:tc>
          <w:tcPr>
            <w:tcW w:w="1597" w:type="dxa"/>
          </w:tcPr>
          <w:p w14:paraId="66DAB0B0" w14:textId="77777777" w:rsidR="00056D5E" w:rsidRDefault="00056D5E" w:rsidP="005A3B61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EB93E28" w14:textId="77777777" w:rsidR="00056D5E" w:rsidRDefault="00056D5E" w:rsidP="005A3B61">
            <w:r>
              <w:rPr>
                <w:sz w:val="16"/>
                <w:szCs w:val="16"/>
              </w:rPr>
              <w:t>NR_SL_enh2-Core</w:t>
            </w:r>
          </w:p>
        </w:tc>
        <w:tc>
          <w:tcPr>
            <w:tcW w:w="2323" w:type="dxa"/>
          </w:tcPr>
          <w:p w14:paraId="539265CA" w14:textId="77777777" w:rsidR="00056D5E" w:rsidRDefault="00056D5E" w:rsidP="005A3B61">
            <w:r>
              <w:rPr>
                <w:sz w:val="16"/>
                <w:szCs w:val="16"/>
              </w:rPr>
              <w:t>5.3E.1A,  5.5E,  6.2E.2.1A, 6.2E.3F.1~6, 6.2E.3F.8~17(new) , 6.2E.4A, 6.5E.1.1A,</w:t>
            </w:r>
          </w:p>
        </w:tc>
        <w:tc>
          <w:tcPr>
            <w:tcW w:w="998" w:type="dxa"/>
          </w:tcPr>
          <w:p w14:paraId="3257C788" w14:textId="77777777" w:rsidR="00056D5E" w:rsidRDefault="00056D5E" w:rsidP="005A3B61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056D5E" w14:paraId="484E5E5F" w14:textId="77777777" w:rsidTr="005A3B61">
        <w:tc>
          <w:tcPr>
            <w:tcW w:w="879" w:type="dxa"/>
          </w:tcPr>
          <w:p w14:paraId="31202350" w14:textId="77777777" w:rsidR="00056D5E" w:rsidRDefault="00056D5E" w:rsidP="005A3B61">
            <w:r>
              <w:rPr>
                <w:sz w:val="16"/>
                <w:szCs w:val="16"/>
              </w:rPr>
              <w:t>38.786</w:t>
            </w:r>
          </w:p>
        </w:tc>
        <w:tc>
          <w:tcPr>
            <w:tcW w:w="637" w:type="dxa"/>
          </w:tcPr>
          <w:p w14:paraId="38F77D45" w14:textId="77777777" w:rsidR="00056D5E" w:rsidRDefault="00056D5E" w:rsidP="005A3B61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098D854E" w14:textId="77777777" w:rsidR="00056D5E" w:rsidRDefault="00056D5E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3FAE85" w14:textId="77777777" w:rsidR="00056D5E" w:rsidRDefault="00056D5E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16EC19" w14:textId="77777777" w:rsidR="00056D5E" w:rsidRDefault="00056D5E" w:rsidP="005A3B61">
            <w:r>
              <w:rPr>
                <w:sz w:val="16"/>
                <w:szCs w:val="16"/>
              </w:rPr>
              <w:t>CR to TR 38.786 UE NR sidelink evolution cover RAN4#110bis</w:t>
            </w:r>
          </w:p>
        </w:tc>
        <w:tc>
          <w:tcPr>
            <w:tcW w:w="517" w:type="dxa"/>
          </w:tcPr>
          <w:p w14:paraId="556C555F" w14:textId="77777777" w:rsidR="00056D5E" w:rsidRDefault="00056D5E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13F2A2" w14:textId="77777777" w:rsidR="00056D5E" w:rsidRDefault="00056D5E" w:rsidP="005A3B61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04FF183" w14:textId="77777777" w:rsidR="00056D5E" w:rsidRDefault="00056D5E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5F1256D" w14:textId="77777777" w:rsidR="00056D5E" w:rsidRDefault="00056D5E" w:rsidP="005A3B61">
            <w:r>
              <w:rPr>
                <w:sz w:val="16"/>
                <w:szCs w:val="16"/>
              </w:rPr>
              <w:t>R4-2408827</w:t>
            </w:r>
          </w:p>
        </w:tc>
        <w:tc>
          <w:tcPr>
            <w:tcW w:w="1597" w:type="dxa"/>
          </w:tcPr>
          <w:p w14:paraId="4F35A3BC" w14:textId="77777777" w:rsidR="00056D5E" w:rsidRDefault="00056D5E" w:rsidP="005A3B61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7D734AB" w14:textId="77777777" w:rsidR="00056D5E" w:rsidRDefault="00056D5E" w:rsidP="005A3B61">
            <w:r>
              <w:rPr>
                <w:sz w:val="16"/>
                <w:szCs w:val="16"/>
              </w:rPr>
              <w:t>NR_SL_enh2-Core</w:t>
            </w:r>
          </w:p>
        </w:tc>
        <w:tc>
          <w:tcPr>
            <w:tcW w:w="2323" w:type="dxa"/>
          </w:tcPr>
          <w:p w14:paraId="760C67FF" w14:textId="77777777" w:rsidR="00056D5E" w:rsidRDefault="00056D5E" w:rsidP="005A3B61">
            <w:r>
              <w:rPr>
                <w:sz w:val="16"/>
                <w:szCs w:val="16"/>
              </w:rPr>
              <w:t xml:space="preserve">6.1.3.1.1.3, 6.1.3.2,  6.1.3.6,  6.1.3.8,  6.1.3.11~6.1.3.17 </w:t>
            </w:r>
          </w:p>
        </w:tc>
        <w:tc>
          <w:tcPr>
            <w:tcW w:w="998" w:type="dxa"/>
          </w:tcPr>
          <w:p w14:paraId="54FEA6B5" w14:textId="77777777" w:rsidR="00056D5E" w:rsidRDefault="00056D5E" w:rsidP="005A3B61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56D5E" w14:paraId="63FE834F" w14:textId="77777777" w:rsidTr="005A3B61">
        <w:tc>
          <w:tcPr>
            <w:tcW w:w="879" w:type="dxa"/>
          </w:tcPr>
          <w:p w14:paraId="01873C94" w14:textId="77777777" w:rsidR="00056D5E" w:rsidRDefault="00056D5E" w:rsidP="005A3B61">
            <w:r>
              <w:rPr>
                <w:sz w:val="16"/>
                <w:szCs w:val="16"/>
              </w:rPr>
              <w:t>38.786</w:t>
            </w:r>
          </w:p>
        </w:tc>
        <w:tc>
          <w:tcPr>
            <w:tcW w:w="637" w:type="dxa"/>
          </w:tcPr>
          <w:p w14:paraId="3C2BB9FB" w14:textId="77777777" w:rsidR="00056D5E" w:rsidRDefault="00056D5E" w:rsidP="005A3B61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748A9F35" w14:textId="77777777" w:rsidR="00056D5E" w:rsidRDefault="00056D5E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0AB56F" w14:textId="77777777" w:rsidR="00056D5E" w:rsidRDefault="00056D5E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DF1C80" w14:textId="77777777" w:rsidR="00056D5E" w:rsidRDefault="00056D5E" w:rsidP="005A3B61">
            <w:r>
              <w:rPr>
                <w:sz w:val="16"/>
                <w:szCs w:val="16"/>
              </w:rPr>
              <w:t>Big CR to TR 38.786 UE NR sidelink evolution after RAN4#111</w:t>
            </w:r>
          </w:p>
        </w:tc>
        <w:tc>
          <w:tcPr>
            <w:tcW w:w="517" w:type="dxa"/>
          </w:tcPr>
          <w:p w14:paraId="3854FE51" w14:textId="77777777" w:rsidR="00056D5E" w:rsidRDefault="00056D5E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AD3C86" w14:textId="77777777" w:rsidR="00056D5E" w:rsidRDefault="00056D5E" w:rsidP="005A3B61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3F7A504" w14:textId="77777777" w:rsidR="00056D5E" w:rsidRDefault="00056D5E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E82571A" w14:textId="77777777" w:rsidR="00056D5E" w:rsidRDefault="00056D5E" w:rsidP="005A3B61">
            <w:r>
              <w:rPr>
                <w:sz w:val="16"/>
                <w:szCs w:val="16"/>
              </w:rPr>
              <w:t>R4-2408835</w:t>
            </w:r>
          </w:p>
        </w:tc>
        <w:tc>
          <w:tcPr>
            <w:tcW w:w="1597" w:type="dxa"/>
          </w:tcPr>
          <w:p w14:paraId="195479AF" w14:textId="77777777" w:rsidR="00056D5E" w:rsidRDefault="00056D5E" w:rsidP="005A3B61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8CCDE27" w14:textId="77777777" w:rsidR="00056D5E" w:rsidRDefault="00056D5E" w:rsidP="005A3B61">
            <w:r>
              <w:rPr>
                <w:sz w:val="16"/>
                <w:szCs w:val="16"/>
              </w:rPr>
              <w:t>NR_SL_enh2-Core</w:t>
            </w:r>
          </w:p>
        </w:tc>
        <w:tc>
          <w:tcPr>
            <w:tcW w:w="2323" w:type="dxa"/>
          </w:tcPr>
          <w:p w14:paraId="4673651F" w14:textId="77777777" w:rsidR="00056D5E" w:rsidRDefault="00056D5E" w:rsidP="005A3B61">
            <w:r>
              <w:rPr>
                <w:sz w:val="16"/>
                <w:szCs w:val="16"/>
              </w:rPr>
              <w:t xml:space="preserve">6.1.3.2, 6.1.3.6, 6.1.3.15 </w:t>
            </w:r>
          </w:p>
        </w:tc>
        <w:tc>
          <w:tcPr>
            <w:tcW w:w="998" w:type="dxa"/>
          </w:tcPr>
          <w:p w14:paraId="53FB1FC4" w14:textId="77777777" w:rsidR="00056D5E" w:rsidRDefault="00056D5E" w:rsidP="005A3B61">
            <w:r>
              <w:rPr>
                <w:sz w:val="16"/>
                <w:szCs w:val="16"/>
              </w:rPr>
              <w:t xml:space="preserve">TS/TR ... CR ... ; TS 38.101-1; TS/TR ... CR ... </w:t>
            </w:r>
          </w:p>
        </w:tc>
      </w:tr>
    </w:tbl>
    <w:p w14:paraId="2FCE2D12" w14:textId="77777777" w:rsidR="00C13D06" w:rsidRDefault="00C13D06" w:rsidP="00C13D06"/>
    <w:p w14:paraId="13A3E782" w14:textId="77777777" w:rsidR="00C13D06" w:rsidRDefault="00C13D06" w:rsidP="00C13D06"/>
    <w:p w14:paraId="11F51C41" w14:textId="3266EE86" w:rsidR="00C13D06" w:rsidRDefault="00CA5F3C" w:rsidP="00C13D06">
      <w:pPr>
        <w:pStyle w:val="Heading2"/>
        <w:rPr>
          <w:rFonts w:cs="Arial"/>
          <w:noProof/>
        </w:rPr>
      </w:pPr>
      <w:r w:rsidRPr="00CA5F3C">
        <w:rPr>
          <w:noProof/>
        </w:rPr>
        <w:t>RP-241468</w:t>
      </w:r>
    </w:p>
    <w:p w14:paraId="03499BAB" w14:textId="6EBFA528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CA5F3C" w:rsidRPr="00CA5F3C">
        <w:rPr>
          <w:rFonts w:ascii="Arial" w:hAnsi="Arial" w:cs="Arial"/>
          <w:b/>
          <w:bCs/>
          <w:sz w:val="18"/>
          <w:szCs w:val="18"/>
        </w:rPr>
        <w:t>RAN4 CRs to Closed REL-18 NR or NR+LTE WIs – Batch 6</w:t>
      </w:r>
    </w:p>
    <w:p w14:paraId="39E5AF7C" w14:textId="4E4F1994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9.7.1.</w:t>
      </w:r>
      <w:r w:rsidR="00CA5F3C">
        <w:rPr>
          <w:rFonts w:ascii="Arial" w:hAnsi="Arial" w:cs="Arial"/>
          <w:b/>
          <w:bCs/>
        </w:rPr>
        <w:t>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66F8B" w:rsidRPr="004E535C" w14:paraId="36A67F65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E791160" w14:textId="77777777" w:rsidR="00666F8B" w:rsidRPr="00BF1EB6" w:rsidRDefault="00666F8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9C7CE5" w14:textId="77777777" w:rsidR="00666F8B" w:rsidRPr="00BF1EB6" w:rsidRDefault="00666F8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70420C" w14:textId="77777777" w:rsidR="00666F8B" w:rsidRPr="00BF1EB6" w:rsidRDefault="00666F8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A28C91" w14:textId="77777777" w:rsidR="00666F8B" w:rsidRPr="00BF1EB6" w:rsidRDefault="00666F8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6F77816" w14:textId="77777777" w:rsidR="00666F8B" w:rsidRPr="00BF1EB6" w:rsidRDefault="00666F8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C69C90" w14:textId="77777777" w:rsidR="00666F8B" w:rsidRPr="00BF1EB6" w:rsidRDefault="00666F8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711F7A" w14:textId="77777777" w:rsidR="00666F8B" w:rsidRPr="00BF1EB6" w:rsidRDefault="00666F8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2D132A9" w14:textId="77777777" w:rsidR="00666F8B" w:rsidRPr="00BF1EB6" w:rsidRDefault="00666F8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913EBC" w14:textId="77777777" w:rsidR="00666F8B" w:rsidRPr="00BF1EB6" w:rsidRDefault="00666F8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52074C3" w14:textId="77777777" w:rsidR="00666F8B" w:rsidRPr="00BF1EB6" w:rsidRDefault="00666F8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92C2BBE" w14:textId="77777777" w:rsidR="00666F8B" w:rsidRPr="00BF1EB6" w:rsidRDefault="00666F8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E96D5C4" w14:textId="77777777" w:rsidR="00666F8B" w:rsidRPr="00BF1EB6" w:rsidRDefault="00666F8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B938D75" w14:textId="77777777" w:rsidR="00666F8B" w:rsidRPr="00BF1EB6" w:rsidRDefault="00666F8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66F8B" w14:paraId="07AFAD76" w14:textId="77777777" w:rsidTr="005A3B61">
        <w:tc>
          <w:tcPr>
            <w:tcW w:w="879" w:type="dxa"/>
          </w:tcPr>
          <w:p w14:paraId="2C7220E1" w14:textId="77777777" w:rsidR="00666F8B" w:rsidRDefault="00666F8B" w:rsidP="005A3B61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316433C0" w14:textId="77777777" w:rsidR="00666F8B" w:rsidRDefault="00666F8B" w:rsidP="005A3B61"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 w14:paraId="6C2228AF" w14:textId="77777777" w:rsidR="00666F8B" w:rsidRDefault="00666F8B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7FBCE7" w14:textId="77777777" w:rsidR="00666F8B" w:rsidRDefault="00666F8B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7EE985" w14:textId="77777777" w:rsidR="00666F8B" w:rsidRDefault="00666F8B" w:rsidP="005A3B61">
            <w:r>
              <w:rPr>
                <w:sz w:val="16"/>
                <w:szCs w:val="16"/>
              </w:rPr>
              <w:t>CR for TS 38.106, Correction on ACLR requirement for NCR</w:t>
            </w:r>
          </w:p>
        </w:tc>
        <w:tc>
          <w:tcPr>
            <w:tcW w:w="517" w:type="dxa"/>
          </w:tcPr>
          <w:p w14:paraId="5FD17A0B" w14:textId="77777777" w:rsidR="00666F8B" w:rsidRDefault="00666F8B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43D2F7" w14:textId="77777777" w:rsidR="00666F8B" w:rsidRDefault="00666F8B" w:rsidP="005A3B61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F00EE78" w14:textId="77777777" w:rsidR="00666F8B" w:rsidRDefault="00666F8B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1C98042" w14:textId="77777777" w:rsidR="00666F8B" w:rsidRDefault="00666F8B" w:rsidP="005A3B61">
            <w:r>
              <w:rPr>
                <w:sz w:val="16"/>
                <w:szCs w:val="16"/>
              </w:rPr>
              <w:t>R4-2407504</w:t>
            </w:r>
          </w:p>
        </w:tc>
        <w:tc>
          <w:tcPr>
            <w:tcW w:w="1597" w:type="dxa"/>
          </w:tcPr>
          <w:p w14:paraId="0A4A4EE7" w14:textId="77777777" w:rsidR="00666F8B" w:rsidRDefault="00666F8B" w:rsidP="005A3B61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FC1AF1C" w14:textId="77777777" w:rsidR="00666F8B" w:rsidRDefault="00666F8B" w:rsidP="005A3B61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2467B20B" w14:textId="77777777" w:rsidR="00666F8B" w:rsidRDefault="00666F8B" w:rsidP="005A3B61">
            <w:r>
              <w:rPr>
                <w:sz w:val="16"/>
                <w:szCs w:val="16"/>
              </w:rPr>
              <w:t>6.5.2, 6.5.3</w:t>
            </w:r>
          </w:p>
        </w:tc>
        <w:tc>
          <w:tcPr>
            <w:tcW w:w="998" w:type="dxa"/>
          </w:tcPr>
          <w:p w14:paraId="392626EA" w14:textId="77777777" w:rsidR="00666F8B" w:rsidRDefault="00666F8B" w:rsidP="005A3B61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66F8B" w14:paraId="7F5889C1" w14:textId="77777777" w:rsidTr="005A3B61">
        <w:tc>
          <w:tcPr>
            <w:tcW w:w="879" w:type="dxa"/>
          </w:tcPr>
          <w:p w14:paraId="799E4229" w14:textId="77777777" w:rsidR="00666F8B" w:rsidRDefault="00666F8B" w:rsidP="005A3B61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475D04DF" w14:textId="77777777" w:rsidR="00666F8B" w:rsidRDefault="00666F8B" w:rsidP="005A3B61"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 w14:paraId="5690C118" w14:textId="77777777" w:rsidR="00666F8B" w:rsidRDefault="00666F8B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4C86A5" w14:textId="77777777" w:rsidR="00666F8B" w:rsidRDefault="00666F8B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D62203" w14:textId="77777777" w:rsidR="00666F8B" w:rsidRDefault="00666F8B" w:rsidP="005A3B61">
            <w:r>
              <w:rPr>
                <w:sz w:val="16"/>
                <w:szCs w:val="16"/>
              </w:rPr>
              <w:t>CR for TS 38.106, Correction on ACRR requirement for NCR</w:t>
            </w:r>
          </w:p>
        </w:tc>
        <w:tc>
          <w:tcPr>
            <w:tcW w:w="517" w:type="dxa"/>
          </w:tcPr>
          <w:p w14:paraId="15E39E2A" w14:textId="77777777" w:rsidR="00666F8B" w:rsidRDefault="00666F8B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377943" w14:textId="77777777" w:rsidR="00666F8B" w:rsidRDefault="00666F8B" w:rsidP="005A3B61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333EE88" w14:textId="77777777" w:rsidR="00666F8B" w:rsidRDefault="00666F8B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A52C686" w14:textId="77777777" w:rsidR="00666F8B" w:rsidRDefault="00666F8B" w:rsidP="005A3B61">
            <w:r>
              <w:rPr>
                <w:sz w:val="16"/>
                <w:szCs w:val="16"/>
              </w:rPr>
              <w:t>R4-2407505</w:t>
            </w:r>
          </w:p>
        </w:tc>
        <w:tc>
          <w:tcPr>
            <w:tcW w:w="1597" w:type="dxa"/>
          </w:tcPr>
          <w:p w14:paraId="3496EAD5" w14:textId="77777777" w:rsidR="00666F8B" w:rsidRDefault="00666F8B" w:rsidP="005A3B61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CBBB34A" w14:textId="77777777" w:rsidR="00666F8B" w:rsidRDefault="00666F8B" w:rsidP="005A3B61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67D9E36A" w14:textId="77777777" w:rsidR="00666F8B" w:rsidRDefault="00666F8B" w:rsidP="005A3B61">
            <w:r>
              <w:rPr>
                <w:sz w:val="16"/>
                <w:szCs w:val="16"/>
              </w:rPr>
              <w:t>6.9.3</w:t>
            </w:r>
          </w:p>
        </w:tc>
        <w:tc>
          <w:tcPr>
            <w:tcW w:w="998" w:type="dxa"/>
          </w:tcPr>
          <w:p w14:paraId="2CF648ED" w14:textId="77777777" w:rsidR="00666F8B" w:rsidRDefault="00666F8B" w:rsidP="005A3B61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66F8B" w14:paraId="759B96E9" w14:textId="77777777" w:rsidTr="005A3B61">
        <w:tc>
          <w:tcPr>
            <w:tcW w:w="879" w:type="dxa"/>
          </w:tcPr>
          <w:p w14:paraId="02A9B345" w14:textId="77777777" w:rsidR="00666F8B" w:rsidRDefault="00666F8B" w:rsidP="005A3B61">
            <w:r>
              <w:rPr>
                <w:sz w:val="16"/>
                <w:szCs w:val="16"/>
              </w:rPr>
              <w:lastRenderedPageBreak/>
              <w:t>38.106</w:t>
            </w:r>
          </w:p>
        </w:tc>
        <w:tc>
          <w:tcPr>
            <w:tcW w:w="637" w:type="dxa"/>
          </w:tcPr>
          <w:p w14:paraId="434EFECF" w14:textId="77777777" w:rsidR="00666F8B" w:rsidRDefault="00666F8B" w:rsidP="005A3B61"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 w14:paraId="48923380" w14:textId="77777777" w:rsidR="00666F8B" w:rsidRDefault="00666F8B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CEA059" w14:textId="77777777" w:rsidR="00666F8B" w:rsidRDefault="00666F8B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EA50EC" w14:textId="77777777" w:rsidR="00666F8B" w:rsidRDefault="00666F8B" w:rsidP="005A3B61">
            <w:r>
              <w:rPr>
                <w:sz w:val="16"/>
                <w:szCs w:val="16"/>
              </w:rPr>
              <w:t>CR for TS 38.106, Correction on conducted receiver general requirement</w:t>
            </w:r>
          </w:p>
        </w:tc>
        <w:tc>
          <w:tcPr>
            <w:tcW w:w="517" w:type="dxa"/>
          </w:tcPr>
          <w:p w14:paraId="282F385D" w14:textId="77777777" w:rsidR="00666F8B" w:rsidRDefault="00666F8B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921E54" w14:textId="77777777" w:rsidR="00666F8B" w:rsidRDefault="00666F8B" w:rsidP="005A3B61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EA24E7D" w14:textId="77777777" w:rsidR="00666F8B" w:rsidRDefault="00666F8B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3A9E04F" w14:textId="77777777" w:rsidR="00666F8B" w:rsidRDefault="00666F8B" w:rsidP="005A3B61">
            <w:r>
              <w:rPr>
                <w:sz w:val="16"/>
                <w:szCs w:val="16"/>
              </w:rPr>
              <w:t>R4-2409804</w:t>
            </w:r>
          </w:p>
        </w:tc>
        <w:tc>
          <w:tcPr>
            <w:tcW w:w="1597" w:type="dxa"/>
          </w:tcPr>
          <w:p w14:paraId="370F1ACE" w14:textId="77777777" w:rsidR="00666F8B" w:rsidRDefault="00666F8B" w:rsidP="005A3B61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9841E16" w14:textId="77777777" w:rsidR="00666F8B" w:rsidRDefault="00666F8B" w:rsidP="005A3B61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3C83163F" w14:textId="77777777" w:rsidR="00666F8B" w:rsidRDefault="00666F8B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F94A14" w14:textId="77777777" w:rsidR="00666F8B" w:rsidRDefault="00666F8B" w:rsidP="005A3B61">
            <w:pPr>
              <w:rPr>
                <w:sz w:val="16"/>
                <w:szCs w:val="16"/>
              </w:rPr>
            </w:pPr>
          </w:p>
        </w:tc>
      </w:tr>
      <w:tr w:rsidR="00666F8B" w14:paraId="29FAF34C" w14:textId="77777777" w:rsidTr="005A3B61">
        <w:tc>
          <w:tcPr>
            <w:tcW w:w="879" w:type="dxa"/>
          </w:tcPr>
          <w:p w14:paraId="6CF96AF1" w14:textId="77777777" w:rsidR="00666F8B" w:rsidRDefault="00666F8B" w:rsidP="005A3B61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37889AF5" w14:textId="77777777" w:rsidR="00666F8B" w:rsidRDefault="00666F8B" w:rsidP="005A3B61"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 w14:paraId="0EAD8924" w14:textId="77777777" w:rsidR="00666F8B" w:rsidRDefault="00666F8B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72DF47" w14:textId="77777777" w:rsidR="00666F8B" w:rsidRDefault="00666F8B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EC7F48" w14:textId="77777777" w:rsidR="00666F8B" w:rsidRDefault="00666F8B" w:rsidP="005A3B61">
            <w:r>
              <w:rPr>
                <w:sz w:val="16"/>
                <w:szCs w:val="16"/>
              </w:rPr>
              <w:t>CR to 38.106: Correction of requirement set applicability table</w:t>
            </w:r>
          </w:p>
        </w:tc>
        <w:tc>
          <w:tcPr>
            <w:tcW w:w="517" w:type="dxa"/>
          </w:tcPr>
          <w:p w14:paraId="3ADBDADA" w14:textId="77777777" w:rsidR="00666F8B" w:rsidRDefault="00666F8B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67B40A" w14:textId="77777777" w:rsidR="00666F8B" w:rsidRDefault="00666F8B" w:rsidP="005A3B61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872AB1D" w14:textId="77777777" w:rsidR="00666F8B" w:rsidRDefault="00666F8B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21B5C51" w14:textId="77777777" w:rsidR="00666F8B" w:rsidRDefault="00666F8B" w:rsidP="005A3B61">
            <w:r>
              <w:rPr>
                <w:sz w:val="16"/>
                <w:szCs w:val="16"/>
              </w:rPr>
              <w:t>R4-2409803</w:t>
            </w:r>
          </w:p>
        </w:tc>
        <w:tc>
          <w:tcPr>
            <w:tcW w:w="1597" w:type="dxa"/>
          </w:tcPr>
          <w:p w14:paraId="3EB14EAA" w14:textId="77777777" w:rsidR="00666F8B" w:rsidRDefault="00666F8B" w:rsidP="005A3B61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3323B549" w14:textId="77777777" w:rsidR="00666F8B" w:rsidRDefault="00666F8B" w:rsidP="005A3B61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7BEE9013" w14:textId="77777777" w:rsidR="00666F8B" w:rsidRDefault="00666F8B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1A31F3" w14:textId="77777777" w:rsidR="00666F8B" w:rsidRDefault="00666F8B" w:rsidP="005A3B61">
            <w:pPr>
              <w:rPr>
                <w:sz w:val="16"/>
                <w:szCs w:val="16"/>
              </w:rPr>
            </w:pPr>
          </w:p>
        </w:tc>
      </w:tr>
      <w:tr w:rsidR="00666F8B" w14:paraId="21FFF861" w14:textId="77777777" w:rsidTr="005A3B61">
        <w:tc>
          <w:tcPr>
            <w:tcW w:w="879" w:type="dxa"/>
          </w:tcPr>
          <w:p w14:paraId="1B54710B" w14:textId="77777777" w:rsidR="00666F8B" w:rsidRDefault="00666F8B" w:rsidP="005A3B61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118182F3" w14:textId="77777777" w:rsidR="00666F8B" w:rsidRDefault="00666F8B" w:rsidP="005A3B61"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 w14:paraId="3089507C" w14:textId="77777777" w:rsidR="00666F8B" w:rsidRDefault="00666F8B" w:rsidP="005A3B6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EE18555" w14:textId="77777777" w:rsidR="00666F8B" w:rsidRDefault="00666F8B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C4D104" w14:textId="77777777" w:rsidR="00666F8B" w:rsidRDefault="00666F8B" w:rsidP="005A3B61">
            <w:r>
              <w:rPr>
                <w:sz w:val="16"/>
                <w:szCs w:val="16"/>
              </w:rPr>
              <w:t>CR to 38.106: Correction on clause titles for NCR-MT requirements</w:t>
            </w:r>
          </w:p>
        </w:tc>
        <w:tc>
          <w:tcPr>
            <w:tcW w:w="517" w:type="dxa"/>
          </w:tcPr>
          <w:p w14:paraId="359356B4" w14:textId="77777777" w:rsidR="00666F8B" w:rsidRDefault="00666F8B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71FF78" w14:textId="77777777" w:rsidR="00666F8B" w:rsidRDefault="00666F8B" w:rsidP="005A3B61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06294C1" w14:textId="77777777" w:rsidR="00666F8B" w:rsidRDefault="00666F8B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0F19B30" w14:textId="77777777" w:rsidR="00666F8B" w:rsidRDefault="00666F8B" w:rsidP="005A3B61">
            <w:r>
              <w:rPr>
                <w:sz w:val="16"/>
                <w:szCs w:val="16"/>
              </w:rPr>
              <w:t>R4-2410006</w:t>
            </w:r>
          </w:p>
        </w:tc>
        <w:tc>
          <w:tcPr>
            <w:tcW w:w="1597" w:type="dxa"/>
          </w:tcPr>
          <w:p w14:paraId="0FDB4992" w14:textId="77777777" w:rsidR="00666F8B" w:rsidRDefault="00666F8B" w:rsidP="005A3B61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6AA2244D" w14:textId="77777777" w:rsidR="00666F8B" w:rsidRDefault="00666F8B" w:rsidP="005A3B61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69579C00" w14:textId="77777777" w:rsidR="00666F8B" w:rsidRDefault="00666F8B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0899C5" w14:textId="77777777" w:rsidR="00666F8B" w:rsidRDefault="00666F8B" w:rsidP="005A3B61">
            <w:pPr>
              <w:rPr>
                <w:sz w:val="16"/>
                <w:szCs w:val="16"/>
              </w:rPr>
            </w:pPr>
          </w:p>
        </w:tc>
      </w:tr>
      <w:tr w:rsidR="00666F8B" w14:paraId="70AABD31" w14:textId="77777777" w:rsidTr="005A3B61">
        <w:tc>
          <w:tcPr>
            <w:tcW w:w="879" w:type="dxa"/>
          </w:tcPr>
          <w:p w14:paraId="73E86499" w14:textId="77777777" w:rsidR="00666F8B" w:rsidRDefault="00666F8B" w:rsidP="005A3B61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356826BC" w14:textId="77777777" w:rsidR="00666F8B" w:rsidRDefault="00666F8B" w:rsidP="005A3B61"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 w14:paraId="77A2DC86" w14:textId="77777777" w:rsidR="00666F8B" w:rsidRDefault="00666F8B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F305E7" w14:textId="77777777" w:rsidR="00666F8B" w:rsidRDefault="00666F8B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364743" w14:textId="77777777" w:rsidR="00666F8B" w:rsidRDefault="00666F8B" w:rsidP="005A3B61">
            <w:r>
              <w:rPr>
                <w:sz w:val="16"/>
                <w:szCs w:val="16"/>
              </w:rPr>
              <w:t>CR to TS 38.106: maintenance corrections</w:t>
            </w:r>
          </w:p>
        </w:tc>
        <w:tc>
          <w:tcPr>
            <w:tcW w:w="517" w:type="dxa"/>
          </w:tcPr>
          <w:p w14:paraId="50588EBC" w14:textId="77777777" w:rsidR="00666F8B" w:rsidRDefault="00666F8B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68A161" w14:textId="77777777" w:rsidR="00666F8B" w:rsidRDefault="00666F8B" w:rsidP="005A3B61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903F355" w14:textId="77777777" w:rsidR="00666F8B" w:rsidRDefault="00666F8B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79AEFB4" w14:textId="77777777" w:rsidR="00666F8B" w:rsidRDefault="00666F8B" w:rsidP="005A3B61">
            <w:r>
              <w:rPr>
                <w:sz w:val="16"/>
                <w:szCs w:val="16"/>
              </w:rPr>
              <w:t>R4-2409079</w:t>
            </w:r>
          </w:p>
        </w:tc>
        <w:tc>
          <w:tcPr>
            <w:tcW w:w="1597" w:type="dxa"/>
          </w:tcPr>
          <w:p w14:paraId="7DEA8E8D" w14:textId="77777777" w:rsidR="00666F8B" w:rsidRDefault="00666F8B" w:rsidP="005A3B61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A6B9FF9" w14:textId="77777777" w:rsidR="00666F8B" w:rsidRDefault="00666F8B" w:rsidP="005A3B61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7DE4EAE5" w14:textId="77777777" w:rsidR="00666F8B" w:rsidRDefault="00666F8B" w:rsidP="005A3B61">
            <w:r>
              <w:rPr>
                <w:sz w:val="16"/>
                <w:szCs w:val="16"/>
              </w:rPr>
              <w:t>6.9.2, 6.11, 6.12; 6.13, 7.2.3</w:t>
            </w:r>
          </w:p>
        </w:tc>
        <w:tc>
          <w:tcPr>
            <w:tcW w:w="998" w:type="dxa"/>
          </w:tcPr>
          <w:p w14:paraId="5214526B" w14:textId="77777777" w:rsidR="00666F8B" w:rsidRDefault="00666F8B" w:rsidP="005A3B61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66F8B" w14:paraId="16F32695" w14:textId="77777777" w:rsidTr="005A3B61">
        <w:tc>
          <w:tcPr>
            <w:tcW w:w="879" w:type="dxa"/>
          </w:tcPr>
          <w:p w14:paraId="6128F756" w14:textId="77777777" w:rsidR="00666F8B" w:rsidRDefault="00666F8B" w:rsidP="005A3B61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7BA585DD" w14:textId="77777777" w:rsidR="00666F8B" w:rsidRDefault="00666F8B" w:rsidP="005A3B61"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 w14:paraId="180D7782" w14:textId="77777777" w:rsidR="00666F8B" w:rsidRDefault="00666F8B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AE7265" w14:textId="77777777" w:rsidR="00666F8B" w:rsidRDefault="00666F8B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67610F" w14:textId="77777777" w:rsidR="00666F8B" w:rsidRDefault="00666F8B" w:rsidP="005A3B61">
            <w:r>
              <w:rPr>
                <w:sz w:val="16"/>
                <w:szCs w:val="16"/>
              </w:rPr>
              <w:t>CR to TS 38.106: NCR-Fwd editorials maintenance</w:t>
            </w:r>
          </w:p>
        </w:tc>
        <w:tc>
          <w:tcPr>
            <w:tcW w:w="517" w:type="dxa"/>
          </w:tcPr>
          <w:p w14:paraId="4B036A85" w14:textId="77777777" w:rsidR="00666F8B" w:rsidRDefault="00666F8B" w:rsidP="005A3B61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5D1A43A3" w14:textId="77777777" w:rsidR="00666F8B" w:rsidRDefault="00666F8B" w:rsidP="005A3B61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3A19D74" w14:textId="77777777" w:rsidR="00666F8B" w:rsidRDefault="00666F8B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A2251CA" w14:textId="77777777" w:rsidR="00666F8B" w:rsidRDefault="00666F8B" w:rsidP="005A3B61">
            <w:r>
              <w:rPr>
                <w:sz w:val="16"/>
                <w:szCs w:val="16"/>
              </w:rPr>
              <w:t>R4-2409080</w:t>
            </w:r>
          </w:p>
        </w:tc>
        <w:tc>
          <w:tcPr>
            <w:tcW w:w="1597" w:type="dxa"/>
          </w:tcPr>
          <w:p w14:paraId="11A8ACBE" w14:textId="77777777" w:rsidR="00666F8B" w:rsidRDefault="00666F8B" w:rsidP="005A3B61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EF7C054" w14:textId="77777777" w:rsidR="00666F8B" w:rsidRDefault="00666F8B" w:rsidP="005A3B61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519A1F0C" w14:textId="77777777" w:rsidR="00666F8B" w:rsidRDefault="00666F8B" w:rsidP="005A3B61">
            <w:r>
              <w:rPr>
                <w:sz w:val="16"/>
                <w:szCs w:val="16"/>
              </w:rPr>
              <w:t>6.2.1, 7.5.3.3.1.1, 7.5.4.3.1.1, 7.5.4.3.2.1</w:t>
            </w:r>
          </w:p>
        </w:tc>
        <w:tc>
          <w:tcPr>
            <w:tcW w:w="998" w:type="dxa"/>
          </w:tcPr>
          <w:p w14:paraId="20A5E29B" w14:textId="77777777" w:rsidR="00666F8B" w:rsidRDefault="00666F8B" w:rsidP="005A3B61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66F8B" w14:paraId="55B3FBB5" w14:textId="77777777" w:rsidTr="005A3B61">
        <w:tc>
          <w:tcPr>
            <w:tcW w:w="879" w:type="dxa"/>
          </w:tcPr>
          <w:p w14:paraId="091BE68B" w14:textId="77777777" w:rsidR="00666F8B" w:rsidRDefault="00666F8B" w:rsidP="005A3B61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0E680FC2" w14:textId="77777777" w:rsidR="00666F8B" w:rsidRDefault="00666F8B" w:rsidP="005A3B61"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 w14:paraId="49312DDD" w14:textId="77777777" w:rsidR="00666F8B" w:rsidRDefault="00666F8B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B94D73" w14:textId="77777777" w:rsidR="00666F8B" w:rsidRDefault="00666F8B" w:rsidP="005A3B61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DD30A3" w14:textId="77777777" w:rsidR="00666F8B" w:rsidRDefault="00666F8B" w:rsidP="005A3B61">
            <w:r>
              <w:rPr>
                <w:sz w:val="16"/>
                <w:szCs w:val="16"/>
              </w:rPr>
              <w:t>CR to TS 38.106: removal of environmental annex</w:t>
            </w:r>
          </w:p>
        </w:tc>
        <w:tc>
          <w:tcPr>
            <w:tcW w:w="517" w:type="dxa"/>
          </w:tcPr>
          <w:p w14:paraId="319F9A6F" w14:textId="77777777" w:rsidR="00666F8B" w:rsidRDefault="00666F8B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F45729" w14:textId="77777777" w:rsidR="00666F8B" w:rsidRDefault="00666F8B" w:rsidP="005A3B61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2C09AA3" w14:textId="77777777" w:rsidR="00666F8B" w:rsidRDefault="00666F8B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1F9116B" w14:textId="77777777" w:rsidR="00666F8B" w:rsidRDefault="00666F8B" w:rsidP="005A3B61">
            <w:r>
              <w:rPr>
                <w:sz w:val="16"/>
                <w:szCs w:val="16"/>
              </w:rPr>
              <w:t>R4-2409554</w:t>
            </w:r>
          </w:p>
        </w:tc>
        <w:tc>
          <w:tcPr>
            <w:tcW w:w="1597" w:type="dxa"/>
          </w:tcPr>
          <w:p w14:paraId="3B1E042D" w14:textId="77777777" w:rsidR="00666F8B" w:rsidRDefault="00666F8B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992F5B6" w14:textId="77777777" w:rsidR="00666F8B" w:rsidRDefault="00666F8B" w:rsidP="005A3B61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65E905E8" w14:textId="77777777" w:rsidR="00666F8B" w:rsidRDefault="00666F8B" w:rsidP="005A3B61">
            <w:r>
              <w:rPr>
                <w:sz w:val="16"/>
                <w:szCs w:val="16"/>
              </w:rPr>
              <w:t>A</w:t>
            </w:r>
          </w:p>
        </w:tc>
        <w:tc>
          <w:tcPr>
            <w:tcW w:w="998" w:type="dxa"/>
          </w:tcPr>
          <w:p w14:paraId="3794775D" w14:textId="77777777" w:rsidR="00666F8B" w:rsidRDefault="00666F8B" w:rsidP="005A3B61">
            <w:pPr>
              <w:rPr>
                <w:sz w:val="16"/>
                <w:szCs w:val="16"/>
              </w:rPr>
            </w:pPr>
          </w:p>
        </w:tc>
      </w:tr>
      <w:tr w:rsidR="00666F8B" w14:paraId="211F6659" w14:textId="77777777" w:rsidTr="005A3B61">
        <w:tc>
          <w:tcPr>
            <w:tcW w:w="879" w:type="dxa"/>
          </w:tcPr>
          <w:p w14:paraId="74CC2F2F" w14:textId="77777777" w:rsidR="00666F8B" w:rsidRDefault="00666F8B" w:rsidP="005A3B61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583B1582" w14:textId="77777777" w:rsidR="00666F8B" w:rsidRDefault="00666F8B" w:rsidP="005A3B61"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 w14:paraId="6DB50ABE" w14:textId="77777777" w:rsidR="00666F8B" w:rsidRDefault="00666F8B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6A1827" w14:textId="77777777" w:rsidR="00666F8B" w:rsidRDefault="00666F8B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2D7731" w14:textId="77777777" w:rsidR="00666F8B" w:rsidRDefault="00666F8B" w:rsidP="005A3B61">
            <w:r>
              <w:rPr>
                <w:sz w:val="16"/>
                <w:szCs w:val="16"/>
              </w:rPr>
              <w:t>CR to TS 38.106: removal of environmental annex</w:t>
            </w:r>
          </w:p>
        </w:tc>
        <w:tc>
          <w:tcPr>
            <w:tcW w:w="517" w:type="dxa"/>
          </w:tcPr>
          <w:p w14:paraId="054289A4" w14:textId="77777777" w:rsidR="00666F8B" w:rsidRDefault="00666F8B" w:rsidP="005A3B61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A70F33" w14:textId="77777777" w:rsidR="00666F8B" w:rsidRDefault="00666F8B" w:rsidP="005A3B61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7FF0153" w14:textId="77777777" w:rsidR="00666F8B" w:rsidRDefault="00666F8B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CE2B947" w14:textId="77777777" w:rsidR="00666F8B" w:rsidRDefault="00666F8B" w:rsidP="005A3B61">
            <w:r>
              <w:rPr>
                <w:sz w:val="16"/>
                <w:szCs w:val="16"/>
              </w:rPr>
              <w:t>R4-2409555</w:t>
            </w:r>
          </w:p>
        </w:tc>
        <w:tc>
          <w:tcPr>
            <w:tcW w:w="1597" w:type="dxa"/>
          </w:tcPr>
          <w:p w14:paraId="70EA9076" w14:textId="77777777" w:rsidR="00666F8B" w:rsidRDefault="00666F8B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1B4FD7E" w14:textId="77777777" w:rsidR="00666F8B" w:rsidRDefault="00666F8B" w:rsidP="005A3B61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476DCA14" w14:textId="77777777" w:rsidR="00666F8B" w:rsidRDefault="00666F8B" w:rsidP="005A3B61">
            <w:r>
              <w:rPr>
                <w:sz w:val="16"/>
                <w:szCs w:val="16"/>
              </w:rPr>
              <w:t>A</w:t>
            </w:r>
          </w:p>
        </w:tc>
        <w:tc>
          <w:tcPr>
            <w:tcW w:w="998" w:type="dxa"/>
          </w:tcPr>
          <w:p w14:paraId="59EE2C1E" w14:textId="77777777" w:rsidR="00666F8B" w:rsidRDefault="00666F8B" w:rsidP="005A3B61">
            <w:pPr>
              <w:rPr>
                <w:sz w:val="16"/>
                <w:szCs w:val="16"/>
              </w:rPr>
            </w:pPr>
          </w:p>
        </w:tc>
      </w:tr>
    </w:tbl>
    <w:p w14:paraId="3B8A0303" w14:textId="77777777" w:rsidR="00C13D06" w:rsidRDefault="00C13D06" w:rsidP="00C13D06"/>
    <w:p w14:paraId="38A26833" w14:textId="77777777" w:rsidR="00C13D06" w:rsidRDefault="00C13D06" w:rsidP="00C13D06"/>
    <w:p w14:paraId="49844BC3" w14:textId="7D98426D" w:rsidR="00C13D06" w:rsidRDefault="0080735A" w:rsidP="00C13D06">
      <w:pPr>
        <w:pStyle w:val="Heading2"/>
        <w:rPr>
          <w:rFonts w:cs="Arial"/>
          <w:noProof/>
        </w:rPr>
      </w:pPr>
      <w:r w:rsidRPr="0080735A">
        <w:rPr>
          <w:noProof/>
        </w:rPr>
        <w:t>RP-241469</w:t>
      </w:r>
    </w:p>
    <w:p w14:paraId="735B4C82" w14:textId="573EE8CB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80735A" w:rsidRPr="0080735A">
        <w:rPr>
          <w:rFonts w:ascii="Arial" w:hAnsi="Arial" w:cs="Arial"/>
          <w:b/>
          <w:bCs/>
          <w:sz w:val="18"/>
          <w:szCs w:val="18"/>
        </w:rPr>
        <w:t>RAN4 CRs to Closed REL-18 NR or NR+LTE WIs – Batch 7</w:t>
      </w:r>
    </w:p>
    <w:p w14:paraId="1092FACF" w14:textId="7174B1C3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9.7.1.</w:t>
      </w:r>
      <w:r w:rsidR="0080735A">
        <w:rPr>
          <w:rFonts w:ascii="Arial" w:hAnsi="Arial" w:cs="Arial"/>
          <w:b/>
          <w:bCs/>
        </w:rPr>
        <w:t>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1956" w:rsidRPr="004E535C" w14:paraId="00AD61FD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4CA3268" w14:textId="77777777" w:rsidR="00611956" w:rsidRPr="00BF1EB6" w:rsidRDefault="0061195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FC88EA" w14:textId="77777777" w:rsidR="00611956" w:rsidRPr="00BF1EB6" w:rsidRDefault="0061195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1D3747" w14:textId="77777777" w:rsidR="00611956" w:rsidRPr="00BF1EB6" w:rsidRDefault="0061195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DE501A" w14:textId="77777777" w:rsidR="00611956" w:rsidRPr="00BF1EB6" w:rsidRDefault="0061195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CB3967D" w14:textId="77777777" w:rsidR="00611956" w:rsidRPr="00BF1EB6" w:rsidRDefault="0061195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A11738" w14:textId="77777777" w:rsidR="00611956" w:rsidRPr="00BF1EB6" w:rsidRDefault="0061195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04A911" w14:textId="77777777" w:rsidR="00611956" w:rsidRPr="00BF1EB6" w:rsidRDefault="0061195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0D6D655" w14:textId="77777777" w:rsidR="00611956" w:rsidRPr="00BF1EB6" w:rsidRDefault="0061195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E93699" w14:textId="77777777" w:rsidR="00611956" w:rsidRPr="00BF1EB6" w:rsidRDefault="0061195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E05C82" w14:textId="77777777" w:rsidR="00611956" w:rsidRPr="00BF1EB6" w:rsidRDefault="0061195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49ACC3" w14:textId="77777777" w:rsidR="00611956" w:rsidRPr="00BF1EB6" w:rsidRDefault="0061195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8757DE5" w14:textId="77777777" w:rsidR="00611956" w:rsidRPr="00BF1EB6" w:rsidRDefault="0061195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E6B97D9" w14:textId="77777777" w:rsidR="00611956" w:rsidRPr="00BF1EB6" w:rsidRDefault="0061195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1956" w14:paraId="34AA2604" w14:textId="77777777" w:rsidTr="005A3B61">
        <w:tc>
          <w:tcPr>
            <w:tcW w:w="879" w:type="dxa"/>
          </w:tcPr>
          <w:p w14:paraId="1694C7A8" w14:textId="77777777" w:rsidR="00611956" w:rsidRDefault="00611956" w:rsidP="005A3B61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4BC39F8" w14:textId="77777777" w:rsidR="00611956" w:rsidRDefault="00611956" w:rsidP="005A3B61">
            <w:r>
              <w:rPr>
                <w:sz w:val="16"/>
                <w:szCs w:val="16"/>
              </w:rPr>
              <w:t>4618</w:t>
            </w:r>
          </w:p>
        </w:tc>
        <w:tc>
          <w:tcPr>
            <w:tcW w:w="517" w:type="dxa"/>
          </w:tcPr>
          <w:p w14:paraId="2408BE71" w14:textId="77777777" w:rsidR="00611956" w:rsidRDefault="00611956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7EC106" w14:textId="77777777" w:rsidR="00611956" w:rsidRDefault="00611956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C00A6C" w14:textId="77777777" w:rsidR="00611956" w:rsidRDefault="00611956" w:rsidP="005A3B61">
            <w:r>
              <w:rPr>
                <w:sz w:val="16"/>
                <w:szCs w:val="16"/>
              </w:rPr>
              <w:t>Big CR on Core maintenance for Enhanced support of reduced capability NR devices</w:t>
            </w:r>
          </w:p>
        </w:tc>
        <w:tc>
          <w:tcPr>
            <w:tcW w:w="517" w:type="dxa"/>
          </w:tcPr>
          <w:p w14:paraId="655CCC31" w14:textId="77777777" w:rsidR="00611956" w:rsidRDefault="00611956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12506A" w14:textId="77777777" w:rsidR="00611956" w:rsidRDefault="00611956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DA3B977" w14:textId="77777777" w:rsidR="00611956" w:rsidRDefault="00611956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D0EE498" w14:textId="77777777" w:rsidR="00611956" w:rsidRDefault="00611956" w:rsidP="005A3B61">
            <w:r>
              <w:rPr>
                <w:sz w:val="16"/>
                <w:szCs w:val="16"/>
              </w:rPr>
              <w:t>R4-2410438</w:t>
            </w:r>
          </w:p>
        </w:tc>
        <w:tc>
          <w:tcPr>
            <w:tcW w:w="1597" w:type="dxa"/>
          </w:tcPr>
          <w:p w14:paraId="4F64774E" w14:textId="77777777" w:rsidR="00611956" w:rsidRDefault="00611956" w:rsidP="005A3B61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C41CE3D" w14:textId="77777777" w:rsidR="00611956" w:rsidRDefault="00611956" w:rsidP="005A3B61">
            <w:r>
              <w:rPr>
                <w:sz w:val="16"/>
                <w:szCs w:val="16"/>
              </w:rPr>
              <w:t>NR_redcap_enh-Core</w:t>
            </w:r>
          </w:p>
        </w:tc>
        <w:tc>
          <w:tcPr>
            <w:tcW w:w="2323" w:type="dxa"/>
          </w:tcPr>
          <w:p w14:paraId="6391F15F" w14:textId="77777777" w:rsidR="00611956" w:rsidRDefault="00611956" w:rsidP="005A3B61">
            <w:r>
              <w:rPr>
                <w:sz w:val="16"/>
                <w:szCs w:val="16"/>
              </w:rPr>
              <w:t>4.2.2.7, 5.1.2.7, 5.1B.2.4, 5.1B.2.7, 5.1B.2.9, 5.1B.2.10, 5.1B.2.11</w:t>
            </w:r>
          </w:p>
        </w:tc>
        <w:tc>
          <w:tcPr>
            <w:tcW w:w="998" w:type="dxa"/>
          </w:tcPr>
          <w:p w14:paraId="70E5A2F9" w14:textId="77777777" w:rsidR="00611956" w:rsidRDefault="00611956" w:rsidP="005A3B61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14:paraId="71AC9A1C" w14:textId="77777777" w:rsidR="00C13D06" w:rsidRDefault="00C13D06" w:rsidP="00C13D06"/>
    <w:p w14:paraId="05A105E2" w14:textId="77777777" w:rsidR="00C13D06" w:rsidRDefault="00C13D06" w:rsidP="00C13D06"/>
    <w:p w14:paraId="0D6B5D30" w14:textId="1C6F17B2" w:rsidR="00C13D06" w:rsidRDefault="000E6CC8" w:rsidP="00C13D06">
      <w:pPr>
        <w:pStyle w:val="Heading2"/>
        <w:rPr>
          <w:rFonts w:cs="Arial"/>
          <w:noProof/>
        </w:rPr>
      </w:pPr>
      <w:r w:rsidRPr="000E6CC8">
        <w:rPr>
          <w:noProof/>
        </w:rPr>
        <w:t>RP-241470</w:t>
      </w:r>
    </w:p>
    <w:p w14:paraId="6AE2A2BF" w14:textId="1F8FECC0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0E6CC8" w:rsidRPr="000E6CC8">
        <w:rPr>
          <w:rFonts w:ascii="Arial" w:hAnsi="Arial" w:cs="Arial"/>
          <w:b/>
          <w:bCs/>
          <w:sz w:val="18"/>
          <w:szCs w:val="18"/>
        </w:rPr>
        <w:t>RAN4 CRs to Closed REL-18 NR or NR+LTE WIs – Batch 8</w:t>
      </w:r>
    </w:p>
    <w:p w14:paraId="138A6EF4" w14:textId="40416DC2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9.7.1.</w:t>
      </w:r>
      <w:r w:rsidR="000E6CC8">
        <w:rPr>
          <w:rFonts w:ascii="Arial" w:hAnsi="Arial" w:cs="Arial"/>
          <w:b/>
          <w:bCs/>
        </w:rPr>
        <w:t>8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C4C08" w:rsidRPr="004E535C" w14:paraId="1EBAE816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AC97FBA" w14:textId="77777777" w:rsidR="007C4C08" w:rsidRPr="00BF1EB6" w:rsidRDefault="007C4C0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35AB1B" w14:textId="77777777" w:rsidR="007C4C08" w:rsidRPr="00BF1EB6" w:rsidRDefault="007C4C0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F20EE9" w14:textId="77777777" w:rsidR="007C4C08" w:rsidRPr="00BF1EB6" w:rsidRDefault="007C4C0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32F441" w14:textId="77777777" w:rsidR="007C4C08" w:rsidRPr="00BF1EB6" w:rsidRDefault="007C4C0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2D16C4F" w14:textId="77777777" w:rsidR="007C4C08" w:rsidRPr="00BF1EB6" w:rsidRDefault="007C4C0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34CE92" w14:textId="77777777" w:rsidR="007C4C08" w:rsidRPr="00BF1EB6" w:rsidRDefault="007C4C0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E56F89" w14:textId="77777777" w:rsidR="007C4C08" w:rsidRPr="00BF1EB6" w:rsidRDefault="007C4C0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FF4B2F7" w14:textId="77777777" w:rsidR="007C4C08" w:rsidRPr="00BF1EB6" w:rsidRDefault="007C4C0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825931" w14:textId="77777777" w:rsidR="007C4C08" w:rsidRPr="00BF1EB6" w:rsidRDefault="007C4C0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A46DC3" w14:textId="77777777" w:rsidR="007C4C08" w:rsidRPr="00BF1EB6" w:rsidRDefault="007C4C0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713BE30" w14:textId="77777777" w:rsidR="007C4C08" w:rsidRPr="00BF1EB6" w:rsidRDefault="007C4C0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B7403F1" w14:textId="77777777" w:rsidR="007C4C08" w:rsidRPr="00BF1EB6" w:rsidRDefault="007C4C0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CC7F97B" w14:textId="77777777" w:rsidR="007C4C08" w:rsidRPr="00BF1EB6" w:rsidRDefault="007C4C0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C4C08" w14:paraId="635DF4FB" w14:textId="77777777" w:rsidTr="005A3B61">
        <w:tc>
          <w:tcPr>
            <w:tcW w:w="879" w:type="dxa"/>
          </w:tcPr>
          <w:p w14:paraId="036645F9" w14:textId="77777777" w:rsidR="007C4C08" w:rsidRDefault="007C4C08" w:rsidP="005A3B61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971ADB" w14:textId="77777777" w:rsidR="007C4C08" w:rsidRDefault="007C4C08" w:rsidP="005A3B61">
            <w:r>
              <w:rPr>
                <w:sz w:val="16"/>
                <w:szCs w:val="16"/>
              </w:rPr>
              <w:t>4616</w:t>
            </w:r>
          </w:p>
        </w:tc>
        <w:tc>
          <w:tcPr>
            <w:tcW w:w="517" w:type="dxa"/>
          </w:tcPr>
          <w:p w14:paraId="10EDFC48" w14:textId="77777777" w:rsidR="007C4C08" w:rsidRDefault="007C4C08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F41CE4" w14:textId="77777777" w:rsidR="007C4C08" w:rsidRDefault="007C4C08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051C49" w14:textId="77777777" w:rsidR="007C4C08" w:rsidRDefault="007C4C08" w:rsidP="005A3B61">
            <w:r>
              <w:rPr>
                <w:sz w:val="16"/>
                <w:szCs w:val="16"/>
              </w:rPr>
              <w:t>Big CR to TS 38.133 on core requirement maintenance for NR Network energy saving</w:t>
            </w:r>
          </w:p>
        </w:tc>
        <w:tc>
          <w:tcPr>
            <w:tcW w:w="517" w:type="dxa"/>
          </w:tcPr>
          <w:p w14:paraId="031B04F9" w14:textId="77777777" w:rsidR="007C4C08" w:rsidRDefault="007C4C08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9A8007" w14:textId="77777777" w:rsidR="007C4C08" w:rsidRDefault="007C4C08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82E4F88" w14:textId="77777777" w:rsidR="007C4C08" w:rsidRDefault="007C4C08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3ADEDB9" w14:textId="77777777" w:rsidR="007C4C08" w:rsidRDefault="007C4C08" w:rsidP="005A3B61">
            <w:r>
              <w:rPr>
                <w:sz w:val="16"/>
                <w:szCs w:val="16"/>
              </w:rPr>
              <w:t>R4-2410434</w:t>
            </w:r>
          </w:p>
        </w:tc>
        <w:tc>
          <w:tcPr>
            <w:tcW w:w="1597" w:type="dxa"/>
          </w:tcPr>
          <w:p w14:paraId="32859977" w14:textId="77777777" w:rsidR="007C4C08" w:rsidRDefault="007C4C08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5D3A1B" w14:textId="77777777" w:rsidR="007C4C08" w:rsidRDefault="007C4C08" w:rsidP="005A3B61">
            <w:r>
              <w:rPr>
                <w:sz w:val="16"/>
                <w:szCs w:val="16"/>
              </w:rPr>
              <w:t>Netw_Energy_NR-Core</w:t>
            </w:r>
          </w:p>
        </w:tc>
        <w:tc>
          <w:tcPr>
            <w:tcW w:w="2323" w:type="dxa"/>
          </w:tcPr>
          <w:p w14:paraId="758AE969" w14:textId="77777777" w:rsidR="007C4C08" w:rsidRDefault="007C4C08" w:rsidP="005A3B61">
            <w:r>
              <w:rPr>
                <w:sz w:val="16"/>
                <w:szCs w:val="16"/>
              </w:rPr>
              <w:t>6.1.4.2.1,  6.1.4.4.1, 8.3.2</w:t>
            </w:r>
          </w:p>
        </w:tc>
        <w:tc>
          <w:tcPr>
            <w:tcW w:w="998" w:type="dxa"/>
          </w:tcPr>
          <w:p w14:paraId="6D29458C" w14:textId="77777777" w:rsidR="007C4C08" w:rsidRDefault="007C4C08" w:rsidP="005A3B61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</w:tbl>
    <w:p w14:paraId="40CF39F7" w14:textId="77777777" w:rsidR="00C13D06" w:rsidRDefault="00C13D06" w:rsidP="00C13D06"/>
    <w:p w14:paraId="68EFA2D4" w14:textId="77777777" w:rsidR="00C13D06" w:rsidRDefault="00C13D06" w:rsidP="00C13D06"/>
    <w:p w14:paraId="4C4680A6" w14:textId="17AA7AFA" w:rsidR="00C13D06" w:rsidRDefault="00F61152" w:rsidP="00C13D06">
      <w:pPr>
        <w:pStyle w:val="Heading2"/>
        <w:rPr>
          <w:rFonts w:cs="Arial"/>
          <w:noProof/>
        </w:rPr>
      </w:pPr>
      <w:r w:rsidRPr="00F61152">
        <w:rPr>
          <w:noProof/>
        </w:rPr>
        <w:t>RP-241471</w:t>
      </w:r>
    </w:p>
    <w:p w14:paraId="47C22DC8" w14:textId="111514CF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61152" w:rsidRPr="00F61152">
        <w:rPr>
          <w:rFonts w:ascii="Arial" w:hAnsi="Arial" w:cs="Arial"/>
          <w:b/>
          <w:bCs/>
          <w:sz w:val="18"/>
          <w:szCs w:val="18"/>
        </w:rPr>
        <w:t>RAN4 CRs to Closed REL-18 NR or NR+LTE WIs – Batch 9</w:t>
      </w:r>
    </w:p>
    <w:p w14:paraId="7F632473" w14:textId="5EFC4FBF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9.7.1.</w:t>
      </w:r>
      <w:r w:rsidR="00F61152">
        <w:rPr>
          <w:rFonts w:ascii="Arial" w:hAnsi="Arial" w:cs="Arial"/>
          <w:b/>
          <w:bCs/>
        </w:rPr>
        <w:t>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72A96" w:rsidRPr="004E535C" w14:paraId="395935C7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827E158" w14:textId="77777777" w:rsidR="00272A96" w:rsidRPr="00BF1EB6" w:rsidRDefault="00272A9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FCDE09" w14:textId="77777777" w:rsidR="00272A96" w:rsidRPr="00BF1EB6" w:rsidRDefault="00272A9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DEDCC7" w14:textId="77777777" w:rsidR="00272A96" w:rsidRPr="00BF1EB6" w:rsidRDefault="00272A9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C8B281" w14:textId="77777777" w:rsidR="00272A96" w:rsidRPr="00BF1EB6" w:rsidRDefault="00272A9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174F494" w14:textId="77777777" w:rsidR="00272A96" w:rsidRPr="00BF1EB6" w:rsidRDefault="00272A9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D792F3" w14:textId="77777777" w:rsidR="00272A96" w:rsidRPr="00BF1EB6" w:rsidRDefault="00272A9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2D7587" w14:textId="77777777" w:rsidR="00272A96" w:rsidRPr="00BF1EB6" w:rsidRDefault="00272A9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E02A29E" w14:textId="77777777" w:rsidR="00272A96" w:rsidRPr="00BF1EB6" w:rsidRDefault="00272A9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6257AC9" w14:textId="77777777" w:rsidR="00272A96" w:rsidRPr="00BF1EB6" w:rsidRDefault="00272A9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6E466BC" w14:textId="77777777" w:rsidR="00272A96" w:rsidRPr="00BF1EB6" w:rsidRDefault="00272A9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345FB8F" w14:textId="77777777" w:rsidR="00272A96" w:rsidRPr="00BF1EB6" w:rsidRDefault="00272A9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ED07ECE" w14:textId="77777777" w:rsidR="00272A96" w:rsidRPr="00BF1EB6" w:rsidRDefault="00272A9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F9D8737" w14:textId="77777777" w:rsidR="00272A96" w:rsidRPr="00BF1EB6" w:rsidRDefault="00272A96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72A96" w14:paraId="42428E26" w14:textId="77777777" w:rsidTr="005A3B61">
        <w:tc>
          <w:tcPr>
            <w:tcW w:w="879" w:type="dxa"/>
          </w:tcPr>
          <w:p w14:paraId="2E70E33E" w14:textId="77777777" w:rsidR="00272A96" w:rsidRDefault="00272A96" w:rsidP="005A3B61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CA9418" w14:textId="77777777" w:rsidR="00272A96" w:rsidRDefault="00272A96" w:rsidP="005A3B61">
            <w:r>
              <w:rPr>
                <w:sz w:val="16"/>
                <w:szCs w:val="16"/>
              </w:rPr>
              <w:t>4614</w:t>
            </w:r>
          </w:p>
        </w:tc>
        <w:tc>
          <w:tcPr>
            <w:tcW w:w="517" w:type="dxa"/>
          </w:tcPr>
          <w:p w14:paraId="65A03D00" w14:textId="77777777" w:rsidR="00272A96" w:rsidRDefault="00272A96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511280" w14:textId="77777777" w:rsidR="00272A96" w:rsidRDefault="00272A96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3F88BF" w14:textId="77777777" w:rsidR="00272A96" w:rsidRDefault="00272A96" w:rsidP="005A3B61">
            <w:r>
              <w:rPr>
                <w:sz w:val="16"/>
                <w:szCs w:val="16"/>
              </w:rPr>
              <w:t>Big CR to 38.133 on RRM core requirements for Positioning Enhancements</w:t>
            </w:r>
          </w:p>
        </w:tc>
        <w:tc>
          <w:tcPr>
            <w:tcW w:w="517" w:type="dxa"/>
          </w:tcPr>
          <w:p w14:paraId="446DF5D5" w14:textId="77777777" w:rsidR="00272A96" w:rsidRDefault="00272A96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7CBC54" w14:textId="77777777" w:rsidR="00272A96" w:rsidRDefault="00272A96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151B516" w14:textId="77777777" w:rsidR="00272A96" w:rsidRDefault="00272A96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69CED46" w14:textId="77777777" w:rsidR="00272A96" w:rsidRDefault="00272A96" w:rsidP="005A3B61">
            <w:r>
              <w:rPr>
                <w:sz w:val="16"/>
                <w:szCs w:val="16"/>
              </w:rPr>
              <w:t>R4-2410150</w:t>
            </w:r>
          </w:p>
        </w:tc>
        <w:tc>
          <w:tcPr>
            <w:tcW w:w="1597" w:type="dxa"/>
          </w:tcPr>
          <w:p w14:paraId="0D477FEF" w14:textId="77777777" w:rsidR="00272A96" w:rsidRDefault="00272A96" w:rsidP="005A3B61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B039DB6" w14:textId="77777777" w:rsidR="00272A96" w:rsidRDefault="00272A96" w:rsidP="005A3B61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24C61733" w14:textId="77777777" w:rsidR="00272A96" w:rsidRDefault="00272A96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74CF53" w14:textId="77777777" w:rsidR="00272A96" w:rsidRDefault="00272A96" w:rsidP="005A3B61">
            <w:pPr>
              <w:rPr>
                <w:sz w:val="16"/>
                <w:szCs w:val="16"/>
              </w:rPr>
            </w:pPr>
          </w:p>
        </w:tc>
      </w:tr>
    </w:tbl>
    <w:p w14:paraId="197A44F8" w14:textId="77777777" w:rsidR="00C13D06" w:rsidRDefault="00C13D06" w:rsidP="00C13D06"/>
    <w:p w14:paraId="02B494DF" w14:textId="77777777" w:rsidR="00C13D06" w:rsidRDefault="00C13D06" w:rsidP="00C13D06"/>
    <w:p w14:paraId="59E20360" w14:textId="4740CF78" w:rsidR="00C13D06" w:rsidRDefault="00BA6DD3" w:rsidP="00C13D06">
      <w:pPr>
        <w:pStyle w:val="Heading2"/>
        <w:rPr>
          <w:rFonts w:cs="Arial"/>
          <w:noProof/>
        </w:rPr>
      </w:pPr>
      <w:r w:rsidRPr="00BA6DD3">
        <w:rPr>
          <w:noProof/>
        </w:rPr>
        <w:t>RP-241472</w:t>
      </w:r>
    </w:p>
    <w:p w14:paraId="4EA8616D" w14:textId="451058AF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BA6DD3" w:rsidRPr="00BA6DD3">
        <w:rPr>
          <w:rFonts w:ascii="Arial" w:hAnsi="Arial" w:cs="Arial"/>
          <w:b/>
          <w:bCs/>
          <w:sz w:val="18"/>
          <w:szCs w:val="18"/>
        </w:rPr>
        <w:t>RAN4 CRs to Closed REL-18 NR or NR+LTE WIs – Batch 10</w:t>
      </w:r>
    </w:p>
    <w:p w14:paraId="2CAE6D7D" w14:textId="068B2FA3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BA6DD3">
        <w:rPr>
          <w:rFonts w:ascii="Arial" w:hAnsi="Arial" w:cs="Arial"/>
          <w:b/>
          <w:bCs/>
        </w:rPr>
        <w:t>2.2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C6583" w:rsidRPr="004E535C" w14:paraId="55ADCE17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0D904EA" w14:textId="77777777" w:rsidR="007C6583" w:rsidRPr="00BF1EB6" w:rsidRDefault="007C658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9E6332" w14:textId="77777777" w:rsidR="007C6583" w:rsidRPr="00BF1EB6" w:rsidRDefault="007C658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503501" w14:textId="77777777" w:rsidR="007C6583" w:rsidRPr="00BF1EB6" w:rsidRDefault="007C658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0E37E9" w14:textId="77777777" w:rsidR="007C6583" w:rsidRPr="00BF1EB6" w:rsidRDefault="007C658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B83C99A" w14:textId="77777777" w:rsidR="007C6583" w:rsidRPr="00BF1EB6" w:rsidRDefault="007C658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D9D869" w14:textId="77777777" w:rsidR="007C6583" w:rsidRPr="00BF1EB6" w:rsidRDefault="007C658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500837" w14:textId="77777777" w:rsidR="007C6583" w:rsidRPr="00BF1EB6" w:rsidRDefault="007C658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A57F82E" w14:textId="77777777" w:rsidR="007C6583" w:rsidRPr="00BF1EB6" w:rsidRDefault="007C658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D8BA26" w14:textId="77777777" w:rsidR="007C6583" w:rsidRPr="00BF1EB6" w:rsidRDefault="007C658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46A41E8" w14:textId="77777777" w:rsidR="007C6583" w:rsidRPr="00BF1EB6" w:rsidRDefault="007C658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6F5619" w14:textId="77777777" w:rsidR="007C6583" w:rsidRPr="00BF1EB6" w:rsidRDefault="007C658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46B773" w14:textId="77777777" w:rsidR="007C6583" w:rsidRPr="00BF1EB6" w:rsidRDefault="007C658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8F8A3B9" w14:textId="77777777" w:rsidR="007C6583" w:rsidRPr="00BF1EB6" w:rsidRDefault="007C658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C6583" w14:paraId="04617EFA" w14:textId="77777777" w:rsidTr="005A3B61">
        <w:tc>
          <w:tcPr>
            <w:tcW w:w="879" w:type="dxa"/>
          </w:tcPr>
          <w:p w14:paraId="07C8390D" w14:textId="77777777" w:rsidR="007C6583" w:rsidRDefault="007C6583" w:rsidP="005A3B61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416265" w14:textId="77777777" w:rsidR="007C6583" w:rsidRDefault="007C6583" w:rsidP="005A3B61">
            <w:r>
              <w:rPr>
                <w:sz w:val="16"/>
                <w:szCs w:val="16"/>
              </w:rPr>
              <w:t>4612</w:t>
            </w:r>
          </w:p>
        </w:tc>
        <w:tc>
          <w:tcPr>
            <w:tcW w:w="517" w:type="dxa"/>
          </w:tcPr>
          <w:p w14:paraId="126878C9" w14:textId="77777777" w:rsidR="007C6583" w:rsidRDefault="007C6583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EE846C" w14:textId="77777777" w:rsidR="007C6583" w:rsidRDefault="007C6583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5AEF0F" w14:textId="77777777" w:rsidR="007C6583" w:rsidRDefault="007C6583" w:rsidP="005A3B61">
            <w:r>
              <w:rPr>
                <w:sz w:val="16"/>
                <w:szCs w:val="16"/>
              </w:rPr>
              <w:t>Big CR on Core maintenance for NR Dual TxRx Multi-SIM</w:t>
            </w:r>
          </w:p>
        </w:tc>
        <w:tc>
          <w:tcPr>
            <w:tcW w:w="517" w:type="dxa"/>
          </w:tcPr>
          <w:p w14:paraId="3C920BC2" w14:textId="77777777" w:rsidR="007C6583" w:rsidRDefault="007C6583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D9EE50" w14:textId="77777777" w:rsidR="007C6583" w:rsidRDefault="007C6583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8984EED" w14:textId="77777777" w:rsidR="007C6583" w:rsidRDefault="007C6583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618A81A" w14:textId="77777777" w:rsidR="007C6583" w:rsidRDefault="007C6583" w:rsidP="005A3B61">
            <w:r>
              <w:rPr>
                <w:sz w:val="16"/>
                <w:szCs w:val="16"/>
              </w:rPr>
              <w:t>R4-2410436</w:t>
            </w:r>
          </w:p>
        </w:tc>
        <w:tc>
          <w:tcPr>
            <w:tcW w:w="1597" w:type="dxa"/>
          </w:tcPr>
          <w:p w14:paraId="4AF5A44B" w14:textId="77777777" w:rsidR="007C6583" w:rsidRDefault="007C6583" w:rsidP="005A3B61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CACA996" w14:textId="77777777" w:rsidR="007C6583" w:rsidRDefault="007C6583" w:rsidP="005A3B61"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 w14:paraId="16F2BF41" w14:textId="77777777" w:rsidR="007C6583" w:rsidRDefault="007C6583" w:rsidP="005A3B61">
            <w:r>
              <w:rPr>
                <w:sz w:val="16"/>
                <w:szCs w:val="16"/>
              </w:rPr>
              <w:t>3.6.17, 9.1.5.2; 9.2.1; 9.3.1; 9.1.10</w:t>
            </w:r>
          </w:p>
        </w:tc>
        <w:tc>
          <w:tcPr>
            <w:tcW w:w="998" w:type="dxa"/>
          </w:tcPr>
          <w:p w14:paraId="799FD955" w14:textId="77777777" w:rsidR="007C6583" w:rsidRDefault="007C6583" w:rsidP="005A3B61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7C6583" w14:paraId="0875A751" w14:textId="77777777" w:rsidTr="005A3B61">
        <w:tc>
          <w:tcPr>
            <w:tcW w:w="879" w:type="dxa"/>
          </w:tcPr>
          <w:p w14:paraId="2B510248" w14:textId="77777777" w:rsidR="007C6583" w:rsidRDefault="007C6583" w:rsidP="005A3B61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D1463E" w14:textId="77777777" w:rsidR="007C6583" w:rsidRDefault="007C6583" w:rsidP="005A3B61">
            <w:r>
              <w:rPr>
                <w:sz w:val="16"/>
                <w:szCs w:val="16"/>
              </w:rPr>
              <w:t>4613</w:t>
            </w:r>
          </w:p>
        </w:tc>
        <w:tc>
          <w:tcPr>
            <w:tcW w:w="517" w:type="dxa"/>
          </w:tcPr>
          <w:p w14:paraId="40809A4E" w14:textId="77777777" w:rsidR="007C6583" w:rsidRDefault="007C6583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AC7DC0" w14:textId="77777777" w:rsidR="007C6583" w:rsidRDefault="007C6583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60F94E" w14:textId="77777777" w:rsidR="007C6583" w:rsidRDefault="007C6583" w:rsidP="005A3B61">
            <w:r>
              <w:rPr>
                <w:sz w:val="16"/>
                <w:szCs w:val="16"/>
              </w:rPr>
              <w:t>Big CR on performance requirements for NR Dual TxRx Multi-SIM</w:t>
            </w:r>
          </w:p>
        </w:tc>
        <w:tc>
          <w:tcPr>
            <w:tcW w:w="517" w:type="dxa"/>
          </w:tcPr>
          <w:p w14:paraId="6748F4E8" w14:textId="77777777" w:rsidR="007C6583" w:rsidRDefault="007C6583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4E864BC" w14:textId="77777777" w:rsidR="007C6583" w:rsidRDefault="007C6583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26D7530" w14:textId="77777777" w:rsidR="007C6583" w:rsidRDefault="007C6583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C3573B4" w14:textId="77777777" w:rsidR="007C6583" w:rsidRDefault="007C6583" w:rsidP="005A3B61">
            <w:r>
              <w:rPr>
                <w:sz w:val="16"/>
                <w:szCs w:val="16"/>
              </w:rPr>
              <w:t>R4-2410437</w:t>
            </w:r>
          </w:p>
        </w:tc>
        <w:tc>
          <w:tcPr>
            <w:tcW w:w="1597" w:type="dxa"/>
          </w:tcPr>
          <w:p w14:paraId="79A47BE1" w14:textId="77777777" w:rsidR="007C6583" w:rsidRDefault="007C6583" w:rsidP="005A3B61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6316F7C" w14:textId="77777777" w:rsidR="007C6583" w:rsidRDefault="007C6583" w:rsidP="005A3B61"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 w14:paraId="218EAE8E" w14:textId="77777777" w:rsidR="007C6583" w:rsidRDefault="007C6583" w:rsidP="005A3B61">
            <w:r>
              <w:rPr>
                <w:sz w:val="16"/>
                <w:szCs w:val="16"/>
              </w:rPr>
              <w:t>A.6.6.X.X; A7.6.x.x;</w:t>
            </w:r>
          </w:p>
        </w:tc>
        <w:tc>
          <w:tcPr>
            <w:tcW w:w="998" w:type="dxa"/>
          </w:tcPr>
          <w:p w14:paraId="79CB5480" w14:textId="77777777" w:rsidR="007C6583" w:rsidRDefault="007C6583" w:rsidP="005A3B61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</w:tbl>
    <w:p w14:paraId="3AAB148D" w14:textId="77777777" w:rsidR="00C13D06" w:rsidRDefault="00C13D06" w:rsidP="00C13D06"/>
    <w:p w14:paraId="50402B48" w14:textId="77777777" w:rsidR="00C13D06" w:rsidRDefault="00C13D06" w:rsidP="00C13D06"/>
    <w:p w14:paraId="48C93CA0" w14:textId="133ED84C" w:rsidR="00C13D06" w:rsidRDefault="00AE7308" w:rsidP="00C13D06">
      <w:pPr>
        <w:pStyle w:val="Heading2"/>
        <w:rPr>
          <w:rFonts w:cs="Arial"/>
          <w:noProof/>
        </w:rPr>
      </w:pPr>
      <w:r w:rsidRPr="00AE7308">
        <w:rPr>
          <w:noProof/>
        </w:rPr>
        <w:t>RP-241473</w:t>
      </w:r>
    </w:p>
    <w:p w14:paraId="6B27AD4D" w14:textId="187AD2DB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E7308" w:rsidRPr="00AE7308">
        <w:rPr>
          <w:rFonts w:ascii="Arial" w:hAnsi="Arial" w:cs="Arial"/>
          <w:b/>
          <w:bCs/>
          <w:sz w:val="18"/>
          <w:szCs w:val="18"/>
        </w:rPr>
        <w:t>RAN4 CRs to Closed REL-18 NR or NR+LTE WIs – Batch 11</w:t>
      </w:r>
    </w:p>
    <w:p w14:paraId="6C304161" w14:textId="5CAD4D53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AE7308">
        <w:rPr>
          <w:rFonts w:ascii="Arial" w:hAnsi="Arial" w:cs="Arial"/>
          <w:b/>
          <w:bCs/>
        </w:rPr>
        <w:t>2.8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90F48" w:rsidRPr="004E535C" w14:paraId="402F837B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C620C8C" w14:textId="77777777" w:rsidR="00590F48" w:rsidRPr="00BF1EB6" w:rsidRDefault="00590F4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88046B" w14:textId="77777777" w:rsidR="00590F48" w:rsidRPr="00BF1EB6" w:rsidRDefault="00590F4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1E4122" w14:textId="77777777" w:rsidR="00590F48" w:rsidRPr="00BF1EB6" w:rsidRDefault="00590F4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B57B08" w14:textId="77777777" w:rsidR="00590F48" w:rsidRPr="00BF1EB6" w:rsidRDefault="00590F4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13DDF42" w14:textId="77777777" w:rsidR="00590F48" w:rsidRPr="00BF1EB6" w:rsidRDefault="00590F4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AAE2D5" w14:textId="77777777" w:rsidR="00590F48" w:rsidRPr="00BF1EB6" w:rsidRDefault="00590F4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CCE8F5" w14:textId="77777777" w:rsidR="00590F48" w:rsidRPr="00BF1EB6" w:rsidRDefault="00590F4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311E848" w14:textId="77777777" w:rsidR="00590F48" w:rsidRPr="00BF1EB6" w:rsidRDefault="00590F4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08CD7F" w14:textId="77777777" w:rsidR="00590F48" w:rsidRPr="00BF1EB6" w:rsidRDefault="00590F4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C07BF3" w14:textId="77777777" w:rsidR="00590F48" w:rsidRPr="00BF1EB6" w:rsidRDefault="00590F4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85FD897" w14:textId="77777777" w:rsidR="00590F48" w:rsidRPr="00BF1EB6" w:rsidRDefault="00590F4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0050559" w14:textId="77777777" w:rsidR="00590F48" w:rsidRPr="00BF1EB6" w:rsidRDefault="00590F4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BAB2823" w14:textId="77777777" w:rsidR="00590F48" w:rsidRPr="00BF1EB6" w:rsidRDefault="00590F48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90F48" w14:paraId="328498FF" w14:textId="77777777" w:rsidTr="005A3B61">
        <w:tc>
          <w:tcPr>
            <w:tcW w:w="879" w:type="dxa"/>
          </w:tcPr>
          <w:p w14:paraId="79D3EB6F" w14:textId="77777777" w:rsidR="00590F48" w:rsidRDefault="00590F48" w:rsidP="005A3B61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1FBF4CA" w14:textId="77777777" w:rsidR="00590F48" w:rsidRDefault="00590F48" w:rsidP="005A3B61">
            <w:r>
              <w:rPr>
                <w:sz w:val="16"/>
                <w:szCs w:val="16"/>
              </w:rPr>
              <w:t>4406</w:t>
            </w:r>
          </w:p>
        </w:tc>
        <w:tc>
          <w:tcPr>
            <w:tcW w:w="517" w:type="dxa"/>
          </w:tcPr>
          <w:p w14:paraId="49EABFC6" w14:textId="77777777" w:rsidR="00590F48" w:rsidRDefault="00590F48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CBF954" w14:textId="77777777" w:rsidR="00590F48" w:rsidRDefault="00590F48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28E2A9" w14:textId="77777777" w:rsidR="00590F48" w:rsidRDefault="00590F48" w:rsidP="005A3B61">
            <w:r>
              <w:rPr>
                <w:sz w:val="16"/>
                <w:szCs w:val="16"/>
              </w:rPr>
              <w:t>(NR_Mob_enh2-Core) 38.133 CR addressing pervious conditions</w:t>
            </w:r>
          </w:p>
        </w:tc>
        <w:tc>
          <w:tcPr>
            <w:tcW w:w="517" w:type="dxa"/>
          </w:tcPr>
          <w:p w14:paraId="2C8C2A63" w14:textId="77777777" w:rsidR="00590F48" w:rsidRDefault="00590F48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42EC43" w14:textId="77777777" w:rsidR="00590F48" w:rsidRDefault="00590F48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A6E8714" w14:textId="77777777" w:rsidR="00590F48" w:rsidRDefault="00590F48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D40E1B5" w14:textId="77777777" w:rsidR="00590F48" w:rsidRDefault="00590F48" w:rsidP="005A3B61">
            <w:r>
              <w:rPr>
                <w:sz w:val="16"/>
                <w:szCs w:val="16"/>
              </w:rPr>
              <w:t>R4-2407782</w:t>
            </w:r>
          </w:p>
        </w:tc>
        <w:tc>
          <w:tcPr>
            <w:tcW w:w="1597" w:type="dxa"/>
          </w:tcPr>
          <w:p w14:paraId="1D1FB59F" w14:textId="77777777" w:rsidR="00590F48" w:rsidRDefault="00590F48" w:rsidP="005A3B61">
            <w:r>
              <w:rPr>
                <w:sz w:val="16"/>
                <w:szCs w:val="16"/>
              </w:rPr>
              <w:t>BeammWave, Nokia</w:t>
            </w:r>
          </w:p>
        </w:tc>
        <w:tc>
          <w:tcPr>
            <w:tcW w:w="1122" w:type="dxa"/>
          </w:tcPr>
          <w:p w14:paraId="64875892" w14:textId="77777777" w:rsidR="00590F48" w:rsidRDefault="00590F48" w:rsidP="005A3B61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375DC1A4" w14:textId="77777777" w:rsidR="00590F48" w:rsidRDefault="00590F48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DA79EF" w14:textId="77777777" w:rsidR="00590F48" w:rsidRDefault="00590F48" w:rsidP="005A3B61">
            <w:pPr>
              <w:rPr>
                <w:sz w:val="16"/>
                <w:szCs w:val="16"/>
              </w:rPr>
            </w:pPr>
          </w:p>
        </w:tc>
      </w:tr>
      <w:tr w:rsidR="00590F48" w14:paraId="5E1F5EEE" w14:textId="77777777" w:rsidTr="005A3B61">
        <w:tc>
          <w:tcPr>
            <w:tcW w:w="879" w:type="dxa"/>
          </w:tcPr>
          <w:p w14:paraId="23EE39F1" w14:textId="77777777" w:rsidR="00590F48" w:rsidRDefault="00590F48" w:rsidP="005A3B61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319B16" w14:textId="77777777" w:rsidR="00590F48" w:rsidRDefault="00590F48" w:rsidP="005A3B61">
            <w:r>
              <w:rPr>
                <w:sz w:val="16"/>
                <w:szCs w:val="16"/>
              </w:rPr>
              <w:t>4566</w:t>
            </w:r>
          </w:p>
        </w:tc>
        <w:tc>
          <w:tcPr>
            <w:tcW w:w="517" w:type="dxa"/>
          </w:tcPr>
          <w:p w14:paraId="5B1747DF" w14:textId="77777777" w:rsidR="00590F48" w:rsidRDefault="00590F48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2D2EA6" w14:textId="77777777" w:rsidR="00590F48" w:rsidRDefault="00590F48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635AB8" w14:textId="77777777" w:rsidR="00590F48" w:rsidRDefault="00590F48" w:rsidP="005A3B61">
            <w:r>
              <w:rPr>
                <w:sz w:val="16"/>
                <w:szCs w:val="16"/>
              </w:rPr>
              <w:t>Big CR to TS 38.133 on core requirement maintenance for Further NR mobility enhancements</w:t>
            </w:r>
          </w:p>
        </w:tc>
        <w:tc>
          <w:tcPr>
            <w:tcW w:w="517" w:type="dxa"/>
          </w:tcPr>
          <w:p w14:paraId="7D9BF219" w14:textId="77777777" w:rsidR="00590F48" w:rsidRDefault="00590F48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A39E31" w14:textId="77777777" w:rsidR="00590F48" w:rsidRDefault="00590F48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9F8BA68" w14:textId="77777777" w:rsidR="00590F48" w:rsidRDefault="00590F48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614043F" w14:textId="77777777" w:rsidR="00590F48" w:rsidRDefault="00590F48" w:rsidP="005A3B61">
            <w:r>
              <w:rPr>
                <w:sz w:val="16"/>
                <w:szCs w:val="16"/>
              </w:rPr>
              <w:t>R4-2410399</w:t>
            </w:r>
          </w:p>
        </w:tc>
        <w:tc>
          <w:tcPr>
            <w:tcW w:w="1597" w:type="dxa"/>
          </w:tcPr>
          <w:p w14:paraId="18F39DE9" w14:textId="77777777" w:rsidR="00590F48" w:rsidRDefault="00590F48" w:rsidP="005A3B61">
            <w:r>
              <w:rPr>
                <w:sz w:val="16"/>
                <w:szCs w:val="16"/>
              </w:rPr>
              <w:t>MediaTek Inc, Apple</w:t>
            </w:r>
          </w:p>
        </w:tc>
        <w:tc>
          <w:tcPr>
            <w:tcW w:w="1122" w:type="dxa"/>
          </w:tcPr>
          <w:p w14:paraId="54FDAFE3" w14:textId="77777777" w:rsidR="00590F48" w:rsidRDefault="00590F48" w:rsidP="005A3B61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235172CE" w14:textId="77777777" w:rsidR="00590F48" w:rsidRDefault="00590F48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AE0C6D" w14:textId="77777777" w:rsidR="00590F48" w:rsidRDefault="00590F48" w:rsidP="005A3B61">
            <w:pPr>
              <w:rPr>
                <w:sz w:val="16"/>
                <w:szCs w:val="16"/>
              </w:rPr>
            </w:pPr>
          </w:p>
        </w:tc>
      </w:tr>
    </w:tbl>
    <w:p w14:paraId="12492159" w14:textId="77777777" w:rsidR="00C13D06" w:rsidRDefault="00C13D06" w:rsidP="00C13D06"/>
    <w:p w14:paraId="1A911798" w14:textId="77777777" w:rsidR="00C13D06" w:rsidRDefault="00C13D06" w:rsidP="00C13D06"/>
    <w:p w14:paraId="4B42E7E7" w14:textId="66A566A8" w:rsidR="00C13D06" w:rsidRDefault="003D0E11" w:rsidP="00C13D06">
      <w:pPr>
        <w:pStyle w:val="Heading2"/>
        <w:rPr>
          <w:rFonts w:cs="Arial"/>
          <w:noProof/>
        </w:rPr>
      </w:pPr>
      <w:r w:rsidRPr="003D0E11">
        <w:rPr>
          <w:noProof/>
        </w:rPr>
        <w:t>RP-241474</w:t>
      </w:r>
    </w:p>
    <w:p w14:paraId="60C75FE8" w14:textId="3934591C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3D0E11" w:rsidRPr="003D0E11">
        <w:rPr>
          <w:rFonts w:ascii="Arial" w:hAnsi="Arial" w:cs="Arial"/>
          <w:b/>
          <w:bCs/>
          <w:sz w:val="18"/>
          <w:szCs w:val="18"/>
        </w:rPr>
        <w:t>RAN4 CRs to Closed REL-18 NR or NR+LTE WIs – Batch 12</w:t>
      </w:r>
    </w:p>
    <w:p w14:paraId="5BB74310" w14:textId="6DBE6FA7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3D0E11">
        <w:rPr>
          <w:rFonts w:ascii="Arial" w:hAnsi="Arial" w:cs="Arial"/>
          <w:b/>
          <w:bCs/>
        </w:rPr>
        <w:t>3.3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C187C" w:rsidRPr="004E535C" w14:paraId="35882D03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4E8F2C6" w14:textId="77777777" w:rsidR="00EC187C" w:rsidRPr="00BF1EB6" w:rsidRDefault="00EC187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B65C4A" w14:textId="77777777" w:rsidR="00EC187C" w:rsidRPr="00BF1EB6" w:rsidRDefault="00EC187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FF4BDD" w14:textId="77777777" w:rsidR="00EC187C" w:rsidRPr="00BF1EB6" w:rsidRDefault="00EC187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0E33FA" w14:textId="77777777" w:rsidR="00EC187C" w:rsidRPr="00BF1EB6" w:rsidRDefault="00EC187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5ECDDBA" w14:textId="77777777" w:rsidR="00EC187C" w:rsidRPr="00BF1EB6" w:rsidRDefault="00EC187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031596" w14:textId="77777777" w:rsidR="00EC187C" w:rsidRPr="00BF1EB6" w:rsidRDefault="00EC187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6026B6" w14:textId="77777777" w:rsidR="00EC187C" w:rsidRPr="00BF1EB6" w:rsidRDefault="00EC187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3B9DA7A" w14:textId="77777777" w:rsidR="00EC187C" w:rsidRPr="00BF1EB6" w:rsidRDefault="00EC187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BFF434D" w14:textId="77777777" w:rsidR="00EC187C" w:rsidRPr="00BF1EB6" w:rsidRDefault="00EC187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AC5B7AB" w14:textId="77777777" w:rsidR="00EC187C" w:rsidRPr="00BF1EB6" w:rsidRDefault="00EC187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E23D4AB" w14:textId="77777777" w:rsidR="00EC187C" w:rsidRPr="00BF1EB6" w:rsidRDefault="00EC187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FA26AC8" w14:textId="77777777" w:rsidR="00EC187C" w:rsidRPr="00BF1EB6" w:rsidRDefault="00EC187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4E73926" w14:textId="77777777" w:rsidR="00EC187C" w:rsidRPr="00BF1EB6" w:rsidRDefault="00EC187C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C187C" w14:paraId="3BDDDA1D" w14:textId="77777777" w:rsidTr="005A3B61">
        <w:tc>
          <w:tcPr>
            <w:tcW w:w="879" w:type="dxa"/>
          </w:tcPr>
          <w:p w14:paraId="4433AD7F" w14:textId="77777777" w:rsidR="00EC187C" w:rsidRDefault="00EC187C" w:rsidP="005A3B61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0D93C013" w14:textId="77777777" w:rsidR="00EC187C" w:rsidRDefault="00EC187C" w:rsidP="005A3B61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</w:tcPr>
          <w:p w14:paraId="783C51B2" w14:textId="77777777" w:rsidR="00EC187C" w:rsidRDefault="00EC187C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170DBA" w14:textId="77777777" w:rsidR="00EC187C" w:rsidRDefault="00EC187C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768059" w14:textId="77777777" w:rsidR="00EC187C" w:rsidRDefault="00EC187C" w:rsidP="005A3B61">
            <w:r>
              <w:rPr>
                <w:sz w:val="16"/>
                <w:szCs w:val="16"/>
              </w:rPr>
              <w:t>BigCR for 38.174 addition of mobile IAB demodulation requirements</w:t>
            </w:r>
          </w:p>
        </w:tc>
        <w:tc>
          <w:tcPr>
            <w:tcW w:w="517" w:type="dxa"/>
          </w:tcPr>
          <w:p w14:paraId="35269FC3" w14:textId="77777777" w:rsidR="00EC187C" w:rsidRDefault="00EC187C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5CBD5FB" w14:textId="77777777" w:rsidR="00EC187C" w:rsidRDefault="00EC187C" w:rsidP="005A3B61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7DCC55E" w14:textId="77777777" w:rsidR="00EC187C" w:rsidRDefault="00EC187C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B8C700F" w14:textId="77777777" w:rsidR="00EC187C" w:rsidRDefault="00EC187C" w:rsidP="005A3B61">
            <w:r>
              <w:rPr>
                <w:sz w:val="16"/>
                <w:szCs w:val="16"/>
              </w:rPr>
              <w:t>R4-2408409</w:t>
            </w:r>
          </w:p>
        </w:tc>
        <w:tc>
          <w:tcPr>
            <w:tcW w:w="1597" w:type="dxa"/>
          </w:tcPr>
          <w:p w14:paraId="25B398D0" w14:textId="77777777" w:rsidR="00EC187C" w:rsidRDefault="00EC187C" w:rsidP="005A3B61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75FA213A" w14:textId="77777777" w:rsidR="00EC187C" w:rsidRDefault="00EC187C" w:rsidP="005A3B61">
            <w:r>
              <w:rPr>
                <w:sz w:val="16"/>
                <w:szCs w:val="16"/>
              </w:rPr>
              <w:t>NR_mobile_IAB-Core</w:t>
            </w:r>
          </w:p>
        </w:tc>
        <w:tc>
          <w:tcPr>
            <w:tcW w:w="2323" w:type="dxa"/>
          </w:tcPr>
          <w:p w14:paraId="17D99AB8" w14:textId="77777777" w:rsidR="00EC187C" w:rsidRDefault="00EC187C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114702" w14:textId="77777777" w:rsidR="00EC187C" w:rsidRDefault="00EC187C" w:rsidP="005A3B61">
            <w:pPr>
              <w:rPr>
                <w:sz w:val="16"/>
                <w:szCs w:val="16"/>
              </w:rPr>
            </w:pPr>
          </w:p>
        </w:tc>
      </w:tr>
      <w:tr w:rsidR="00EC187C" w14:paraId="7CA93942" w14:textId="77777777" w:rsidTr="005A3B61">
        <w:tc>
          <w:tcPr>
            <w:tcW w:w="879" w:type="dxa"/>
          </w:tcPr>
          <w:p w14:paraId="490561D4" w14:textId="77777777" w:rsidR="00EC187C" w:rsidRDefault="00EC187C" w:rsidP="005A3B61">
            <w:r>
              <w:rPr>
                <w:sz w:val="16"/>
                <w:szCs w:val="16"/>
              </w:rPr>
              <w:lastRenderedPageBreak/>
              <w:t>38.175</w:t>
            </w:r>
          </w:p>
        </w:tc>
        <w:tc>
          <w:tcPr>
            <w:tcW w:w="637" w:type="dxa"/>
          </w:tcPr>
          <w:p w14:paraId="6E86CCF1" w14:textId="77777777" w:rsidR="00EC187C" w:rsidRDefault="00EC187C" w:rsidP="005A3B61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44712BF7" w14:textId="77777777" w:rsidR="00EC187C" w:rsidRDefault="00EC187C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B08AA8" w14:textId="77777777" w:rsidR="00EC187C" w:rsidRDefault="00EC187C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C42666" w14:textId="77777777" w:rsidR="00EC187C" w:rsidRDefault="00EC187C" w:rsidP="005A3B61">
            <w:r>
              <w:rPr>
                <w:sz w:val="16"/>
                <w:szCs w:val="16"/>
              </w:rPr>
              <w:t>CR to TS 38.175 with mobile IAB introduction</w:t>
            </w:r>
          </w:p>
        </w:tc>
        <w:tc>
          <w:tcPr>
            <w:tcW w:w="517" w:type="dxa"/>
          </w:tcPr>
          <w:p w14:paraId="5701E8F3" w14:textId="77777777" w:rsidR="00EC187C" w:rsidRDefault="00EC187C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F52A091" w14:textId="77777777" w:rsidR="00EC187C" w:rsidRDefault="00EC187C" w:rsidP="005A3B61">
            <w:r>
              <w:rPr>
                <w:sz w:val="16"/>
                <w:szCs w:val="16"/>
              </w:rPr>
              <w:t>18.0.1</w:t>
            </w:r>
          </w:p>
        </w:tc>
        <w:tc>
          <w:tcPr>
            <w:tcW w:w="758" w:type="dxa"/>
          </w:tcPr>
          <w:p w14:paraId="1FE6E944" w14:textId="77777777" w:rsidR="00EC187C" w:rsidRDefault="00EC187C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88FA2A7" w14:textId="77777777" w:rsidR="00EC187C" w:rsidRDefault="00EC187C" w:rsidP="005A3B61">
            <w:r>
              <w:rPr>
                <w:sz w:val="16"/>
                <w:szCs w:val="16"/>
              </w:rPr>
              <w:t>R4-2409072</w:t>
            </w:r>
          </w:p>
        </w:tc>
        <w:tc>
          <w:tcPr>
            <w:tcW w:w="1597" w:type="dxa"/>
          </w:tcPr>
          <w:p w14:paraId="395FCF6A" w14:textId="77777777" w:rsidR="00EC187C" w:rsidRDefault="00EC187C" w:rsidP="005A3B61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BA4DAF8" w14:textId="77777777" w:rsidR="00EC187C" w:rsidRDefault="00EC187C" w:rsidP="005A3B61">
            <w:r>
              <w:rPr>
                <w:sz w:val="16"/>
                <w:szCs w:val="16"/>
              </w:rPr>
              <w:t>NR_mobile_IAB-Core</w:t>
            </w:r>
          </w:p>
        </w:tc>
        <w:tc>
          <w:tcPr>
            <w:tcW w:w="2323" w:type="dxa"/>
          </w:tcPr>
          <w:p w14:paraId="6E711E2E" w14:textId="77777777" w:rsidR="00EC187C" w:rsidRDefault="00EC187C" w:rsidP="005A3B61">
            <w:r>
              <w:rPr>
                <w:sz w:val="16"/>
                <w:szCs w:val="16"/>
              </w:rPr>
              <w:t>2, 3.1, 3.3, 7.1</w:t>
            </w:r>
          </w:p>
        </w:tc>
        <w:tc>
          <w:tcPr>
            <w:tcW w:w="998" w:type="dxa"/>
          </w:tcPr>
          <w:p w14:paraId="049FAC7F" w14:textId="77777777" w:rsidR="00EC187C" w:rsidRDefault="00EC187C" w:rsidP="005A3B61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2094995A" w14:textId="77777777" w:rsidR="00C13D06" w:rsidRDefault="00C13D06" w:rsidP="00C13D06"/>
    <w:p w14:paraId="7FCBD1AE" w14:textId="77777777" w:rsidR="00C13D06" w:rsidRDefault="00C13D06" w:rsidP="00C13D06"/>
    <w:p w14:paraId="4938050F" w14:textId="2DCE11C7" w:rsidR="00C13D06" w:rsidRDefault="006A71BB" w:rsidP="00C13D06">
      <w:pPr>
        <w:pStyle w:val="Heading2"/>
        <w:rPr>
          <w:rFonts w:cs="Arial"/>
          <w:noProof/>
        </w:rPr>
      </w:pPr>
      <w:r w:rsidRPr="006A71BB">
        <w:rPr>
          <w:noProof/>
        </w:rPr>
        <w:t>RP-241475</w:t>
      </w:r>
    </w:p>
    <w:p w14:paraId="0526EC3E" w14:textId="2D383CC4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6A71BB" w:rsidRPr="006A71BB">
        <w:rPr>
          <w:rFonts w:ascii="Arial" w:hAnsi="Arial" w:cs="Arial"/>
          <w:b/>
          <w:bCs/>
          <w:sz w:val="18"/>
          <w:szCs w:val="18"/>
        </w:rPr>
        <w:t>RAN4 CRs to Closed REL-18 NR or NR+LTE WIs – Batch 13</w:t>
      </w:r>
    </w:p>
    <w:p w14:paraId="4141A731" w14:textId="5B25AEA0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6A71BB">
        <w:rPr>
          <w:rFonts w:ascii="Arial" w:hAnsi="Arial" w:cs="Arial"/>
          <w:b/>
          <w:bCs/>
        </w:rPr>
        <w:t>4.1</w:t>
      </w:r>
    </w:p>
    <w:p w14:paraId="0EB7E423" w14:textId="5C0892F3" w:rsidR="00C13D06" w:rsidRDefault="00F82A7F" w:rsidP="00C13D06">
      <w:r>
        <w:t>This is withdrawn.</w:t>
      </w:r>
    </w:p>
    <w:p w14:paraId="3FB7C451" w14:textId="77777777" w:rsidR="00C13D06" w:rsidRDefault="00C13D06" w:rsidP="00C13D06"/>
    <w:p w14:paraId="07F33AB6" w14:textId="4B6B4016" w:rsidR="00C13D06" w:rsidRDefault="00F912CD" w:rsidP="00C13D06">
      <w:pPr>
        <w:pStyle w:val="Heading2"/>
        <w:rPr>
          <w:rFonts w:cs="Arial"/>
          <w:noProof/>
        </w:rPr>
      </w:pPr>
      <w:r w:rsidRPr="00F912CD">
        <w:rPr>
          <w:noProof/>
        </w:rPr>
        <w:t>RP-241476</w:t>
      </w:r>
    </w:p>
    <w:p w14:paraId="191FFF15" w14:textId="199B463D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912CD" w:rsidRPr="00F912CD">
        <w:rPr>
          <w:rFonts w:ascii="Arial" w:hAnsi="Arial" w:cs="Arial"/>
          <w:b/>
          <w:bCs/>
          <w:sz w:val="18"/>
          <w:szCs w:val="18"/>
        </w:rPr>
        <w:t>RAN4 CRs to Closed REL-18 NR or NR+LTE WIs – Batch 14</w:t>
      </w:r>
    </w:p>
    <w:p w14:paraId="7B898D7C" w14:textId="635377FB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F912CD">
        <w:rPr>
          <w:rFonts w:ascii="Arial" w:hAnsi="Arial" w:cs="Arial"/>
          <w:b/>
          <w:bCs/>
        </w:rPr>
        <w:t>4.1</w:t>
      </w:r>
    </w:p>
    <w:p w14:paraId="6705CB7A" w14:textId="4A9D4FCE" w:rsidR="00C13D06" w:rsidRDefault="007F218F" w:rsidP="00C13D06">
      <w:r>
        <w:t>This is withdrawn.</w:t>
      </w:r>
    </w:p>
    <w:p w14:paraId="645BE3DB" w14:textId="77777777" w:rsidR="00C13D06" w:rsidRDefault="00C13D06" w:rsidP="00C13D06"/>
    <w:p w14:paraId="0B66F0B4" w14:textId="045665CD" w:rsidR="00C13D06" w:rsidRDefault="0098390D" w:rsidP="00C13D06">
      <w:pPr>
        <w:pStyle w:val="Heading2"/>
        <w:rPr>
          <w:rFonts w:cs="Arial"/>
          <w:noProof/>
        </w:rPr>
      </w:pPr>
      <w:r w:rsidRPr="0098390D">
        <w:rPr>
          <w:noProof/>
        </w:rPr>
        <w:t>RP-241477</w:t>
      </w:r>
    </w:p>
    <w:p w14:paraId="072CE975" w14:textId="48C677A6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98390D" w:rsidRPr="0098390D">
        <w:rPr>
          <w:rFonts w:ascii="Arial" w:hAnsi="Arial" w:cs="Arial"/>
          <w:b/>
          <w:bCs/>
          <w:sz w:val="18"/>
          <w:szCs w:val="18"/>
        </w:rPr>
        <w:t>RAN4 CRs to Closed REL-18 NR or NR+LTE WIs – Batch 15</w:t>
      </w:r>
    </w:p>
    <w:p w14:paraId="6104EC98" w14:textId="6EA2B973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98390D">
        <w:rPr>
          <w:rFonts w:ascii="Arial" w:hAnsi="Arial" w:cs="Arial"/>
          <w:b/>
          <w:bCs/>
        </w:rPr>
        <w:t>4.2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5301" w:rsidRPr="004E535C" w14:paraId="0EBE1473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237377F" w14:textId="77777777" w:rsidR="000A5301" w:rsidRPr="00BF1EB6" w:rsidRDefault="000A530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58CA8B" w14:textId="77777777" w:rsidR="000A5301" w:rsidRPr="00BF1EB6" w:rsidRDefault="000A530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5F144E" w14:textId="77777777" w:rsidR="000A5301" w:rsidRPr="00BF1EB6" w:rsidRDefault="000A530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9ADE10" w14:textId="77777777" w:rsidR="000A5301" w:rsidRPr="00BF1EB6" w:rsidRDefault="000A530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A45CA9B" w14:textId="77777777" w:rsidR="000A5301" w:rsidRPr="00BF1EB6" w:rsidRDefault="000A530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7A5808" w14:textId="77777777" w:rsidR="000A5301" w:rsidRPr="00BF1EB6" w:rsidRDefault="000A530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8FEC76" w14:textId="77777777" w:rsidR="000A5301" w:rsidRPr="00BF1EB6" w:rsidRDefault="000A530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E6F32FD" w14:textId="77777777" w:rsidR="000A5301" w:rsidRPr="00BF1EB6" w:rsidRDefault="000A530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B03D403" w14:textId="77777777" w:rsidR="000A5301" w:rsidRPr="00BF1EB6" w:rsidRDefault="000A530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E94CD8" w14:textId="77777777" w:rsidR="000A5301" w:rsidRPr="00BF1EB6" w:rsidRDefault="000A530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D35E32F" w14:textId="77777777" w:rsidR="000A5301" w:rsidRPr="00BF1EB6" w:rsidRDefault="000A530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75942AB" w14:textId="77777777" w:rsidR="000A5301" w:rsidRPr="00BF1EB6" w:rsidRDefault="000A530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5F3D44" w14:textId="77777777" w:rsidR="000A5301" w:rsidRPr="00BF1EB6" w:rsidRDefault="000A530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A5301" w14:paraId="2F134206" w14:textId="77777777" w:rsidTr="005A3B61">
        <w:tc>
          <w:tcPr>
            <w:tcW w:w="879" w:type="dxa"/>
          </w:tcPr>
          <w:p w14:paraId="2D2342D7" w14:textId="77777777" w:rsidR="000A5301" w:rsidRDefault="000A5301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CC7FB63" w14:textId="77777777" w:rsidR="000A5301" w:rsidRDefault="000A5301" w:rsidP="005A3B61">
            <w:r>
              <w:rPr>
                <w:sz w:val="16"/>
                <w:szCs w:val="16"/>
              </w:rPr>
              <w:t>2302</w:t>
            </w:r>
          </w:p>
        </w:tc>
        <w:tc>
          <w:tcPr>
            <w:tcW w:w="517" w:type="dxa"/>
          </w:tcPr>
          <w:p w14:paraId="5F03D12A" w14:textId="77777777" w:rsidR="000A5301" w:rsidRDefault="000A5301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7C2E0C" w14:textId="77777777" w:rsidR="000A5301" w:rsidRDefault="000A5301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FF4A84" w14:textId="77777777" w:rsidR="000A5301" w:rsidRDefault="000A5301" w:rsidP="005A3B61">
            <w:r>
              <w:rPr>
                <w:sz w:val="16"/>
                <w:szCs w:val="16"/>
              </w:rPr>
              <w:t>Introduce asymmetric UL DL channel BW combinations for n28</w:t>
            </w:r>
          </w:p>
        </w:tc>
        <w:tc>
          <w:tcPr>
            <w:tcW w:w="517" w:type="dxa"/>
          </w:tcPr>
          <w:p w14:paraId="2ADA80B9" w14:textId="77777777" w:rsidR="000A5301" w:rsidRDefault="000A5301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88F9B9" w14:textId="77777777" w:rsidR="000A5301" w:rsidRDefault="000A5301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0E0F0BE" w14:textId="77777777" w:rsidR="000A5301" w:rsidRDefault="000A5301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0808E41" w14:textId="77777777" w:rsidR="000A5301" w:rsidRDefault="000A5301" w:rsidP="005A3B61">
            <w:r>
              <w:rPr>
                <w:sz w:val="16"/>
                <w:szCs w:val="16"/>
              </w:rPr>
              <w:t>R4-2410601</w:t>
            </w:r>
          </w:p>
        </w:tc>
        <w:tc>
          <w:tcPr>
            <w:tcW w:w="1597" w:type="dxa"/>
          </w:tcPr>
          <w:p w14:paraId="5EDE165F" w14:textId="77777777" w:rsidR="000A5301" w:rsidRDefault="000A5301" w:rsidP="005A3B61">
            <w:r>
              <w:rPr>
                <w:sz w:val="16"/>
                <w:szCs w:val="16"/>
              </w:rPr>
              <w:t>Rakuten Mobile Inc</w:t>
            </w:r>
          </w:p>
        </w:tc>
        <w:tc>
          <w:tcPr>
            <w:tcW w:w="1122" w:type="dxa"/>
          </w:tcPr>
          <w:p w14:paraId="090D34A6" w14:textId="77777777" w:rsidR="000A5301" w:rsidRDefault="000A5301" w:rsidP="005A3B61">
            <w:r>
              <w:rPr>
                <w:sz w:val="16"/>
                <w:szCs w:val="16"/>
              </w:rPr>
              <w:t>NR_FR1_lessthan_5MHz_BW</w:t>
            </w:r>
          </w:p>
        </w:tc>
        <w:tc>
          <w:tcPr>
            <w:tcW w:w="2323" w:type="dxa"/>
          </w:tcPr>
          <w:p w14:paraId="5AA98617" w14:textId="77777777" w:rsidR="000A5301" w:rsidRDefault="000A5301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8A0CA1" w14:textId="77777777" w:rsidR="000A5301" w:rsidRDefault="000A5301" w:rsidP="005A3B61">
            <w:pPr>
              <w:rPr>
                <w:sz w:val="16"/>
                <w:szCs w:val="16"/>
              </w:rPr>
            </w:pPr>
          </w:p>
        </w:tc>
      </w:tr>
      <w:tr w:rsidR="000A5301" w14:paraId="6F8683E2" w14:textId="77777777" w:rsidTr="005A3B61">
        <w:tc>
          <w:tcPr>
            <w:tcW w:w="879" w:type="dxa"/>
          </w:tcPr>
          <w:p w14:paraId="10D8A93D" w14:textId="77777777" w:rsidR="000A5301" w:rsidRDefault="000A5301" w:rsidP="005A3B61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62E14075" w14:textId="77777777" w:rsidR="000A5301" w:rsidRDefault="000A5301" w:rsidP="005A3B61">
            <w:r>
              <w:rPr>
                <w:sz w:val="16"/>
                <w:szCs w:val="16"/>
              </w:rPr>
              <w:t>2305</w:t>
            </w:r>
          </w:p>
        </w:tc>
        <w:tc>
          <w:tcPr>
            <w:tcW w:w="517" w:type="dxa"/>
          </w:tcPr>
          <w:p w14:paraId="7672A44A" w14:textId="77777777" w:rsidR="000A5301" w:rsidRDefault="000A5301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159848" w14:textId="77777777" w:rsidR="000A5301" w:rsidRDefault="000A5301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7FBD21" w14:textId="77777777" w:rsidR="000A5301" w:rsidRDefault="000A5301" w:rsidP="005A3B61">
            <w:r>
              <w:rPr>
                <w:sz w:val="16"/>
                <w:szCs w:val="16"/>
              </w:rPr>
              <w:t>NS_17 correction on Band n28 3 MHz operation in Japan</w:t>
            </w:r>
          </w:p>
        </w:tc>
        <w:tc>
          <w:tcPr>
            <w:tcW w:w="517" w:type="dxa"/>
          </w:tcPr>
          <w:p w14:paraId="79874C96" w14:textId="77777777" w:rsidR="000A5301" w:rsidRDefault="000A5301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922023" w14:textId="77777777" w:rsidR="000A5301" w:rsidRDefault="000A5301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EE7C30B" w14:textId="77777777" w:rsidR="000A5301" w:rsidRDefault="000A5301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C325F27" w14:textId="77777777" w:rsidR="000A5301" w:rsidRDefault="000A5301" w:rsidP="005A3B61">
            <w:r>
              <w:rPr>
                <w:sz w:val="16"/>
                <w:szCs w:val="16"/>
              </w:rPr>
              <w:t>R4-2408627</w:t>
            </w:r>
          </w:p>
        </w:tc>
        <w:tc>
          <w:tcPr>
            <w:tcW w:w="1597" w:type="dxa"/>
          </w:tcPr>
          <w:p w14:paraId="13793310" w14:textId="77777777" w:rsidR="000A5301" w:rsidRDefault="000A5301" w:rsidP="005A3B61">
            <w:r>
              <w:rPr>
                <w:sz w:val="16"/>
                <w:szCs w:val="16"/>
              </w:rPr>
              <w:t>Nokia, Skyworks Solutions Inc., Rakuten Mobile, Inc</w:t>
            </w:r>
          </w:p>
        </w:tc>
        <w:tc>
          <w:tcPr>
            <w:tcW w:w="1122" w:type="dxa"/>
          </w:tcPr>
          <w:p w14:paraId="2BA8A2C3" w14:textId="77777777" w:rsidR="000A5301" w:rsidRDefault="000A5301" w:rsidP="005A3B61">
            <w:r>
              <w:rPr>
                <w:sz w:val="16"/>
                <w:szCs w:val="16"/>
              </w:rPr>
              <w:t>NR_FR1_lessthan_5MHz_BW</w:t>
            </w:r>
          </w:p>
        </w:tc>
        <w:tc>
          <w:tcPr>
            <w:tcW w:w="2323" w:type="dxa"/>
          </w:tcPr>
          <w:p w14:paraId="7F78E449" w14:textId="77777777" w:rsidR="000A5301" w:rsidRDefault="000A5301" w:rsidP="005A3B61">
            <w:r>
              <w:rPr>
                <w:sz w:val="16"/>
                <w:szCs w:val="16"/>
              </w:rPr>
              <w:t>6.5.3.2, 6.5.3.3.2</w:t>
            </w:r>
          </w:p>
        </w:tc>
        <w:tc>
          <w:tcPr>
            <w:tcW w:w="998" w:type="dxa"/>
          </w:tcPr>
          <w:p w14:paraId="5BDAAF5E" w14:textId="77777777" w:rsidR="000A5301" w:rsidRDefault="000A5301" w:rsidP="005A3B61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0A5301" w14:paraId="3B574990" w14:textId="77777777" w:rsidTr="005A3B61">
        <w:tc>
          <w:tcPr>
            <w:tcW w:w="879" w:type="dxa"/>
          </w:tcPr>
          <w:p w14:paraId="167E7408" w14:textId="77777777" w:rsidR="000A5301" w:rsidRDefault="000A5301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C36255C" w14:textId="77777777" w:rsidR="000A5301" w:rsidRDefault="000A5301" w:rsidP="005A3B61">
            <w:r>
              <w:rPr>
                <w:sz w:val="16"/>
                <w:szCs w:val="16"/>
              </w:rPr>
              <w:t>2317</w:t>
            </w:r>
          </w:p>
        </w:tc>
        <w:tc>
          <w:tcPr>
            <w:tcW w:w="517" w:type="dxa"/>
          </w:tcPr>
          <w:p w14:paraId="1443F4B8" w14:textId="77777777" w:rsidR="000A5301" w:rsidRDefault="000A5301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0FF676" w14:textId="77777777" w:rsidR="000A5301" w:rsidRDefault="000A5301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6EC883" w14:textId="77777777" w:rsidR="000A5301" w:rsidRDefault="000A5301" w:rsidP="005A3B61">
            <w:r>
              <w:rPr>
                <w:sz w:val="16"/>
                <w:szCs w:val="16"/>
              </w:rPr>
              <w:t>CR for TS 38.101-1: Define the reserved GSCN / ARFCN-ValueNR and NR operating band</w:t>
            </w:r>
          </w:p>
        </w:tc>
        <w:tc>
          <w:tcPr>
            <w:tcW w:w="517" w:type="dxa"/>
          </w:tcPr>
          <w:p w14:paraId="560F138B" w14:textId="77777777" w:rsidR="000A5301" w:rsidRDefault="000A5301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6DA00D" w14:textId="77777777" w:rsidR="000A5301" w:rsidRDefault="000A5301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7A1E36B" w14:textId="77777777" w:rsidR="000A5301" w:rsidRDefault="000A5301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89E71C2" w14:textId="77777777" w:rsidR="000A5301" w:rsidRDefault="000A5301" w:rsidP="005A3B61">
            <w:r>
              <w:rPr>
                <w:sz w:val="16"/>
                <w:szCs w:val="16"/>
              </w:rPr>
              <w:t>R4-2410599</w:t>
            </w:r>
          </w:p>
        </w:tc>
        <w:tc>
          <w:tcPr>
            <w:tcW w:w="1597" w:type="dxa"/>
          </w:tcPr>
          <w:p w14:paraId="717F2346" w14:textId="77777777" w:rsidR="000A5301" w:rsidRDefault="000A5301" w:rsidP="005A3B61">
            <w:r>
              <w:rPr>
                <w:sz w:val="16"/>
                <w:szCs w:val="16"/>
              </w:rPr>
              <w:t>ZTE Corporation, Sanechips, Nokia, Qualcomm, Huawei, HiSilicon</w:t>
            </w:r>
          </w:p>
        </w:tc>
        <w:tc>
          <w:tcPr>
            <w:tcW w:w="1122" w:type="dxa"/>
          </w:tcPr>
          <w:p w14:paraId="357921C0" w14:textId="77777777" w:rsidR="000A5301" w:rsidRDefault="000A5301" w:rsidP="005A3B61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03109D31" w14:textId="77777777" w:rsidR="000A5301" w:rsidRDefault="000A5301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6B1D7E" w14:textId="77777777" w:rsidR="000A5301" w:rsidRDefault="000A5301" w:rsidP="005A3B61">
            <w:pPr>
              <w:rPr>
                <w:sz w:val="16"/>
                <w:szCs w:val="16"/>
              </w:rPr>
            </w:pPr>
          </w:p>
        </w:tc>
      </w:tr>
      <w:tr w:rsidR="000A5301" w14:paraId="7F0F97C9" w14:textId="77777777" w:rsidTr="005A3B61">
        <w:tc>
          <w:tcPr>
            <w:tcW w:w="879" w:type="dxa"/>
          </w:tcPr>
          <w:p w14:paraId="1EADDB2D" w14:textId="77777777" w:rsidR="000A5301" w:rsidRDefault="000A5301" w:rsidP="005A3B61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EBE1A3A" w14:textId="77777777" w:rsidR="000A5301" w:rsidRDefault="000A5301" w:rsidP="005A3B61">
            <w:r>
              <w:rPr>
                <w:sz w:val="16"/>
                <w:szCs w:val="16"/>
              </w:rPr>
              <w:t>0612</w:t>
            </w:r>
          </w:p>
        </w:tc>
        <w:tc>
          <w:tcPr>
            <w:tcW w:w="517" w:type="dxa"/>
          </w:tcPr>
          <w:p w14:paraId="2E00E47C" w14:textId="77777777" w:rsidR="000A5301" w:rsidRDefault="000A5301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4A3279" w14:textId="77777777" w:rsidR="000A5301" w:rsidRDefault="000A5301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7F4C77" w14:textId="77777777" w:rsidR="000A5301" w:rsidRDefault="000A5301" w:rsidP="005A3B61">
            <w:r>
              <w:rPr>
                <w:sz w:val="16"/>
                <w:szCs w:val="16"/>
              </w:rPr>
              <w:t>CR to TS 38.104 on additional narrowband blocking requirement for Band n100</w:t>
            </w:r>
          </w:p>
        </w:tc>
        <w:tc>
          <w:tcPr>
            <w:tcW w:w="517" w:type="dxa"/>
          </w:tcPr>
          <w:p w14:paraId="2EA51220" w14:textId="77777777" w:rsidR="000A5301" w:rsidRDefault="000A5301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B52581" w14:textId="77777777" w:rsidR="000A5301" w:rsidRDefault="000A5301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96C769A" w14:textId="77777777" w:rsidR="000A5301" w:rsidRDefault="000A5301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10EE4FF" w14:textId="77777777" w:rsidR="000A5301" w:rsidRDefault="000A5301" w:rsidP="005A3B61">
            <w:r>
              <w:rPr>
                <w:sz w:val="16"/>
                <w:szCs w:val="16"/>
              </w:rPr>
              <w:t>R4-2407433</w:t>
            </w:r>
          </w:p>
        </w:tc>
        <w:tc>
          <w:tcPr>
            <w:tcW w:w="1597" w:type="dxa"/>
          </w:tcPr>
          <w:p w14:paraId="4373F436" w14:textId="77777777" w:rsidR="000A5301" w:rsidRDefault="000A5301" w:rsidP="005A3B61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26C92D5" w14:textId="77777777" w:rsidR="000A5301" w:rsidRDefault="000A5301" w:rsidP="005A3B61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2A49DFB4" w14:textId="77777777" w:rsidR="000A5301" w:rsidRDefault="000A5301" w:rsidP="005A3B61">
            <w:r>
              <w:rPr>
                <w:sz w:val="16"/>
                <w:szCs w:val="16"/>
              </w:rPr>
              <w:t>7.4.2.5</w:t>
            </w:r>
          </w:p>
        </w:tc>
        <w:tc>
          <w:tcPr>
            <w:tcW w:w="998" w:type="dxa"/>
          </w:tcPr>
          <w:p w14:paraId="6F17CC90" w14:textId="77777777" w:rsidR="000A5301" w:rsidRDefault="000A5301" w:rsidP="005A3B61">
            <w:r>
              <w:rPr>
                <w:sz w:val="16"/>
                <w:szCs w:val="16"/>
              </w:rPr>
              <w:t xml:space="preserve">TS/TR ... CR ... ; TS 38.141-1 CR ... ; TS/TR ... CR ... </w:t>
            </w:r>
          </w:p>
        </w:tc>
      </w:tr>
      <w:tr w:rsidR="000A5301" w14:paraId="371C2BF8" w14:textId="77777777" w:rsidTr="005A3B61">
        <w:tc>
          <w:tcPr>
            <w:tcW w:w="879" w:type="dxa"/>
          </w:tcPr>
          <w:p w14:paraId="143EF461" w14:textId="77777777" w:rsidR="000A5301" w:rsidRDefault="000A5301" w:rsidP="005A3B61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E31F88A" w14:textId="77777777" w:rsidR="000A5301" w:rsidRDefault="000A5301" w:rsidP="005A3B61">
            <w:r>
              <w:rPr>
                <w:sz w:val="16"/>
                <w:szCs w:val="16"/>
              </w:rPr>
              <w:t>0617</w:t>
            </w:r>
          </w:p>
        </w:tc>
        <w:tc>
          <w:tcPr>
            <w:tcW w:w="517" w:type="dxa"/>
          </w:tcPr>
          <w:p w14:paraId="6E18B506" w14:textId="77777777" w:rsidR="000A5301" w:rsidRDefault="000A5301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E5A0CA" w14:textId="77777777" w:rsidR="000A5301" w:rsidRDefault="000A5301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5637BB" w14:textId="77777777" w:rsidR="000A5301" w:rsidRDefault="000A5301" w:rsidP="005A3B61">
            <w:r>
              <w:rPr>
                <w:sz w:val="16"/>
                <w:szCs w:val="16"/>
              </w:rPr>
              <w:t>CR to 38.104: Correction of ACLR requirements for lessthan 5MHz BW</w:t>
            </w:r>
          </w:p>
        </w:tc>
        <w:tc>
          <w:tcPr>
            <w:tcW w:w="517" w:type="dxa"/>
          </w:tcPr>
          <w:p w14:paraId="5EA4CC4F" w14:textId="77777777" w:rsidR="000A5301" w:rsidRDefault="000A5301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3EE88F" w14:textId="77777777" w:rsidR="000A5301" w:rsidRDefault="000A5301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F6CAB70" w14:textId="77777777" w:rsidR="000A5301" w:rsidRDefault="000A5301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6F9BA56" w14:textId="77777777" w:rsidR="000A5301" w:rsidRDefault="000A5301" w:rsidP="005A3B61">
            <w:r>
              <w:rPr>
                <w:sz w:val="16"/>
                <w:szCs w:val="16"/>
              </w:rPr>
              <w:t>R4-2408200</w:t>
            </w:r>
          </w:p>
        </w:tc>
        <w:tc>
          <w:tcPr>
            <w:tcW w:w="1597" w:type="dxa"/>
          </w:tcPr>
          <w:p w14:paraId="056E3622" w14:textId="77777777" w:rsidR="000A5301" w:rsidRDefault="000A5301" w:rsidP="005A3B61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701F755D" w14:textId="77777777" w:rsidR="000A5301" w:rsidRDefault="000A5301" w:rsidP="005A3B61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01E667C7" w14:textId="77777777" w:rsidR="000A5301" w:rsidRDefault="000A5301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27DB7C" w14:textId="77777777" w:rsidR="000A5301" w:rsidRDefault="000A5301" w:rsidP="005A3B61">
            <w:pPr>
              <w:rPr>
                <w:sz w:val="16"/>
                <w:szCs w:val="16"/>
              </w:rPr>
            </w:pPr>
          </w:p>
        </w:tc>
      </w:tr>
      <w:tr w:rsidR="000A5301" w14:paraId="2AB17BD9" w14:textId="77777777" w:rsidTr="005A3B61">
        <w:tc>
          <w:tcPr>
            <w:tcW w:w="879" w:type="dxa"/>
          </w:tcPr>
          <w:p w14:paraId="4ECFA6AE" w14:textId="77777777" w:rsidR="000A5301" w:rsidRDefault="000A5301" w:rsidP="005A3B61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F3A3608" w14:textId="77777777" w:rsidR="000A5301" w:rsidRDefault="000A5301" w:rsidP="005A3B61">
            <w:r>
              <w:rPr>
                <w:sz w:val="16"/>
                <w:szCs w:val="16"/>
              </w:rPr>
              <w:t>0618</w:t>
            </w:r>
          </w:p>
        </w:tc>
        <w:tc>
          <w:tcPr>
            <w:tcW w:w="517" w:type="dxa"/>
          </w:tcPr>
          <w:p w14:paraId="47379C0F" w14:textId="77777777" w:rsidR="000A5301" w:rsidRDefault="000A5301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6ACC68" w14:textId="77777777" w:rsidR="000A5301" w:rsidRDefault="000A5301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308D46" w14:textId="77777777" w:rsidR="000A5301" w:rsidRDefault="000A5301" w:rsidP="005A3B61">
            <w:r>
              <w:rPr>
                <w:sz w:val="16"/>
                <w:szCs w:val="16"/>
              </w:rPr>
              <w:t>CR to 38.104: Correction of OBUE requirements for lessthan 5MHz BW</w:t>
            </w:r>
          </w:p>
        </w:tc>
        <w:tc>
          <w:tcPr>
            <w:tcW w:w="517" w:type="dxa"/>
          </w:tcPr>
          <w:p w14:paraId="60A86196" w14:textId="77777777" w:rsidR="000A5301" w:rsidRDefault="000A5301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B4A94F" w14:textId="77777777" w:rsidR="000A5301" w:rsidRDefault="000A5301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BD0122B" w14:textId="77777777" w:rsidR="000A5301" w:rsidRDefault="000A5301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855C6A1" w14:textId="77777777" w:rsidR="000A5301" w:rsidRDefault="000A5301" w:rsidP="005A3B61">
            <w:r>
              <w:rPr>
                <w:sz w:val="16"/>
                <w:szCs w:val="16"/>
              </w:rPr>
              <w:t>R4-2409801</w:t>
            </w:r>
          </w:p>
        </w:tc>
        <w:tc>
          <w:tcPr>
            <w:tcW w:w="1597" w:type="dxa"/>
          </w:tcPr>
          <w:p w14:paraId="5DB1BB25" w14:textId="77777777" w:rsidR="000A5301" w:rsidRDefault="000A5301" w:rsidP="005A3B61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06655E2D" w14:textId="77777777" w:rsidR="000A5301" w:rsidRDefault="000A5301" w:rsidP="005A3B61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79DA8EC1" w14:textId="77777777" w:rsidR="000A5301" w:rsidRDefault="000A5301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A37AF9" w14:textId="77777777" w:rsidR="000A5301" w:rsidRDefault="000A5301" w:rsidP="005A3B61">
            <w:pPr>
              <w:rPr>
                <w:sz w:val="16"/>
                <w:szCs w:val="16"/>
              </w:rPr>
            </w:pPr>
          </w:p>
        </w:tc>
      </w:tr>
      <w:tr w:rsidR="000A5301" w14:paraId="322B5600" w14:textId="77777777" w:rsidTr="005A3B61">
        <w:tc>
          <w:tcPr>
            <w:tcW w:w="879" w:type="dxa"/>
          </w:tcPr>
          <w:p w14:paraId="75E9020E" w14:textId="77777777" w:rsidR="000A5301" w:rsidRDefault="000A5301" w:rsidP="005A3B61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700C535" w14:textId="77777777" w:rsidR="000A5301" w:rsidRDefault="000A5301" w:rsidP="005A3B61">
            <w:r>
              <w:rPr>
                <w:sz w:val="16"/>
                <w:szCs w:val="16"/>
              </w:rPr>
              <w:t>0623</w:t>
            </w:r>
          </w:p>
        </w:tc>
        <w:tc>
          <w:tcPr>
            <w:tcW w:w="517" w:type="dxa"/>
          </w:tcPr>
          <w:p w14:paraId="439A27F1" w14:textId="77777777" w:rsidR="000A5301" w:rsidRDefault="000A5301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FB3068" w14:textId="77777777" w:rsidR="000A5301" w:rsidRDefault="000A5301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7CAFD1" w14:textId="77777777" w:rsidR="000A5301" w:rsidRDefault="000A5301" w:rsidP="005A3B61">
            <w:r>
              <w:rPr>
                <w:sz w:val="16"/>
                <w:szCs w:val="16"/>
              </w:rPr>
              <w:t>CR for TS 38.104: Define the reserved GSCN / ARFCN-ValueNR and NR operating band</w:t>
            </w:r>
          </w:p>
        </w:tc>
        <w:tc>
          <w:tcPr>
            <w:tcW w:w="517" w:type="dxa"/>
          </w:tcPr>
          <w:p w14:paraId="5071BAF1" w14:textId="77777777" w:rsidR="000A5301" w:rsidRDefault="000A5301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1D9D79" w14:textId="77777777" w:rsidR="000A5301" w:rsidRDefault="000A5301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92EF058" w14:textId="77777777" w:rsidR="000A5301" w:rsidRDefault="000A5301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8C71B17" w14:textId="77777777" w:rsidR="000A5301" w:rsidRDefault="000A5301" w:rsidP="005A3B61">
            <w:r>
              <w:rPr>
                <w:sz w:val="16"/>
                <w:szCs w:val="16"/>
              </w:rPr>
              <w:t>R4-2410598</w:t>
            </w:r>
          </w:p>
        </w:tc>
        <w:tc>
          <w:tcPr>
            <w:tcW w:w="1597" w:type="dxa"/>
          </w:tcPr>
          <w:p w14:paraId="596700E5" w14:textId="77777777" w:rsidR="000A5301" w:rsidRDefault="000A5301" w:rsidP="005A3B61">
            <w:r>
              <w:rPr>
                <w:sz w:val="16"/>
                <w:szCs w:val="16"/>
              </w:rPr>
              <w:t>ZTE Corporation, Sanechips, Nokia, Qualcomm, Huawei, HiSilicon</w:t>
            </w:r>
          </w:p>
        </w:tc>
        <w:tc>
          <w:tcPr>
            <w:tcW w:w="1122" w:type="dxa"/>
          </w:tcPr>
          <w:p w14:paraId="5F9A2C3A" w14:textId="77777777" w:rsidR="000A5301" w:rsidRDefault="000A5301" w:rsidP="005A3B61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389FA182" w14:textId="77777777" w:rsidR="000A5301" w:rsidRDefault="000A5301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03DC67" w14:textId="77777777" w:rsidR="000A5301" w:rsidRDefault="000A5301" w:rsidP="005A3B61">
            <w:pPr>
              <w:rPr>
                <w:sz w:val="16"/>
                <w:szCs w:val="16"/>
              </w:rPr>
            </w:pPr>
          </w:p>
        </w:tc>
      </w:tr>
      <w:tr w:rsidR="000A5301" w14:paraId="5C938168" w14:textId="77777777" w:rsidTr="005A3B61">
        <w:tc>
          <w:tcPr>
            <w:tcW w:w="879" w:type="dxa"/>
          </w:tcPr>
          <w:p w14:paraId="438F1E22" w14:textId="77777777" w:rsidR="000A5301" w:rsidRDefault="000A5301" w:rsidP="005A3B61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483D9E9" w14:textId="77777777" w:rsidR="000A5301" w:rsidRDefault="000A5301" w:rsidP="005A3B61">
            <w:r>
              <w:rPr>
                <w:sz w:val="16"/>
                <w:szCs w:val="16"/>
              </w:rPr>
              <w:t>4446</w:t>
            </w:r>
          </w:p>
        </w:tc>
        <w:tc>
          <w:tcPr>
            <w:tcW w:w="517" w:type="dxa"/>
          </w:tcPr>
          <w:p w14:paraId="314BBE80" w14:textId="77777777" w:rsidR="000A5301" w:rsidRDefault="000A5301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D7FBD5" w14:textId="77777777" w:rsidR="000A5301" w:rsidRDefault="000A5301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E4F139" w14:textId="77777777" w:rsidR="000A5301" w:rsidRDefault="000A5301" w:rsidP="005A3B61">
            <w:r>
              <w:rPr>
                <w:sz w:val="16"/>
                <w:szCs w:val="16"/>
              </w:rPr>
              <w:t>BigCR for NR_FR1_lessthan_5MHz_BW</w:t>
            </w:r>
          </w:p>
        </w:tc>
        <w:tc>
          <w:tcPr>
            <w:tcW w:w="517" w:type="dxa"/>
          </w:tcPr>
          <w:p w14:paraId="0B06DF31" w14:textId="77777777" w:rsidR="000A5301" w:rsidRDefault="000A5301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AD1938" w14:textId="77777777" w:rsidR="000A5301" w:rsidRDefault="000A5301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8AD3896" w14:textId="77777777" w:rsidR="000A5301" w:rsidRDefault="000A5301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86091A7" w14:textId="77777777" w:rsidR="000A5301" w:rsidRDefault="000A5301" w:rsidP="005A3B61">
            <w:r>
              <w:rPr>
                <w:sz w:val="16"/>
                <w:szCs w:val="16"/>
              </w:rPr>
              <w:t>R4-2410395</w:t>
            </w:r>
          </w:p>
        </w:tc>
        <w:tc>
          <w:tcPr>
            <w:tcW w:w="1597" w:type="dxa"/>
          </w:tcPr>
          <w:p w14:paraId="2BC0B898" w14:textId="77777777" w:rsidR="000A5301" w:rsidRDefault="000A5301" w:rsidP="005A3B61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B765BB0" w14:textId="77777777" w:rsidR="000A5301" w:rsidRDefault="000A5301" w:rsidP="005A3B61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26A838D2" w14:textId="77777777" w:rsidR="000A5301" w:rsidRDefault="000A5301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988783" w14:textId="77777777" w:rsidR="000A5301" w:rsidRDefault="000A5301" w:rsidP="005A3B61">
            <w:pPr>
              <w:rPr>
                <w:sz w:val="16"/>
                <w:szCs w:val="16"/>
              </w:rPr>
            </w:pPr>
          </w:p>
        </w:tc>
      </w:tr>
    </w:tbl>
    <w:p w14:paraId="14F55AD0" w14:textId="77777777" w:rsidR="00C13D06" w:rsidRDefault="00C13D06" w:rsidP="00C13D06"/>
    <w:p w14:paraId="23A99E01" w14:textId="77777777" w:rsidR="00C13D06" w:rsidRDefault="00C13D06" w:rsidP="00C13D06"/>
    <w:p w14:paraId="31E63C1A" w14:textId="585127FA" w:rsidR="00C13D06" w:rsidRDefault="00EB1115" w:rsidP="00C13D06">
      <w:pPr>
        <w:pStyle w:val="Heading2"/>
        <w:rPr>
          <w:rFonts w:cs="Arial"/>
          <w:noProof/>
        </w:rPr>
      </w:pPr>
      <w:r w:rsidRPr="00EB1115">
        <w:rPr>
          <w:noProof/>
        </w:rPr>
        <w:t>RP-241478</w:t>
      </w:r>
    </w:p>
    <w:p w14:paraId="689C73E8" w14:textId="551E9069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EB1115" w:rsidRPr="00EB1115">
        <w:rPr>
          <w:rFonts w:ascii="Arial" w:hAnsi="Arial" w:cs="Arial"/>
          <w:b/>
          <w:bCs/>
          <w:sz w:val="18"/>
          <w:szCs w:val="18"/>
        </w:rPr>
        <w:t>RAN4 CRs to Closed REL-18 NR or NR+LTE WIs – Batch 16</w:t>
      </w:r>
    </w:p>
    <w:p w14:paraId="5517698A" w14:textId="1725C069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EB1115">
        <w:rPr>
          <w:rFonts w:ascii="Arial" w:hAnsi="Arial" w:cs="Arial"/>
          <w:b/>
          <w:bCs/>
        </w:rPr>
        <w:t>4.3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770F1" w:rsidRPr="004E535C" w14:paraId="452FEEA3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2B687EF" w14:textId="77777777" w:rsidR="00C770F1" w:rsidRPr="00BF1EB6" w:rsidRDefault="00C770F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89A9FA" w14:textId="77777777" w:rsidR="00C770F1" w:rsidRPr="00BF1EB6" w:rsidRDefault="00C770F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4AA09A" w14:textId="77777777" w:rsidR="00C770F1" w:rsidRPr="00BF1EB6" w:rsidRDefault="00C770F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002A68" w14:textId="77777777" w:rsidR="00C770F1" w:rsidRPr="00BF1EB6" w:rsidRDefault="00C770F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A67B85D" w14:textId="77777777" w:rsidR="00C770F1" w:rsidRPr="00BF1EB6" w:rsidRDefault="00C770F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18A6DF" w14:textId="77777777" w:rsidR="00C770F1" w:rsidRPr="00BF1EB6" w:rsidRDefault="00C770F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C67FBF" w14:textId="77777777" w:rsidR="00C770F1" w:rsidRPr="00BF1EB6" w:rsidRDefault="00C770F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E1F87D8" w14:textId="77777777" w:rsidR="00C770F1" w:rsidRPr="00BF1EB6" w:rsidRDefault="00C770F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AAB51EB" w14:textId="77777777" w:rsidR="00C770F1" w:rsidRPr="00BF1EB6" w:rsidRDefault="00C770F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72864E" w14:textId="77777777" w:rsidR="00C770F1" w:rsidRPr="00BF1EB6" w:rsidRDefault="00C770F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9972153" w14:textId="77777777" w:rsidR="00C770F1" w:rsidRPr="00BF1EB6" w:rsidRDefault="00C770F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5E62F77" w14:textId="77777777" w:rsidR="00C770F1" w:rsidRPr="00BF1EB6" w:rsidRDefault="00C770F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AB7B88F" w14:textId="77777777" w:rsidR="00C770F1" w:rsidRPr="00BF1EB6" w:rsidRDefault="00C770F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770F1" w14:paraId="3298A847" w14:textId="77777777" w:rsidTr="005A3B61">
        <w:tc>
          <w:tcPr>
            <w:tcW w:w="879" w:type="dxa"/>
          </w:tcPr>
          <w:p w14:paraId="5AE2AEE4" w14:textId="77777777" w:rsidR="00C770F1" w:rsidRDefault="00C770F1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55C4C33" w14:textId="77777777" w:rsidR="00C770F1" w:rsidRDefault="00C770F1" w:rsidP="005A3B61">
            <w:r>
              <w:rPr>
                <w:sz w:val="16"/>
                <w:szCs w:val="16"/>
              </w:rPr>
              <w:t>2236</w:t>
            </w:r>
          </w:p>
        </w:tc>
        <w:tc>
          <w:tcPr>
            <w:tcW w:w="517" w:type="dxa"/>
          </w:tcPr>
          <w:p w14:paraId="00E42589" w14:textId="77777777" w:rsidR="00C770F1" w:rsidRDefault="00C770F1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80A68D" w14:textId="77777777" w:rsidR="00C770F1" w:rsidRDefault="00C770F1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824864" w14:textId="77777777" w:rsidR="00C770F1" w:rsidRDefault="00C770F1" w:rsidP="005A3B61">
            <w:r>
              <w:rPr>
                <w:sz w:val="16"/>
                <w:szCs w:val="16"/>
              </w:rPr>
              <w:t>R18 Cat-F CR 38.101-1 correction CR for 4Tx requirements</w:t>
            </w:r>
          </w:p>
        </w:tc>
        <w:tc>
          <w:tcPr>
            <w:tcW w:w="517" w:type="dxa"/>
          </w:tcPr>
          <w:p w14:paraId="1E1FE91D" w14:textId="77777777" w:rsidR="00C770F1" w:rsidRDefault="00C770F1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3ECDA2" w14:textId="77777777" w:rsidR="00C770F1" w:rsidRDefault="00C770F1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963A05D" w14:textId="77777777" w:rsidR="00C770F1" w:rsidRDefault="00C770F1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E0BC176" w14:textId="77777777" w:rsidR="00C770F1" w:rsidRDefault="00C770F1" w:rsidP="005A3B61">
            <w:r>
              <w:rPr>
                <w:sz w:val="16"/>
                <w:szCs w:val="16"/>
              </w:rPr>
              <w:t>R4-2407648</w:t>
            </w:r>
          </w:p>
        </w:tc>
        <w:tc>
          <w:tcPr>
            <w:tcW w:w="1597" w:type="dxa"/>
          </w:tcPr>
          <w:p w14:paraId="3409B61E" w14:textId="77777777" w:rsidR="00C770F1" w:rsidRDefault="00C770F1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39C661A" w14:textId="77777777" w:rsidR="00C770F1" w:rsidRDefault="00C770F1" w:rsidP="005A3B61">
            <w:r>
              <w:rPr>
                <w:sz w:val="16"/>
                <w:szCs w:val="16"/>
              </w:rPr>
              <w:t>NR_ENDC_RF_FR1_enh2-Core</w:t>
            </w:r>
          </w:p>
        </w:tc>
        <w:tc>
          <w:tcPr>
            <w:tcW w:w="2323" w:type="dxa"/>
          </w:tcPr>
          <w:p w14:paraId="5205DF0B" w14:textId="77777777" w:rsidR="00C770F1" w:rsidRDefault="00C770F1" w:rsidP="005A3B61">
            <w:r>
              <w:rPr>
                <w:sz w:val="16"/>
                <w:szCs w:val="16"/>
              </w:rPr>
              <w:t>6.2D.1, 6.2D.2, 6.2G.4</w:t>
            </w:r>
          </w:p>
        </w:tc>
        <w:tc>
          <w:tcPr>
            <w:tcW w:w="998" w:type="dxa"/>
          </w:tcPr>
          <w:p w14:paraId="464A7C8B" w14:textId="77777777" w:rsidR="00C770F1" w:rsidRDefault="00C770F1" w:rsidP="005A3B61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770F1" w14:paraId="3C572212" w14:textId="77777777" w:rsidTr="005A3B61">
        <w:tc>
          <w:tcPr>
            <w:tcW w:w="879" w:type="dxa"/>
          </w:tcPr>
          <w:p w14:paraId="257C8615" w14:textId="77777777" w:rsidR="00C770F1" w:rsidRDefault="00C770F1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530A8C0" w14:textId="77777777" w:rsidR="00C770F1" w:rsidRDefault="00C770F1" w:rsidP="005A3B61">
            <w:r>
              <w:rPr>
                <w:sz w:val="16"/>
                <w:szCs w:val="16"/>
              </w:rPr>
              <w:t>2262</w:t>
            </w:r>
          </w:p>
        </w:tc>
        <w:tc>
          <w:tcPr>
            <w:tcW w:w="517" w:type="dxa"/>
          </w:tcPr>
          <w:p w14:paraId="26C68E6A" w14:textId="77777777" w:rsidR="00C770F1" w:rsidRDefault="00C770F1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5248FC" w14:textId="77777777" w:rsidR="00C770F1" w:rsidRDefault="00C770F1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C6A22C" w14:textId="77777777" w:rsidR="00C770F1" w:rsidRDefault="00C770F1" w:rsidP="005A3B61">
            <w:r>
              <w:rPr>
                <w:sz w:val="16"/>
                <w:szCs w:val="16"/>
              </w:rPr>
              <w:t>CR for TS 38.101-1: some update on EVM requirement for 4Tx UL MIMO</w:t>
            </w:r>
          </w:p>
        </w:tc>
        <w:tc>
          <w:tcPr>
            <w:tcW w:w="517" w:type="dxa"/>
          </w:tcPr>
          <w:p w14:paraId="2C48356C" w14:textId="77777777" w:rsidR="00C770F1" w:rsidRDefault="00C770F1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3635FE" w14:textId="77777777" w:rsidR="00C770F1" w:rsidRDefault="00C770F1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FC22F3B" w14:textId="77777777" w:rsidR="00C770F1" w:rsidRDefault="00C770F1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79AE218" w14:textId="77777777" w:rsidR="00C770F1" w:rsidRDefault="00C770F1" w:rsidP="005A3B61">
            <w:r>
              <w:rPr>
                <w:sz w:val="16"/>
                <w:szCs w:val="16"/>
              </w:rPr>
              <w:t>R4-2407902</w:t>
            </w:r>
          </w:p>
        </w:tc>
        <w:tc>
          <w:tcPr>
            <w:tcW w:w="1597" w:type="dxa"/>
          </w:tcPr>
          <w:p w14:paraId="4BE08FA1" w14:textId="77777777" w:rsidR="00C770F1" w:rsidRDefault="00C770F1" w:rsidP="005A3B61">
            <w:r>
              <w:rPr>
                <w:sz w:val="16"/>
                <w:szCs w:val="16"/>
              </w:rPr>
              <w:t>CHTTL, Rohde &amp; Schwarz, NTT DOCOMO INC, Samsung, SGS Wireless, ZTE Corporation, Vivo, Google Inc.</w:t>
            </w:r>
          </w:p>
        </w:tc>
        <w:tc>
          <w:tcPr>
            <w:tcW w:w="1122" w:type="dxa"/>
          </w:tcPr>
          <w:p w14:paraId="00F2F653" w14:textId="77777777" w:rsidR="00C770F1" w:rsidRDefault="00C770F1" w:rsidP="005A3B61">
            <w:r>
              <w:rPr>
                <w:sz w:val="16"/>
                <w:szCs w:val="16"/>
              </w:rPr>
              <w:t>NR_ENDC_RF_FR1_enh2-Core</w:t>
            </w:r>
          </w:p>
        </w:tc>
        <w:tc>
          <w:tcPr>
            <w:tcW w:w="2323" w:type="dxa"/>
          </w:tcPr>
          <w:p w14:paraId="03E071AC" w14:textId="77777777" w:rsidR="00C770F1" w:rsidRDefault="00C770F1" w:rsidP="005A3B61">
            <w:r>
              <w:rPr>
                <w:sz w:val="16"/>
                <w:szCs w:val="16"/>
              </w:rPr>
              <w:t>6.4D, F.10</w:t>
            </w:r>
          </w:p>
        </w:tc>
        <w:tc>
          <w:tcPr>
            <w:tcW w:w="998" w:type="dxa"/>
          </w:tcPr>
          <w:p w14:paraId="54758AB5" w14:textId="77777777" w:rsidR="00C770F1" w:rsidRDefault="00C770F1" w:rsidP="005A3B61">
            <w:r>
              <w:rPr>
                <w:sz w:val="16"/>
                <w:szCs w:val="16"/>
              </w:rPr>
              <w:t xml:space="preserve">TS/TR ... CR ... ; 38.521-1; TS/TR ... CR ... </w:t>
            </w:r>
          </w:p>
        </w:tc>
      </w:tr>
      <w:tr w:rsidR="00C770F1" w14:paraId="338B2233" w14:textId="77777777" w:rsidTr="005A3B61">
        <w:tc>
          <w:tcPr>
            <w:tcW w:w="879" w:type="dxa"/>
          </w:tcPr>
          <w:p w14:paraId="75C2DEBC" w14:textId="77777777" w:rsidR="00C770F1" w:rsidRDefault="00C770F1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FE7B61A" w14:textId="77777777" w:rsidR="00C770F1" w:rsidRDefault="00C770F1" w:rsidP="005A3B61">
            <w:r>
              <w:rPr>
                <w:sz w:val="16"/>
                <w:szCs w:val="16"/>
              </w:rPr>
              <w:t>2288</w:t>
            </w:r>
          </w:p>
        </w:tc>
        <w:tc>
          <w:tcPr>
            <w:tcW w:w="517" w:type="dxa"/>
          </w:tcPr>
          <w:p w14:paraId="0741DB31" w14:textId="77777777" w:rsidR="00C770F1" w:rsidRDefault="00C770F1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828ED1" w14:textId="77777777" w:rsidR="00C770F1" w:rsidRDefault="00C770F1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AD9B41" w14:textId="77777777" w:rsidR="00C770F1" w:rsidRDefault="00C770F1" w:rsidP="005A3B61">
            <w:r>
              <w:rPr>
                <w:sz w:val="16"/>
                <w:szCs w:val="16"/>
              </w:rPr>
              <w:t>CR for TS 38.101-1: 4Rx/8Rx applicability for Lower-MSD requirements</w:t>
            </w:r>
          </w:p>
        </w:tc>
        <w:tc>
          <w:tcPr>
            <w:tcW w:w="517" w:type="dxa"/>
          </w:tcPr>
          <w:p w14:paraId="6229D059" w14:textId="77777777" w:rsidR="00C770F1" w:rsidRDefault="00C770F1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2AC7F6" w14:textId="77777777" w:rsidR="00C770F1" w:rsidRDefault="00C770F1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9461C34" w14:textId="77777777" w:rsidR="00C770F1" w:rsidRDefault="00C770F1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1B4F034" w14:textId="77777777" w:rsidR="00C770F1" w:rsidRDefault="00C770F1" w:rsidP="005A3B61">
            <w:r>
              <w:rPr>
                <w:sz w:val="16"/>
                <w:szCs w:val="16"/>
              </w:rPr>
              <w:t>R4-2408370</w:t>
            </w:r>
          </w:p>
        </w:tc>
        <w:tc>
          <w:tcPr>
            <w:tcW w:w="1597" w:type="dxa"/>
          </w:tcPr>
          <w:p w14:paraId="656FB15D" w14:textId="77777777" w:rsidR="00C770F1" w:rsidRDefault="00C770F1" w:rsidP="005A3B61">
            <w:r>
              <w:rPr>
                <w:sz w:val="16"/>
                <w:szCs w:val="16"/>
              </w:rPr>
              <w:t>ZTE Corporation,   CHTTL, Samsung, Sanechips</w:t>
            </w:r>
          </w:p>
        </w:tc>
        <w:tc>
          <w:tcPr>
            <w:tcW w:w="1122" w:type="dxa"/>
          </w:tcPr>
          <w:p w14:paraId="08F418A7" w14:textId="77777777" w:rsidR="00C770F1" w:rsidRDefault="00C770F1" w:rsidP="005A3B61">
            <w:r>
              <w:rPr>
                <w:sz w:val="16"/>
                <w:szCs w:val="16"/>
              </w:rPr>
              <w:t>NR_ENDC_RF_FR1_enh2-Core</w:t>
            </w:r>
          </w:p>
        </w:tc>
        <w:tc>
          <w:tcPr>
            <w:tcW w:w="2323" w:type="dxa"/>
          </w:tcPr>
          <w:p w14:paraId="1762664F" w14:textId="77777777" w:rsidR="00C770F1" w:rsidRDefault="00C770F1" w:rsidP="005A3B61">
            <w:r>
              <w:rPr>
                <w:sz w:val="16"/>
                <w:szCs w:val="16"/>
              </w:rPr>
              <w:t>7.3A.7</w:t>
            </w:r>
          </w:p>
        </w:tc>
        <w:tc>
          <w:tcPr>
            <w:tcW w:w="998" w:type="dxa"/>
          </w:tcPr>
          <w:p w14:paraId="34FB9B8C" w14:textId="77777777" w:rsidR="00C770F1" w:rsidRDefault="00C770F1" w:rsidP="005A3B61">
            <w:r>
              <w:rPr>
                <w:sz w:val="16"/>
                <w:szCs w:val="16"/>
              </w:rPr>
              <w:t xml:space="preserve">TS/TR ... CR ... ; 38.521-1; TS/TR ... CR ... </w:t>
            </w:r>
          </w:p>
        </w:tc>
      </w:tr>
      <w:tr w:rsidR="00C770F1" w14:paraId="04530F27" w14:textId="77777777" w:rsidTr="005A3B61">
        <w:tc>
          <w:tcPr>
            <w:tcW w:w="879" w:type="dxa"/>
          </w:tcPr>
          <w:p w14:paraId="7BABDE48" w14:textId="77777777" w:rsidR="00C770F1" w:rsidRDefault="00C770F1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B7B759B" w14:textId="77777777" w:rsidR="00C770F1" w:rsidRDefault="00C770F1" w:rsidP="005A3B61">
            <w:r>
              <w:rPr>
                <w:sz w:val="16"/>
                <w:szCs w:val="16"/>
              </w:rPr>
              <w:t>2304</w:t>
            </w:r>
          </w:p>
        </w:tc>
        <w:tc>
          <w:tcPr>
            <w:tcW w:w="517" w:type="dxa"/>
          </w:tcPr>
          <w:p w14:paraId="1A5B821E" w14:textId="77777777" w:rsidR="00C770F1" w:rsidRDefault="00C770F1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9B8553" w14:textId="77777777" w:rsidR="00C770F1" w:rsidRDefault="00C770F1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56A57B" w14:textId="77777777" w:rsidR="00C770F1" w:rsidRDefault="00C770F1" w:rsidP="005A3B61">
            <w:r>
              <w:rPr>
                <w:sz w:val="16"/>
                <w:szCs w:val="16"/>
              </w:rPr>
              <w:t>CR on 38.101-1: adding missing 8Rx requirements</w:t>
            </w:r>
          </w:p>
        </w:tc>
        <w:tc>
          <w:tcPr>
            <w:tcW w:w="517" w:type="dxa"/>
          </w:tcPr>
          <w:p w14:paraId="571741D7" w14:textId="77777777" w:rsidR="00C770F1" w:rsidRDefault="00C770F1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45ACFF" w14:textId="77777777" w:rsidR="00C770F1" w:rsidRDefault="00C770F1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60A8EF3" w14:textId="77777777" w:rsidR="00C770F1" w:rsidRDefault="00C770F1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E1AD1B9" w14:textId="77777777" w:rsidR="00C770F1" w:rsidRDefault="00C770F1" w:rsidP="005A3B61">
            <w:r>
              <w:rPr>
                <w:sz w:val="16"/>
                <w:szCs w:val="16"/>
              </w:rPr>
              <w:t>R4-2408618</w:t>
            </w:r>
          </w:p>
        </w:tc>
        <w:tc>
          <w:tcPr>
            <w:tcW w:w="1597" w:type="dxa"/>
          </w:tcPr>
          <w:p w14:paraId="75EC910D" w14:textId="77777777" w:rsidR="00C770F1" w:rsidRDefault="00C770F1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F85A0AD" w14:textId="77777777" w:rsidR="00C770F1" w:rsidRDefault="00C770F1" w:rsidP="005A3B61">
            <w:r>
              <w:rPr>
                <w:sz w:val="16"/>
                <w:szCs w:val="16"/>
              </w:rPr>
              <w:t>NR_ENDC_RF_FR1_enh2-Core</w:t>
            </w:r>
          </w:p>
        </w:tc>
        <w:tc>
          <w:tcPr>
            <w:tcW w:w="2323" w:type="dxa"/>
          </w:tcPr>
          <w:p w14:paraId="1471D78E" w14:textId="77777777" w:rsidR="00C770F1" w:rsidRDefault="00C770F1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6719BB" w14:textId="77777777" w:rsidR="00C770F1" w:rsidRDefault="00C770F1" w:rsidP="005A3B61">
            <w:pPr>
              <w:rPr>
                <w:sz w:val="16"/>
                <w:szCs w:val="16"/>
              </w:rPr>
            </w:pPr>
          </w:p>
        </w:tc>
      </w:tr>
      <w:tr w:rsidR="00C770F1" w14:paraId="619D334A" w14:textId="77777777" w:rsidTr="005A3B61">
        <w:tc>
          <w:tcPr>
            <w:tcW w:w="879" w:type="dxa"/>
          </w:tcPr>
          <w:p w14:paraId="0178F428" w14:textId="77777777" w:rsidR="00C770F1" w:rsidRDefault="00C770F1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83B63B9" w14:textId="77777777" w:rsidR="00C770F1" w:rsidRDefault="00C770F1" w:rsidP="005A3B61">
            <w:r>
              <w:rPr>
                <w:sz w:val="16"/>
                <w:szCs w:val="16"/>
              </w:rPr>
              <w:t>2361</w:t>
            </w:r>
          </w:p>
        </w:tc>
        <w:tc>
          <w:tcPr>
            <w:tcW w:w="517" w:type="dxa"/>
          </w:tcPr>
          <w:p w14:paraId="396D64BC" w14:textId="77777777" w:rsidR="00C770F1" w:rsidRDefault="00C770F1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BE4BF0" w14:textId="77777777" w:rsidR="00C770F1" w:rsidRDefault="00C770F1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740ADC" w14:textId="77777777" w:rsidR="00C770F1" w:rsidRDefault="00C770F1" w:rsidP="005A3B61">
            <w:r>
              <w:rPr>
                <w:sz w:val="16"/>
                <w:szCs w:val="16"/>
              </w:rPr>
              <w:t>(NR_ENDC_RF_FR1_enh2-Core) Correction on lowerMSD verification</w:t>
            </w:r>
          </w:p>
        </w:tc>
        <w:tc>
          <w:tcPr>
            <w:tcW w:w="517" w:type="dxa"/>
          </w:tcPr>
          <w:p w14:paraId="15D15724" w14:textId="77777777" w:rsidR="00C770F1" w:rsidRDefault="00C770F1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08C2EB" w14:textId="77777777" w:rsidR="00C770F1" w:rsidRDefault="00C770F1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A2A65BF" w14:textId="77777777" w:rsidR="00C770F1" w:rsidRDefault="00C770F1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78E28F5" w14:textId="77777777" w:rsidR="00C770F1" w:rsidRDefault="00C770F1" w:rsidP="005A3B61">
            <w:r>
              <w:rPr>
                <w:sz w:val="16"/>
                <w:szCs w:val="16"/>
              </w:rPr>
              <w:t>R4-2409640</w:t>
            </w:r>
          </w:p>
        </w:tc>
        <w:tc>
          <w:tcPr>
            <w:tcW w:w="1597" w:type="dxa"/>
          </w:tcPr>
          <w:p w14:paraId="73C5E6F0" w14:textId="77777777" w:rsidR="00C770F1" w:rsidRDefault="00C770F1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A397E46" w14:textId="77777777" w:rsidR="00C770F1" w:rsidRDefault="00C770F1" w:rsidP="005A3B61">
            <w:r>
              <w:rPr>
                <w:sz w:val="16"/>
                <w:szCs w:val="16"/>
              </w:rPr>
              <w:t>NR_ENDC_RF_FR1_enh2-Core</w:t>
            </w:r>
          </w:p>
        </w:tc>
        <w:tc>
          <w:tcPr>
            <w:tcW w:w="2323" w:type="dxa"/>
          </w:tcPr>
          <w:p w14:paraId="5AAE0B49" w14:textId="77777777" w:rsidR="00C770F1" w:rsidRDefault="00C770F1" w:rsidP="005A3B61">
            <w:r>
              <w:rPr>
                <w:sz w:val="16"/>
                <w:szCs w:val="16"/>
              </w:rPr>
              <w:t>7.3A.7</w:t>
            </w:r>
          </w:p>
        </w:tc>
        <w:tc>
          <w:tcPr>
            <w:tcW w:w="998" w:type="dxa"/>
          </w:tcPr>
          <w:p w14:paraId="61F3D0C6" w14:textId="77777777" w:rsidR="00C770F1" w:rsidRDefault="00C770F1" w:rsidP="005A3B61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C770F1" w14:paraId="78ECE293" w14:textId="77777777" w:rsidTr="005A3B61">
        <w:tc>
          <w:tcPr>
            <w:tcW w:w="879" w:type="dxa"/>
          </w:tcPr>
          <w:p w14:paraId="66C58548" w14:textId="77777777" w:rsidR="00C770F1" w:rsidRDefault="00C770F1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2970E79" w14:textId="77777777" w:rsidR="00C770F1" w:rsidRDefault="00C770F1" w:rsidP="005A3B61">
            <w:r>
              <w:rPr>
                <w:sz w:val="16"/>
                <w:szCs w:val="16"/>
              </w:rPr>
              <w:t>1224</w:t>
            </w:r>
          </w:p>
        </w:tc>
        <w:tc>
          <w:tcPr>
            <w:tcW w:w="517" w:type="dxa"/>
          </w:tcPr>
          <w:p w14:paraId="38130057" w14:textId="77777777" w:rsidR="00C770F1" w:rsidRDefault="00C770F1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00CEEA" w14:textId="77777777" w:rsidR="00C770F1" w:rsidRDefault="00C770F1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0EC185" w14:textId="77777777" w:rsidR="00C770F1" w:rsidRDefault="00C770F1" w:rsidP="005A3B61">
            <w:r>
              <w:rPr>
                <w:sz w:val="16"/>
                <w:szCs w:val="16"/>
              </w:rPr>
              <w:t>CR for TS 38.101-3: 4Rx/8Rx applicability for Lower-MSD requirements</w:t>
            </w:r>
          </w:p>
        </w:tc>
        <w:tc>
          <w:tcPr>
            <w:tcW w:w="517" w:type="dxa"/>
          </w:tcPr>
          <w:p w14:paraId="0F22F558" w14:textId="77777777" w:rsidR="00C770F1" w:rsidRDefault="00C770F1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2AE545" w14:textId="77777777" w:rsidR="00C770F1" w:rsidRDefault="00C770F1" w:rsidP="005A3B61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47AA59AA" w14:textId="77777777" w:rsidR="00C770F1" w:rsidRDefault="00C770F1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D3EA12D" w14:textId="77777777" w:rsidR="00C770F1" w:rsidRDefault="00C770F1" w:rsidP="005A3B61">
            <w:r>
              <w:rPr>
                <w:sz w:val="16"/>
                <w:szCs w:val="16"/>
              </w:rPr>
              <w:t>R4-2408371</w:t>
            </w:r>
          </w:p>
        </w:tc>
        <w:tc>
          <w:tcPr>
            <w:tcW w:w="1597" w:type="dxa"/>
          </w:tcPr>
          <w:p w14:paraId="16BA340F" w14:textId="77777777" w:rsidR="00C770F1" w:rsidRDefault="00C770F1" w:rsidP="005A3B61">
            <w:r>
              <w:rPr>
                <w:sz w:val="16"/>
                <w:szCs w:val="16"/>
              </w:rPr>
              <w:t>ZTE Corporation,   CHTTL, Samsung, Sanechips</w:t>
            </w:r>
          </w:p>
        </w:tc>
        <w:tc>
          <w:tcPr>
            <w:tcW w:w="1122" w:type="dxa"/>
          </w:tcPr>
          <w:p w14:paraId="006BEEE8" w14:textId="77777777" w:rsidR="00C770F1" w:rsidRDefault="00C770F1" w:rsidP="005A3B61">
            <w:r>
              <w:rPr>
                <w:sz w:val="16"/>
                <w:szCs w:val="16"/>
              </w:rPr>
              <w:t>NR_ENDC_RF_FR1_enh2-Core</w:t>
            </w:r>
          </w:p>
        </w:tc>
        <w:tc>
          <w:tcPr>
            <w:tcW w:w="2323" w:type="dxa"/>
          </w:tcPr>
          <w:p w14:paraId="47B8EA63" w14:textId="77777777" w:rsidR="00C770F1" w:rsidRDefault="00C770F1" w:rsidP="005A3B61">
            <w:r>
              <w:rPr>
                <w:sz w:val="16"/>
                <w:szCs w:val="16"/>
              </w:rPr>
              <w:t>7.3B.2.3.7</w:t>
            </w:r>
          </w:p>
        </w:tc>
        <w:tc>
          <w:tcPr>
            <w:tcW w:w="998" w:type="dxa"/>
          </w:tcPr>
          <w:p w14:paraId="1C04A2F9" w14:textId="77777777" w:rsidR="00C770F1" w:rsidRDefault="00C770F1" w:rsidP="005A3B61">
            <w:r>
              <w:rPr>
                <w:sz w:val="16"/>
                <w:szCs w:val="16"/>
              </w:rPr>
              <w:t xml:space="preserve">TS/TR ... CR ... ; 38.521-3; TS/TR ... CR ... </w:t>
            </w:r>
          </w:p>
        </w:tc>
      </w:tr>
      <w:tr w:rsidR="00C770F1" w14:paraId="167E9839" w14:textId="77777777" w:rsidTr="005A3B61">
        <w:tc>
          <w:tcPr>
            <w:tcW w:w="879" w:type="dxa"/>
          </w:tcPr>
          <w:p w14:paraId="32BD237B" w14:textId="77777777" w:rsidR="00C770F1" w:rsidRDefault="00C770F1" w:rsidP="005A3B61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D06E5C0" w14:textId="77777777" w:rsidR="00C770F1" w:rsidRDefault="00C770F1" w:rsidP="005A3B61">
            <w:r>
              <w:rPr>
                <w:sz w:val="16"/>
                <w:szCs w:val="16"/>
              </w:rPr>
              <w:t>1260</w:t>
            </w:r>
          </w:p>
        </w:tc>
        <w:tc>
          <w:tcPr>
            <w:tcW w:w="517" w:type="dxa"/>
          </w:tcPr>
          <w:p w14:paraId="2CA8B5D7" w14:textId="77777777" w:rsidR="00C770F1" w:rsidRDefault="00C770F1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54D0B2" w14:textId="77777777" w:rsidR="00C770F1" w:rsidRDefault="00C770F1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D72377" w14:textId="77777777" w:rsidR="00C770F1" w:rsidRDefault="00C770F1" w:rsidP="005A3B61">
            <w:r>
              <w:rPr>
                <w:sz w:val="16"/>
                <w:szCs w:val="16"/>
              </w:rPr>
              <w:t>(NR_ENDC_RF_FR1_enh2-Core) Correction on Lower-MSD verification for EN-DC</w:t>
            </w:r>
          </w:p>
        </w:tc>
        <w:tc>
          <w:tcPr>
            <w:tcW w:w="517" w:type="dxa"/>
          </w:tcPr>
          <w:p w14:paraId="7F786E28" w14:textId="77777777" w:rsidR="00C770F1" w:rsidRDefault="00C770F1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27043E" w14:textId="77777777" w:rsidR="00C770F1" w:rsidRDefault="00C770F1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5DAA759" w14:textId="77777777" w:rsidR="00C770F1" w:rsidRDefault="00C770F1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052DF98" w14:textId="77777777" w:rsidR="00C770F1" w:rsidRDefault="00C770F1" w:rsidP="005A3B61">
            <w:r>
              <w:rPr>
                <w:sz w:val="16"/>
                <w:szCs w:val="16"/>
              </w:rPr>
              <w:t>R4-2409641</w:t>
            </w:r>
          </w:p>
        </w:tc>
        <w:tc>
          <w:tcPr>
            <w:tcW w:w="1597" w:type="dxa"/>
          </w:tcPr>
          <w:p w14:paraId="46589107" w14:textId="77777777" w:rsidR="00C770F1" w:rsidRDefault="00C770F1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C085F8" w14:textId="77777777" w:rsidR="00C770F1" w:rsidRDefault="00C770F1" w:rsidP="005A3B61">
            <w:r>
              <w:rPr>
                <w:sz w:val="16"/>
                <w:szCs w:val="16"/>
              </w:rPr>
              <w:t>NR_ENDC_RF_FR1_enh2-Core</w:t>
            </w:r>
          </w:p>
        </w:tc>
        <w:tc>
          <w:tcPr>
            <w:tcW w:w="2323" w:type="dxa"/>
          </w:tcPr>
          <w:p w14:paraId="4AE05F6C" w14:textId="77777777" w:rsidR="00C770F1" w:rsidRDefault="00C770F1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B99465" w14:textId="77777777" w:rsidR="00C770F1" w:rsidRDefault="00C770F1" w:rsidP="005A3B61">
            <w:pPr>
              <w:rPr>
                <w:sz w:val="16"/>
                <w:szCs w:val="16"/>
              </w:rPr>
            </w:pPr>
          </w:p>
        </w:tc>
      </w:tr>
    </w:tbl>
    <w:p w14:paraId="7E38C04D" w14:textId="77777777" w:rsidR="00C13D06" w:rsidRDefault="00C13D06" w:rsidP="00C13D06"/>
    <w:p w14:paraId="62363CC3" w14:textId="77777777" w:rsidR="00C13D06" w:rsidRDefault="00C13D06" w:rsidP="00C13D06"/>
    <w:p w14:paraId="55C5E92B" w14:textId="5C5D02FE" w:rsidR="00C13D06" w:rsidRDefault="00FF07FB" w:rsidP="00C13D06">
      <w:pPr>
        <w:pStyle w:val="Heading2"/>
        <w:rPr>
          <w:rFonts w:cs="Arial"/>
          <w:noProof/>
        </w:rPr>
      </w:pPr>
      <w:r w:rsidRPr="00FF07FB">
        <w:rPr>
          <w:noProof/>
        </w:rPr>
        <w:t>RP-241479</w:t>
      </w:r>
    </w:p>
    <w:p w14:paraId="248EF8C7" w14:textId="6A89D9F1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F07FB" w:rsidRPr="00FF07FB">
        <w:rPr>
          <w:rFonts w:ascii="Arial" w:hAnsi="Arial" w:cs="Arial"/>
          <w:b/>
          <w:bCs/>
          <w:sz w:val="18"/>
          <w:szCs w:val="18"/>
        </w:rPr>
        <w:t>RAN4 CRs to Closed REL-18 NR or NR+LTE WIs – Batch 17</w:t>
      </w:r>
    </w:p>
    <w:p w14:paraId="1BEAC230" w14:textId="56619A09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FF07FB">
        <w:rPr>
          <w:rFonts w:ascii="Arial" w:hAnsi="Arial" w:cs="Arial"/>
          <w:b/>
          <w:bCs/>
        </w:rPr>
        <w:t>4.4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8214B" w:rsidRPr="004E535C" w14:paraId="47509342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DFAEA95" w14:textId="77777777" w:rsidR="0098214B" w:rsidRPr="00BF1EB6" w:rsidRDefault="009821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06033C" w14:textId="77777777" w:rsidR="0098214B" w:rsidRPr="00BF1EB6" w:rsidRDefault="009821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B6FBF8" w14:textId="77777777" w:rsidR="0098214B" w:rsidRPr="00BF1EB6" w:rsidRDefault="009821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ED5DF1" w14:textId="77777777" w:rsidR="0098214B" w:rsidRPr="00BF1EB6" w:rsidRDefault="009821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A39C256" w14:textId="77777777" w:rsidR="0098214B" w:rsidRPr="00BF1EB6" w:rsidRDefault="009821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E14AA4" w14:textId="77777777" w:rsidR="0098214B" w:rsidRPr="00BF1EB6" w:rsidRDefault="009821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F9308B" w14:textId="77777777" w:rsidR="0098214B" w:rsidRPr="00BF1EB6" w:rsidRDefault="009821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FC842D2" w14:textId="77777777" w:rsidR="0098214B" w:rsidRPr="00BF1EB6" w:rsidRDefault="009821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0B87C15" w14:textId="77777777" w:rsidR="0098214B" w:rsidRPr="00BF1EB6" w:rsidRDefault="009821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07D0CF8" w14:textId="77777777" w:rsidR="0098214B" w:rsidRPr="00BF1EB6" w:rsidRDefault="009821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86749AE" w14:textId="77777777" w:rsidR="0098214B" w:rsidRPr="00BF1EB6" w:rsidRDefault="009821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826BE9" w14:textId="77777777" w:rsidR="0098214B" w:rsidRPr="00BF1EB6" w:rsidRDefault="009821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F728476" w14:textId="77777777" w:rsidR="0098214B" w:rsidRPr="00BF1EB6" w:rsidRDefault="0098214B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8214B" w14:paraId="3975C07A" w14:textId="77777777" w:rsidTr="005A3B61">
        <w:tc>
          <w:tcPr>
            <w:tcW w:w="879" w:type="dxa"/>
          </w:tcPr>
          <w:p w14:paraId="792E367F" w14:textId="77777777" w:rsidR="0098214B" w:rsidRDefault="0098214B" w:rsidP="005A3B61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CED9913" w14:textId="77777777" w:rsidR="0098214B" w:rsidRDefault="0098214B" w:rsidP="005A3B61">
            <w:r>
              <w:rPr>
                <w:sz w:val="16"/>
                <w:szCs w:val="16"/>
              </w:rPr>
              <w:t>0737</w:t>
            </w:r>
          </w:p>
        </w:tc>
        <w:tc>
          <w:tcPr>
            <w:tcW w:w="517" w:type="dxa"/>
          </w:tcPr>
          <w:p w14:paraId="42166051" w14:textId="77777777" w:rsidR="0098214B" w:rsidRDefault="0098214B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79EB59" w14:textId="77777777" w:rsidR="0098214B" w:rsidRDefault="0098214B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46B310" w14:textId="77777777" w:rsidR="0098214B" w:rsidRDefault="0098214B" w:rsidP="005A3B61">
            <w:r>
              <w:rPr>
                <w:sz w:val="16"/>
                <w:szCs w:val="16"/>
              </w:rPr>
              <w:t>CR for Rel-18 TS 38.101-2 on correction of the MPR rule for CA</w:t>
            </w:r>
          </w:p>
        </w:tc>
        <w:tc>
          <w:tcPr>
            <w:tcW w:w="517" w:type="dxa"/>
          </w:tcPr>
          <w:p w14:paraId="3A503EDC" w14:textId="77777777" w:rsidR="0098214B" w:rsidRDefault="0098214B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8853CA" w14:textId="77777777" w:rsidR="0098214B" w:rsidRDefault="0098214B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0034C5F" w14:textId="77777777" w:rsidR="0098214B" w:rsidRDefault="0098214B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9957FC6" w14:textId="77777777" w:rsidR="0098214B" w:rsidRDefault="0098214B" w:rsidP="005A3B61">
            <w:r>
              <w:rPr>
                <w:sz w:val="16"/>
                <w:szCs w:val="16"/>
              </w:rPr>
              <w:t>R4-2407916</w:t>
            </w:r>
          </w:p>
        </w:tc>
        <w:tc>
          <w:tcPr>
            <w:tcW w:w="1597" w:type="dxa"/>
          </w:tcPr>
          <w:p w14:paraId="2753AFAA" w14:textId="77777777" w:rsidR="0098214B" w:rsidRDefault="0098214B" w:rsidP="005A3B61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5086D357" w14:textId="77777777" w:rsidR="0098214B" w:rsidRDefault="0098214B" w:rsidP="005A3B61">
            <w:r>
              <w:rPr>
                <w:sz w:val="16"/>
                <w:szCs w:val="16"/>
              </w:rPr>
              <w:t>NR_RF_FR2_req_Ph3-Core</w:t>
            </w:r>
          </w:p>
        </w:tc>
        <w:tc>
          <w:tcPr>
            <w:tcW w:w="2323" w:type="dxa"/>
          </w:tcPr>
          <w:p w14:paraId="5F668E7D" w14:textId="77777777" w:rsidR="0098214B" w:rsidRDefault="0098214B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754219" w14:textId="77777777" w:rsidR="0098214B" w:rsidRDefault="0098214B" w:rsidP="005A3B61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98214B" w14:paraId="0BA18B4A" w14:textId="77777777" w:rsidTr="005A3B61">
        <w:tc>
          <w:tcPr>
            <w:tcW w:w="879" w:type="dxa"/>
          </w:tcPr>
          <w:p w14:paraId="7565EAD9" w14:textId="77777777" w:rsidR="0098214B" w:rsidRDefault="0098214B" w:rsidP="005A3B61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1EF8190" w14:textId="77777777" w:rsidR="0098214B" w:rsidRDefault="0098214B" w:rsidP="005A3B61">
            <w:r>
              <w:rPr>
                <w:sz w:val="16"/>
                <w:szCs w:val="16"/>
              </w:rPr>
              <w:t>0581</w:t>
            </w:r>
          </w:p>
        </w:tc>
        <w:tc>
          <w:tcPr>
            <w:tcW w:w="517" w:type="dxa"/>
          </w:tcPr>
          <w:p w14:paraId="3C4A5F88" w14:textId="77777777" w:rsidR="0098214B" w:rsidRDefault="0098214B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3FC5AB" w14:textId="77777777" w:rsidR="0098214B" w:rsidRDefault="0098214B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8EDBC2" w14:textId="77777777" w:rsidR="0098214B" w:rsidRDefault="0098214B" w:rsidP="005A3B61">
            <w:r>
              <w:rPr>
                <w:sz w:val="16"/>
                <w:szCs w:val="16"/>
              </w:rPr>
              <w:t>[TEI] Re-inclusion of Channel Model Parameters for FR2 (Demodulation, Rel-18))</w:t>
            </w:r>
          </w:p>
        </w:tc>
        <w:tc>
          <w:tcPr>
            <w:tcW w:w="517" w:type="dxa"/>
          </w:tcPr>
          <w:p w14:paraId="54916283" w14:textId="77777777" w:rsidR="0098214B" w:rsidRDefault="0098214B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7D2EE7" w14:textId="77777777" w:rsidR="0098214B" w:rsidRDefault="0098214B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57D42AA" w14:textId="77777777" w:rsidR="0098214B" w:rsidRDefault="0098214B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1733911" w14:textId="77777777" w:rsidR="0098214B" w:rsidRDefault="0098214B" w:rsidP="005A3B61">
            <w:r>
              <w:rPr>
                <w:sz w:val="16"/>
                <w:szCs w:val="16"/>
              </w:rPr>
              <w:t>R4-2407441</w:t>
            </w:r>
          </w:p>
        </w:tc>
        <w:tc>
          <w:tcPr>
            <w:tcW w:w="1597" w:type="dxa"/>
          </w:tcPr>
          <w:p w14:paraId="4C611BB0" w14:textId="77777777" w:rsidR="0098214B" w:rsidRDefault="0098214B" w:rsidP="005A3B61">
            <w:r>
              <w:rPr>
                <w:sz w:val="16"/>
                <w:szCs w:val="16"/>
              </w:rPr>
              <w:t>Nokia, Ericsson, ZTE</w:t>
            </w:r>
          </w:p>
        </w:tc>
        <w:tc>
          <w:tcPr>
            <w:tcW w:w="1122" w:type="dxa"/>
          </w:tcPr>
          <w:p w14:paraId="447018F6" w14:textId="77777777" w:rsidR="0098214B" w:rsidRDefault="0098214B" w:rsidP="005A3B61">
            <w:r>
              <w:rPr>
                <w:sz w:val="16"/>
                <w:szCs w:val="16"/>
              </w:rPr>
              <w:t>NR_RF_FR2_req_Ph3</w:t>
            </w:r>
          </w:p>
        </w:tc>
        <w:tc>
          <w:tcPr>
            <w:tcW w:w="2323" w:type="dxa"/>
          </w:tcPr>
          <w:p w14:paraId="1B7A7008" w14:textId="77777777" w:rsidR="0098214B" w:rsidRDefault="0098214B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28B481" w14:textId="77777777" w:rsidR="0098214B" w:rsidRDefault="0098214B" w:rsidP="005A3B61">
            <w:pPr>
              <w:rPr>
                <w:sz w:val="16"/>
                <w:szCs w:val="16"/>
              </w:rPr>
            </w:pPr>
          </w:p>
        </w:tc>
      </w:tr>
    </w:tbl>
    <w:p w14:paraId="18286163" w14:textId="77777777" w:rsidR="00C13D06" w:rsidRDefault="00C13D06" w:rsidP="00C13D06"/>
    <w:p w14:paraId="602CE469" w14:textId="77777777" w:rsidR="00C13D06" w:rsidRDefault="00C13D06" w:rsidP="00C13D06"/>
    <w:p w14:paraId="35437AFE" w14:textId="7ADA5A3A" w:rsidR="00C13D06" w:rsidRDefault="00934442" w:rsidP="00C13D06">
      <w:pPr>
        <w:pStyle w:val="Heading2"/>
        <w:rPr>
          <w:rFonts w:cs="Arial"/>
          <w:noProof/>
        </w:rPr>
      </w:pPr>
      <w:r w:rsidRPr="00934442">
        <w:rPr>
          <w:noProof/>
        </w:rPr>
        <w:t>RP-241480</w:t>
      </w:r>
    </w:p>
    <w:p w14:paraId="78D23CDC" w14:textId="108DF324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934442" w:rsidRPr="00934442">
        <w:rPr>
          <w:rFonts w:ascii="Arial" w:hAnsi="Arial" w:cs="Arial"/>
          <w:b/>
          <w:bCs/>
          <w:sz w:val="18"/>
          <w:szCs w:val="18"/>
        </w:rPr>
        <w:t>RAN4 CRs to Closed REL-18 NR or NR+LTE WIs – Batch 18</w:t>
      </w:r>
    </w:p>
    <w:p w14:paraId="3475B4EA" w14:textId="599F6251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934442">
        <w:rPr>
          <w:rFonts w:ascii="Arial" w:hAnsi="Arial" w:cs="Arial"/>
          <w:b/>
          <w:bCs/>
        </w:rPr>
        <w:t>4.5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E2559" w:rsidRPr="004E535C" w14:paraId="63E5F0E0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160010E" w14:textId="77777777" w:rsidR="008E2559" w:rsidRPr="00BF1EB6" w:rsidRDefault="008E255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151C26" w14:textId="77777777" w:rsidR="008E2559" w:rsidRPr="00BF1EB6" w:rsidRDefault="008E255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E5C222" w14:textId="77777777" w:rsidR="008E2559" w:rsidRPr="00BF1EB6" w:rsidRDefault="008E255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557FF9" w14:textId="77777777" w:rsidR="008E2559" w:rsidRPr="00BF1EB6" w:rsidRDefault="008E255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B1B4354" w14:textId="77777777" w:rsidR="008E2559" w:rsidRPr="00BF1EB6" w:rsidRDefault="008E255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F2DF7B" w14:textId="77777777" w:rsidR="008E2559" w:rsidRPr="00BF1EB6" w:rsidRDefault="008E255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745616" w14:textId="77777777" w:rsidR="008E2559" w:rsidRPr="00BF1EB6" w:rsidRDefault="008E255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117731F" w14:textId="77777777" w:rsidR="008E2559" w:rsidRPr="00BF1EB6" w:rsidRDefault="008E255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A819AA" w14:textId="77777777" w:rsidR="008E2559" w:rsidRPr="00BF1EB6" w:rsidRDefault="008E255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AED91CE" w14:textId="77777777" w:rsidR="008E2559" w:rsidRPr="00BF1EB6" w:rsidRDefault="008E255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6FF8BBE" w14:textId="77777777" w:rsidR="008E2559" w:rsidRPr="00BF1EB6" w:rsidRDefault="008E255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4A0ADE6" w14:textId="77777777" w:rsidR="008E2559" w:rsidRPr="00BF1EB6" w:rsidRDefault="008E255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3C1B08" w14:textId="77777777" w:rsidR="008E2559" w:rsidRPr="00BF1EB6" w:rsidRDefault="008E2559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E2559" w14:paraId="272245A1" w14:textId="77777777" w:rsidTr="005A3B61">
        <w:tc>
          <w:tcPr>
            <w:tcW w:w="879" w:type="dxa"/>
          </w:tcPr>
          <w:p w14:paraId="07569BAB" w14:textId="77777777" w:rsidR="008E2559" w:rsidRDefault="008E2559" w:rsidP="005A3B61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9E9DE1" w14:textId="77777777" w:rsidR="008E2559" w:rsidRDefault="008E2559" w:rsidP="005A3B61">
            <w:r>
              <w:rPr>
                <w:sz w:val="16"/>
                <w:szCs w:val="16"/>
              </w:rPr>
              <w:t>4593</w:t>
            </w:r>
          </w:p>
        </w:tc>
        <w:tc>
          <w:tcPr>
            <w:tcW w:w="517" w:type="dxa"/>
          </w:tcPr>
          <w:p w14:paraId="001B8168" w14:textId="77777777" w:rsidR="008E2559" w:rsidRDefault="008E2559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401CE4" w14:textId="77777777" w:rsidR="008E2559" w:rsidRDefault="008E2559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A133D1" w14:textId="77777777" w:rsidR="008E2559" w:rsidRDefault="008E2559" w:rsidP="005A3B61">
            <w:r>
              <w:rPr>
                <w:sz w:val="16"/>
                <w:szCs w:val="16"/>
              </w:rPr>
              <w:t>Big CR to TS 38.133 on core requirement maintenance for NR FR2 multi-Rx chain DL reception</w:t>
            </w:r>
          </w:p>
        </w:tc>
        <w:tc>
          <w:tcPr>
            <w:tcW w:w="517" w:type="dxa"/>
          </w:tcPr>
          <w:p w14:paraId="6B4DAABF" w14:textId="77777777" w:rsidR="008E2559" w:rsidRDefault="008E2559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9C48B7" w14:textId="77777777" w:rsidR="008E2559" w:rsidRDefault="008E2559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F9E5A8B" w14:textId="77777777" w:rsidR="008E2559" w:rsidRDefault="008E2559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904339A" w14:textId="77777777" w:rsidR="008E2559" w:rsidRDefault="008E2559" w:rsidP="005A3B61">
            <w:r>
              <w:rPr>
                <w:sz w:val="16"/>
                <w:szCs w:val="16"/>
              </w:rPr>
              <w:t>R4-2410212</w:t>
            </w:r>
          </w:p>
        </w:tc>
        <w:tc>
          <w:tcPr>
            <w:tcW w:w="1597" w:type="dxa"/>
          </w:tcPr>
          <w:p w14:paraId="413C821F" w14:textId="77777777" w:rsidR="008E2559" w:rsidRDefault="008E2559" w:rsidP="005A3B61">
            <w:r>
              <w:rPr>
                <w:sz w:val="16"/>
                <w:szCs w:val="16"/>
              </w:rPr>
              <w:t>Ericsson, Vivo</w:t>
            </w:r>
          </w:p>
        </w:tc>
        <w:tc>
          <w:tcPr>
            <w:tcW w:w="1122" w:type="dxa"/>
          </w:tcPr>
          <w:p w14:paraId="4958BDAC" w14:textId="77777777" w:rsidR="008E2559" w:rsidRDefault="008E2559" w:rsidP="005A3B61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6C71443A" w14:textId="77777777" w:rsidR="008E2559" w:rsidRDefault="008E2559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534F9E" w14:textId="77777777" w:rsidR="008E2559" w:rsidRDefault="008E2559" w:rsidP="005A3B61">
            <w:pPr>
              <w:rPr>
                <w:sz w:val="16"/>
                <w:szCs w:val="16"/>
              </w:rPr>
            </w:pPr>
          </w:p>
        </w:tc>
      </w:tr>
    </w:tbl>
    <w:p w14:paraId="22AA4B8D" w14:textId="77777777" w:rsidR="00C13D06" w:rsidRDefault="00C13D06" w:rsidP="00C13D06"/>
    <w:p w14:paraId="7A213231" w14:textId="77777777" w:rsidR="00C13D06" w:rsidRDefault="00C13D06" w:rsidP="00C13D06"/>
    <w:p w14:paraId="668F7710" w14:textId="72DA09C3" w:rsidR="00C13D06" w:rsidRDefault="0022573F" w:rsidP="00C13D06">
      <w:pPr>
        <w:pStyle w:val="Heading2"/>
        <w:rPr>
          <w:rFonts w:cs="Arial"/>
          <w:noProof/>
        </w:rPr>
      </w:pPr>
      <w:r w:rsidRPr="0022573F">
        <w:rPr>
          <w:noProof/>
        </w:rPr>
        <w:t>RP-241481</w:t>
      </w:r>
    </w:p>
    <w:p w14:paraId="28D784FE" w14:textId="0022D7CF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2573F" w:rsidRPr="0022573F">
        <w:rPr>
          <w:rFonts w:ascii="Arial" w:hAnsi="Arial" w:cs="Arial"/>
          <w:b/>
          <w:bCs/>
          <w:sz w:val="18"/>
          <w:szCs w:val="18"/>
        </w:rPr>
        <w:t>RAN4 CRs to Closed REL-18 NR or NR+LTE WIs – Batch 19</w:t>
      </w:r>
    </w:p>
    <w:p w14:paraId="6F15D87E" w14:textId="496BFC74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22573F">
        <w:rPr>
          <w:rFonts w:ascii="Arial" w:hAnsi="Arial" w:cs="Arial"/>
          <w:b/>
          <w:bCs/>
        </w:rPr>
        <w:t>4.6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167A1" w:rsidRPr="004E535C" w14:paraId="378831C1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CEB9CB0" w14:textId="77777777" w:rsidR="00D167A1" w:rsidRPr="00BF1EB6" w:rsidRDefault="00D167A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E6C868" w14:textId="77777777" w:rsidR="00D167A1" w:rsidRPr="00BF1EB6" w:rsidRDefault="00D167A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A307A9" w14:textId="77777777" w:rsidR="00D167A1" w:rsidRPr="00BF1EB6" w:rsidRDefault="00D167A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69BBFA" w14:textId="77777777" w:rsidR="00D167A1" w:rsidRPr="00BF1EB6" w:rsidRDefault="00D167A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15D6100" w14:textId="77777777" w:rsidR="00D167A1" w:rsidRPr="00BF1EB6" w:rsidRDefault="00D167A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5F2E85" w14:textId="77777777" w:rsidR="00D167A1" w:rsidRPr="00BF1EB6" w:rsidRDefault="00D167A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885EEA" w14:textId="77777777" w:rsidR="00D167A1" w:rsidRPr="00BF1EB6" w:rsidRDefault="00D167A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6ADEC21" w14:textId="77777777" w:rsidR="00D167A1" w:rsidRPr="00BF1EB6" w:rsidRDefault="00D167A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48A5E0" w14:textId="77777777" w:rsidR="00D167A1" w:rsidRPr="00BF1EB6" w:rsidRDefault="00D167A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3104DD4" w14:textId="77777777" w:rsidR="00D167A1" w:rsidRPr="00BF1EB6" w:rsidRDefault="00D167A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86947C" w14:textId="77777777" w:rsidR="00D167A1" w:rsidRPr="00BF1EB6" w:rsidRDefault="00D167A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CFB240D" w14:textId="77777777" w:rsidR="00D167A1" w:rsidRPr="00BF1EB6" w:rsidRDefault="00D167A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9A2D9BE" w14:textId="77777777" w:rsidR="00D167A1" w:rsidRPr="00BF1EB6" w:rsidRDefault="00D167A1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167A1" w14:paraId="73969083" w14:textId="77777777" w:rsidTr="005A3B61">
        <w:tc>
          <w:tcPr>
            <w:tcW w:w="879" w:type="dxa"/>
          </w:tcPr>
          <w:p w14:paraId="7EE989E2" w14:textId="77777777" w:rsidR="00D167A1" w:rsidRDefault="00D167A1" w:rsidP="005A3B61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5B9BF6" w14:textId="77777777" w:rsidR="00D167A1" w:rsidRDefault="00D167A1" w:rsidP="005A3B61">
            <w:r>
              <w:rPr>
                <w:sz w:val="16"/>
                <w:szCs w:val="16"/>
              </w:rPr>
              <w:t>4343</w:t>
            </w:r>
          </w:p>
        </w:tc>
        <w:tc>
          <w:tcPr>
            <w:tcW w:w="517" w:type="dxa"/>
          </w:tcPr>
          <w:p w14:paraId="357B05C2" w14:textId="77777777" w:rsidR="00D167A1" w:rsidRDefault="00D167A1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98B1B4" w14:textId="77777777" w:rsidR="00D167A1" w:rsidRDefault="00D167A1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E61225" w14:textId="77777777" w:rsidR="00D167A1" w:rsidRDefault="00D167A1" w:rsidP="005A3B61">
            <w:r>
              <w:rPr>
                <w:sz w:val="16"/>
                <w:szCs w:val="16"/>
              </w:rPr>
              <w:t>Big CR to TS 38.133 on core requirement maintenance for Even Further RRM enhancemen for NR and MR-DC</w:t>
            </w:r>
          </w:p>
        </w:tc>
        <w:tc>
          <w:tcPr>
            <w:tcW w:w="517" w:type="dxa"/>
          </w:tcPr>
          <w:p w14:paraId="0452E16C" w14:textId="77777777" w:rsidR="00D167A1" w:rsidRDefault="00D167A1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9EA6C0" w14:textId="77777777" w:rsidR="00D167A1" w:rsidRDefault="00D167A1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3700EA2" w14:textId="77777777" w:rsidR="00D167A1" w:rsidRDefault="00D167A1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CEE327E" w14:textId="77777777" w:rsidR="00D167A1" w:rsidRDefault="00D167A1" w:rsidP="005A3B61">
            <w:r>
              <w:rPr>
                <w:sz w:val="16"/>
                <w:szCs w:val="16"/>
              </w:rPr>
              <w:t>R4-2410397</w:t>
            </w:r>
          </w:p>
        </w:tc>
        <w:tc>
          <w:tcPr>
            <w:tcW w:w="1597" w:type="dxa"/>
          </w:tcPr>
          <w:p w14:paraId="0913FD38" w14:textId="77777777" w:rsidR="00D167A1" w:rsidRDefault="00D167A1" w:rsidP="005A3B61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EE6011E" w14:textId="77777777" w:rsidR="00D167A1" w:rsidRDefault="00D167A1" w:rsidP="005A3B61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38C5C972" w14:textId="77777777" w:rsidR="00D167A1" w:rsidRDefault="00D167A1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CDE352" w14:textId="77777777" w:rsidR="00D167A1" w:rsidRDefault="00D167A1" w:rsidP="005A3B61">
            <w:pPr>
              <w:rPr>
                <w:sz w:val="16"/>
                <w:szCs w:val="16"/>
              </w:rPr>
            </w:pPr>
          </w:p>
        </w:tc>
      </w:tr>
    </w:tbl>
    <w:p w14:paraId="341F39E8" w14:textId="77777777" w:rsidR="00C13D06" w:rsidRDefault="00C13D06" w:rsidP="00C13D06"/>
    <w:p w14:paraId="2CFD54EC" w14:textId="77777777" w:rsidR="00C13D06" w:rsidRDefault="00C13D06" w:rsidP="00C13D06"/>
    <w:p w14:paraId="0DAF9AD5" w14:textId="2E273718" w:rsidR="00C13D06" w:rsidRDefault="0022573F" w:rsidP="00C13D06">
      <w:pPr>
        <w:pStyle w:val="Heading2"/>
        <w:rPr>
          <w:rFonts w:cs="Arial"/>
          <w:noProof/>
        </w:rPr>
      </w:pPr>
      <w:r w:rsidRPr="0022573F">
        <w:rPr>
          <w:noProof/>
        </w:rPr>
        <w:t>RP-241482</w:t>
      </w:r>
    </w:p>
    <w:p w14:paraId="24D3A097" w14:textId="0D95A850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2573F" w:rsidRPr="0022573F">
        <w:rPr>
          <w:rFonts w:ascii="Arial" w:hAnsi="Arial" w:cs="Arial"/>
          <w:b/>
          <w:bCs/>
          <w:sz w:val="18"/>
          <w:szCs w:val="18"/>
        </w:rPr>
        <w:t>RAN4 CRs to Closed REL-18 NR or NR+LTE WIs – Batch 20</w:t>
      </w:r>
    </w:p>
    <w:p w14:paraId="65C49812" w14:textId="2F74DB76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22573F">
        <w:rPr>
          <w:rFonts w:ascii="Arial" w:hAnsi="Arial" w:cs="Arial"/>
          <w:b/>
          <w:bCs/>
        </w:rPr>
        <w:t>4.7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E1163" w:rsidRPr="004E535C" w14:paraId="51A62BCC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A4E0D5C" w14:textId="77777777" w:rsidR="006E1163" w:rsidRPr="00BF1EB6" w:rsidRDefault="006E11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6376B7" w14:textId="77777777" w:rsidR="006E1163" w:rsidRPr="00BF1EB6" w:rsidRDefault="006E11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CDFA5C" w14:textId="77777777" w:rsidR="006E1163" w:rsidRPr="00BF1EB6" w:rsidRDefault="006E11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0A77E3" w14:textId="77777777" w:rsidR="006E1163" w:rsidRPr="00BF1EB6" w:rsidRDefault="006E11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EA5F87C" w14:textId="77777777" w:rsidR="006E1163" w:rsidRPr="00BF1EB6" w:rsidRDefault="006E11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3A8FA7" w14:textId="77777777" w:rsidR="006E1163" w:rsidRPr="00BF1EB6" w:rsidRDefault="006E11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A5D501" w14:textId="77777777" w:rsidR="006E1163" w:rsidRPr="00BF1EB6" w:rsidRDefault="006E11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1E97151" w14:textId="77777777" w:rsidR="006E1163" w:rsidRPr="00BF1EB6" w:rsidRDefault="006E11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ACDDE8" w14:textId="77777777" w:rsidR="006E1163" w:rsidRPr="00BF1EB6" w:rsidRDefault="006E11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9C9F0F0" w14:textId="77777777" w:rsidR="006E1163" w:rsidRPr="00BF1EB6" w:rsidRDefault="006E11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2D0811" w14:textId="77777777" w:rsidR="006E1163" w:rsidRPr="00BF1EB6" w:rsidRDefault="006E11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19B6F0F" w14:textId="77777777" w:rsidR="006E1163" w:rsidRPr="00BF1EB6" w:rsidRDefault="006E11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3006817" w14:textId="77777777" w:rsidR="006E1163" w:rsidRPr="00BF1EB6" w:rsidRDefault="006E1163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E1163" w14:paraId="32090A16" w14:textId="77777777" w:rsidTr="005A3B61">
        <w:tc>
          <w:tcPr>
            <w:tcW w:w="879" w:type="dxa"/>
          </w:tcPr>
          <w:p w14:paraId="6EEB0B19" w14:textId="77777777" w:rsidR="006E1163" w:rsidRDefault="006E1163" w:rsidP="005A3B61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A159DB1" w14:textId="77777777" w:rsidR="006E1163" w:rsidRDefault="006E1163" w:rsidP="005A3B61">
            <w:r>
              <w:rPr>
                <w:sz w:val="16"/>
                <w:szCs w:val="16"/>
              </w:rPr>
              <w:t>7327</w:t>
            </w:r>
          </w:p>
        </w:tc>
        <w:tc>
          <w:tcPr>
            <w:tcW w:w="517" w:type="dxa"/>
          </w:tcPr>
          <w:p w14:paraId="3A4F6073" w14:textId="77777777" w:rsidR="006E1163" w:rsidRDefault="006E1163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33EAC1" w14:textId="77777777" w:rsidR="006E1163" w:rsidRDefault="006E1163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C1B2D2" w14:textId="77777777" w:rsidR="006E1163" w:rsidRDefault="006E1163" w:rsidP="005A3B61">
            <w:r>
              <w:rPr>
                <w:sz w:val="16"/>
                <w:szCs w:val="16"/>
              </w:rPr>
              <w:t>Big CR to TS 36.133 on core requirement maintenance for R18 NR and MR-DC measurement gaps and measurements without gaps</w:t>
            </w:r>
          </w:p>
        </w:tc>
        <w:tc>
          <w:tcPr>
            <w:tcW w:w="517" w:type="dxa"/>
          </w:tcPr>
          <w:p w14:paraId="5DF611C8" w14:textId="77777777" w:rsidR="006E1163" w:rsidRDefault="006E1163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150A49" w14:textId="77777777" w:rsidR="006E1163" w:rsidRDefault="006E1163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6386A2F" w14:textId="77777777" w:rsidR="006E1163" w:rsidRDefault="006E1163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D4E7AD7" w14:textId="77777777" w:rsidR="006E1163" w:rsidRDefault="006E1163" w:rsidP="005A3B61">
            <w:r>
              <w:rPr>
                <w:sz w:val="16"/>
                <w:szCs w:val="16"/>
              </w:rPr>
              <w:t>R4-2410439</w:t>
            </w:r>
          </w:p>
        </w:tc>
        <w:tc>
          <w:tcPr>
            <w:tcW w:w="1597" w:type="dxa"/>
          </w:tcPr>
          <w:p w14:paraId="76CB8E5A" w14:textId="77777777" w:rsidR="006E1163" w:rsidRDefault="006E1163" w:rsidP="005A3B61">
            <w:r>
              <w:rPr>
                <w:sz w:val="16"/>
                <w:szCs w:val="16"/>
              </w:rPr>
              <w:t>MediaTek, Intel</w:t>
            </w:r>
          </w:p>
        </w:tc>
        <w:tc>
          <w:tcPr>
            <w:tcW w:w="1122" w:type="dxa"/>
          </w:tcPr>
          <w:p w14:paraId="7A210376" w14:textId="77777777" w:rsidR="006E1163" w:rsidRDefault="006E1163" w:rsidP="005A3B61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5F8EADF1" w14:textId="77777777" w:rsidR="006E1163" w:rsidRDefault="006E1163" w:rsidP="005A3B61">
            <w:r>
              <w:rPr>
                <w:sz w:val="16"/>
                <w:szCs w:val="16"/>
              </w:rPr>
              <w:t>7.8.2.22</w:t>
            </w:r>
          </w:p>
        </w:tc>
        <w:tc>
          <w:tcPr>
            <w:tcW w:w="998" w:type="dxa"/>
          </w:tcPr>
          <w:p w14:paraId="7FB3DBED" w14:textId="77777777" w:rsidR="006E1163" w:rsidRDefault="006E1163" w:rsidP="005A3B61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E1163" w14:paraId="3EFA34DA" w14:textId="77777777" w:rsidTr="005A3B61">
        <w:tc>
          <w:tcPr>
            <w:tcW w:w="879" w:type="dxa"/>
          </w:tcPr>
          <w:p w14:paraId="1FD4B28E" w14:textId="77777777" w:rsidR="006E1163" w:rsidRDefault="006E1163" w:rsidP="005A3B61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D2ACC8" w14:textId="77777777" w:rsidR="006E1163" w:rsidRDefault="006E1163" w:rsidP="005A3B61">
            <w:r>
              <w:rPr>
                <w:sz w:val="16"/>
                <w:szCs w:val="16"/>
              </w:rPr>
              <w:t>4607</w:t>
            </w:r>
          </w:p>
        </w:tc>
        <w:tc>
          <w:tcPr>
            <w:tcW w:w="517" w:type="dxa"/>
          </w:tcPr>
          <w:p w14:paraId="563B3B2A" w14:textId="77777777" w:rsidR="006E1163" w:rsidRDefault="006E1163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59912D" w14:textId="77777777" w:rsidR="006E1163" w:rsidRDefault="006E1163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2339CC" w14:textId="77777777" w:rsidR="006E1163" w:rsidRDefault="006E1163" w:rsidP="005A3B61">
            <w:r>
              <w:rPr>
                <w:sz w:val="16"/>
                <w:szCs w:val="16"/>
              </w:rPr>
              <w:t>Big CR to TS 38.133 on core requirement maintenance for R18 NR and MR-DC measurement gaps and measurements without gaps</w:t>
            </w:r>
          </w:p>
        </w:tc>
        <w:tc>
          <w:tcPr>
            <w:tcW w:w="517" w:type="dxa"/>
          </w:tcPr>
          <w:p w14:paraId="2E6D27C5" w14:textId="77777777" w:rsidR="006E1163" w:rsidRDefault="006E1163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9B702F" w14:textId="77777777" w:rsidR="006E1163" w:rsidRDefault="006E1163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22B76B7" w14:textId="77777777" w:rsidR="006E1163" w:rsidRDefault="006E1163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8763ACC" w14:textId="77777777" w:rsidR="006E1163" w:rsidRDefault="006E1163" w:rsidP="005A3B61">
            <w:r>
              <w:rPr>
                <w:sz w:val="16"/>
                <w:szCs w:val="16"/>
              </w:rPr>
              <w:t>R4-2410374</w:t>
            </w:r>
          </w:p>
        </w:tc>
        <w:tc>
          <w:tcPr>
            <w:tcW w:w="1597" w:type="dxa"/>
          </w:tcPr>
          <w:p w14:paraId="2ABA88AA" w14:textId="77777777" w:rsidR="006E1163" w:rsidRDefault="006E1163" w:rsidP="005A3B61">
            <w:r>
              <w:rPr>
                <w:sz w:val="16"/>
                <w:szCs w:val="16"/>
              </w:rPr>
              <w:t>MediaTek, Intel</w:t>
            </w:r>
          </w:p>
        </w:tc>
        <w:tc>
          <w:tcPr>
            <w:tcW w:w="1122" w:type="dxa"/>
          </w:tcPr>
          <w:p w14:paraId="5119B274" w14:textId="77777777" w:rsidR="006E1163" w:rsidRDefault="006E1163" w:rsidP="005A3B61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61DFFE08" w14:textId="77777777" w:rsidR="006E1163" w:rsidRDefault="006E1163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215657" w14:textId="77777777" w:rsidR="006E1163" w:rsidRDefault="006E1163" w:rsidP="005A3B61">
            <w:pPr>
              <w:rPr>
                <w:sz w:val="16"/>
                <w:szCs w:val="16"/>
              </w:rPr>
            </w:pPr>
          </w:p>
        </w:tc>
      </w:tr>
    </w:tbl>
    <w:p w14:paraId="420AD4DD" w14:textId="77777777" w:rsidR="00C13D06" w:rsidRDefault="00C13D06" w:rsidP="00C13D06"/>
    <w:p w14:paraId="3494F276" w14:textId="77777777" w:rsidR="00C13D06" w:rsidRDefault="00C13D06" w:rsidP="00C13D06"/>
    <w:p w14:paraId="66FABE11" w14:textId="61BEAF81" w:rsidR="00C13D06" w:rsidRDefault="005E06E2" w:rsidP="00C13D06">
      <w:pPr>
        <w:pStyle w:val="Heading2"/>
        <w:rPr>
          <w:rFonts w:cs="Arial"/>
          <w:noProof/>
        </w:rPr>
      </w:pPr>
      <w:r w:rsidRPr="005E06E2">
        <w:rPr>
          <w:noProof/>
        </w:rPr>
        <w:t>RP-241483</w:t>
      </w:r>
    </w:p>
    <w:p w14:paraId="3C5A7E39" w14:textId="6BF6A57E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E06E2" w:rsidRPr="005E06E2">
        <w:rPr>
          <w:rFonts w:ascii="Arial" w:hAnsi="Arial" w:cs="Arial"/>
          <w:b/>
          <w:bCs/>
          <w:sz w:val="18"/>
          <w:szCs w:val="18"/>
        </w:rPr>
        <w:t>RAN4 CRs to Closed REL-18 NR or NR+LTE WIs – Batch 21</w:t>
      </w:r>
    </w:p>
    <w:p w14:paraId="76A927B2" w14:textId="739B6974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5E06E2">
        <w:rPr>
          <w:rFonts w:ascii="Arial" w:hAnsi="Arial" w:cs="Arial"/>
          <w:b/>
          <w:bCs/>
        </w:rPr>
        <w:t>4.9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83322" w:rsidRPr="004E535C" w14:paraId="490D2CF4" w14:textId="77777777" w:rsidTr="005A3B6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7C81108" w14:textId="77777777" w:rsidR="00C83322" w:rsidRPr="00BF1EB6" w:rsidRDefault="00C8332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425804" w14:textId="77777777" w:rsidR="00C83322" w:rsidRPr="00BF1EB6" w:rsidRDefault="00C8332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3771E2" w14:textId="77777777" w:rsidR="00C83322" w:rsidRPr="00BF1EB6" w:rsidRDefault="00C8332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18E289" w14:textId="77777777" w:rsidR="00C83322" w:rsidRPr="00BF1EB6" w:rsidRDefault="00C8332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8B7904A" w14:textId="77777777" w:rsidR="00C83322" w:rsidRPr="00BF1EB6" w:rsidRDefault="00C8332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273DA7" w14:textId="77777777" w:rsidR="00C83322" w:rsidRPr="00BF1EB6" w:rsidRDefault="00C8332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74F02F" w14:textId="77777777" w:rsidR="00C83322" w:rsidRPr="00BF1EB6" w:rsidRDefault="00C8332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A2EFD9D" w14:textId="77777777" w:rsidR="00C83322" w:rsidRPr="00BF1EB6" w:rsidRDefault="00C8332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7C42EE6" w14:textId="77777777" w:rsidR="00C83322" w:rsidRPr="00BF1EB6" w:rsidRDefault="00C8332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48169A" w14:textId="77777777" w:rsidR="00C83322" w:rsidRPr="00BF1EB6" w:rsidRDefault="00C8332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98051D" w14:textId="77777777" w:rsidR="00C83322" w:rsidRPr="00BF1EB6" w:rsidRDefault="00C8332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08E40D" w14:textId="77777777" w:rsidR="00C83322" w:rsidRPr="00BF1EB6" w:rsidRDefault="00C8332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21C19B" w14:textId="77777777" w:rsidR="00C83322" w:rsidRPr="00BF1EB6" w:rsidRDefault="00C83322" w:rsidP="005A3B61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83322" w14:paraId="04F4C8E1" w14:textId="77777777" w:rsidTr="005A3B61">
        <w:tc>
          <w:tcPr>
            <w:tcW w:w="879" w:type="dxa"/>
          </w:tcPr>
          <w:p w14:paraId="198257B9" w14:textId="77777777" w:rsidR="00C83322" w:rsidRDefault="00C83322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86C07D5" w14:textId="77777777" w:rsidR="00C83322" w:rsidRDefault="00C83322" w:rsidP="005A3B61">
            <w:r>
              <w:rPr>
                <w:sz w:val="16"/>
                <w:szCs w:val="16"/>
              </w:rPr>
              <w:t>2218</w:t>
            </w:r>
          </w:p>
        </w:tc>
        <w:tc>
          <w:tcPr>
            <w:tcW w:w="517" w:type="dxa"/>
          </w:tcPr>
          <w:p w14:paraId="237555FD" w14:textId="77777777" w:rsidR="00C83322" w:rsidRDefault="00C83322" w:rsidP="005A3B6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7709C0E" w14:textId="77777777" w:rsidR="00C83322" w:rsidRDefault="00C8332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1FBA6C" w14:textId="77777777" w:rsidR="00C83322" w:rsidRDefault="00C83322" w:rsidP="005A3B61">
            <w:r>
              <w:rPr>
                <w:sz w:val="16"/>
                <w:szCs w:val="16"/>
              </w:rPr>
              <w:t>(NR_ATG-Core) CR for 38101-1 on ATG UE Tx Rfrequirement</w:t>
            </w:r>
          </w:p>
        </w:tc>
        <w:tc>
          <w:tcPr>
            <w:tcW w:w="517" w:type="dxa"/>
          </w:tcPr>
          <w:p w14:paraId="6A3FAC4E" w14:textId="77777777" w:rsidR="00C83322" w:rsidRDefault="00C83322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C21BD5" w14:textId="77777777" w:rsidR="00C83322" w:rsidRDefault="00C83322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CB278A5" w14:textId="77777777" w:rsidR="00C83322" w:rsidRDefault="00C8332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5CB299C" w14:textId="77777777" w:rsidR="00C83322" w:rsidRDefault="00C83322" w:rsidP="005A3B61">
            <w:r>
              <w:rPr>
                <w:sz w:val="16"/>
                <w:szCs w:val="16"/>
              </w:rPr>
              <w:t>R4-2410739</w:t>
            </w:r>
          </w:p>
        </w:tc>
        <w:tc>
          <w:tcPr>
            <w:tcW w:w="1597" w:type="dxa"/>
          </w:tcPr>
          <w:p w14:paraId="1E080D15" w14:textId="77777777" w:rsidR="00C83322" w:rsidRDefault="00C83322" w:rsidP="005A3B61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5EA9614" w14:textId="77777777" w:rsidR="00C83322" w:rsidRDefault="00C83322" w:rsidP="005A3B61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038C40A1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981F47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</w:tr>
      <w:tr w:rsidR="00C83322" w14:paraId="3E647761" w14:textId="77777777" w:rsidTr="005A3B61">
        <w:tc>
          <w:tcPr>
            <w:tcW w:w="879" w:type="dxa"/>
          </w:tcPr>
          <w:p w14:paraId="3DCB0A4C" w14:textId="77777777" w:rsidR="00C83322" w:rsidRDefault="00C83322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156E60B" w14:textId="77777777" w:rsidR="00C83322" w:rsidRDefault="00C83322" w:rsidP="005A3B61">
            <w:r>
              <w:rPr>
                <w:sz w:val="16"/>
                <w:szCs w:val="16"/>
              </w:rPr>
              <w:t>2228</w:t>
            </w:r>
          </w:p>
        </w:tc>
        <w:tc>
          <w:tcPr>
            <w:tcW w:w="517" w:type="dxa"/>
          </w:tcPr>
          <w:p w14:paraId="6DC40511" w14:textId="77777777" w:rsidR="00C83322" w:rsidRDefault="00C83322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034B8C" w14:textId="77777777" w:rsidR="00C83322" w:rsidRDefault="00C8332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7602C3" w14:textId="77777777" w:rsidR="00C83322" w:rsidRDefault="00C83322" w:rsidP="005A3B61">
            <w:r>
              <w:rPr>
                <w:sz w:val="16"/>
                <w:szCs w:val="16"/>
              </w:rPr>
              <w:t>Big CR of TS 38.101-1 for ATG</w:t>
            </w:r>
          </w:p>
        </w:tc>
        <w:tc>
          <w:tcPr>
            <w:tcW w:w="517" w:type="dxa"/>
          </w:tcPr>
          <w:p w14:paraId="1354E8EE" w14:textId="77777777" w:rsidR="00C83322" w:rsidRDefault="00C83322" w:rsidP="005A3B6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B78B021" w14:textId="77777777" w:rsidR="00C83322" w:rsidRDefault="00C83322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009A846" w14:textId="77777777" w:rsidR="00C83322" w:rsidRDefault="00C8332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D894771" w14:textId="77777777" w:rsidR="00C83322" w:rsidRDefault="00C83322" w:rsidP="005A3B61">
            <w:r>
              <w:rPr>
                <w:sz w:val="16"/>
                <w:szCs w:val="16"/>
              </w:rPr>
              <w:t>R4-2410743</w:t>
            </w:r>
          </w:p>
        </w:tc>
        <w:tc>
          <w:tcPr>
            <w:tcW w:w="1597" w:type="dxa"/>
          </w:tcPr>
          <w:p w14:paraId="068694DE" w14:textId="77777777" w:rsidR="00C83322" w:rsidRDefault="00C83322" w:rsidP="005A3B61"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122" w:type="dxa"/>
          </w:tcPr>
          <w:p w14:paraId="7409C1D1" w14:textId="77777777" w:rsidR="00C83322" w:rsidRDefault="00C83322" w:rsidP="005A3B61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355D5F78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2451D6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</w:tr>
      <w:tr w:rsidR="00C83322" w14:paraId="4406C84B" w14:textId="77777777" w:rsidTr="005A3B61">
        <w:tc>
          <w:tcPr>
            <w:tcW w:w="879" w:type="dxa"/>
          </w:tcPr>
          <w:p w14:paraId="2F4488A6" w14:textId="77777777" w:rsidR="00C83322" w:rsidRDefault="00C83322" w:rsidP="005A3B61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33B1BEC" w14:textId="77777777" w:rsidR="00C83322" w:rsidRDefault="00C83322" w:rsidP="005A3B61">
            <w:r>
              <w:rPr>
                <w:sz w:val="16"/>
                <w:szCs w:val="16"/>
              </w:rPr>
              <w:t>2266</w:t>
            </w:r>
          </w:p>
        </w:tc>
        <w:tc>
          <w:tcPr>
            <w:tcW w:w="517" w:type="dxa"/>
          </w:tcPr>
          <w:p w14:paraId="3DAB21D9" w14:textId="77777777" w:rsidR="00C83322" w:rsidRDefault="00C83322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3E5813" w14:textId="77777777" w:rsidR="00C83322" w:rsidRDefault="00C8332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C5AD5E" w14:textId="77777777" w:rsidR="00C83322" w:rsidRDefault="00C83322" w:rsidP="005A3B61">
            <w:r>
              <w:rPr>
                <w:sz w:val="16"/>
                <w:szCs w:val="16"/>
              </w:rPr>
              <w:t>CR on MOP and configured transmitted power for ATG UE</w:t>
            </w:r>
          </w:p>
        </w:tc>
        <w:tc>
          <w:tcPr>
            <w:tcW w:w="517" w:type="dxa"/>
          </w:tcPr>
          <w:p w14:paraId="1598A82C" w14:textId="77777777" w:rsidR="00C83322" w:rsidRDefault="00C83322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785C3B" w14:textId="77777777" w:rsidR="00C83322" w:rsidRDefault="00C83322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076F868" w14:textId="77777777" w:rsidR="00C83322" w:rsidRDefault="00C8332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F2497BA" w14:textId="77777777" w:rsidR="00C83322" w:rsidRDefault="00C83322" w:rsidP="005A3B61">
            <w:r>
              <w:rPr>
                <w:sz w:val="16"/>
                <w:szCs w:val="16"/>
              </w:rPr>
              <w:t>R4-2407979</w:t>
            </w:r>
          </w:p>
        </w:tc>
        <w:tc>
          <w:tcPr>
            <w:tcW w:w="1597" w:type="dxa"/>
          </w:tcPr>
          <w:p w14:paraId="39DDB4A1" w14:textId="77777777" w:rsidR="00C83322" w:rsidRDefault="00C83322" w:rsidP="005A3B61">
            <w:r>
              <w:rPr>
                <w:sz w:val="16"/>
                <w:szCs w:val="16"/>
              </w:rPr>
              <w:t>LG Electronics, Huawei</w:t>
            </w:r>
          </w:p>
        </w:tc>
        <w:tc>
          <w:tcPr>
            <w:tcW w:w="1122" w:type="dxa"/>
          </w:tcPr>
          <w:p w14:paraId="09675A49" w14:textId="77777777" w:rsidR="00C83322" w:rsidRDefault="00C83322" w:rsidP="005A3B61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5CFF552B" w14:textId="77777777" w:rsidR="00C83322" w:rsidRDefault="00C83322" w:rsidP="005A3B61">
            <w:r>
              <w:rPr>
                <w:sz w:val="16"/>
                <w:szCs w:val="16"/>
              </w:rPr>
              <w:t xml:space="preserve"> 6.2J.2</w:t>
            </w:r>
          </w:p>
        </w:tc>
        <w:tc>
          <w:tcPr>
            <w:tcW w:w="998" w:type="dxa"/>
          </w:tcPr>
          <w:p w14:paraId="4A734ABB" w14:textId="77777777" w:rsidR="00C83322" w:rsidRDefault="00C83322" w:rsidP="005A3B61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C83322" w14:paraId="5DE1B0F4" w14:textId="77777777" w:rsidTr="005A3B61">
        <w:tc>
          <w:tcPr>
            <w:tcW w:w="879" w:type="dxa"/>
          </w:tcPr>
          <w:p w14:paraId="533EAF59" w14:textId="77777777" w:rsidR="00C83322" w:rsidRDefault="00C83322" w:rsidP="005A3B61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26D9DBD3" w14:textId="77777777" w:rsidR="00C83322" w:rsidRDefault="00C83322" w:rsidP="005A3B61">
            <w:r>
              <w:rPr>
                <w:sz w:val="16"/>
                <w:szCs w:val="16"/>
              </w:rPr>
              <w:t>2336</w:t>
            </w:r>
          </w:p>
        </w:tc>
        <w:tc>
          <w:tcPr>
            <w:tcW w:w="517" w:type="dxa"/>
          </w:tcPr>
          <w:p w14:paraId="0ED2F61D" w14:textId="77777777" w:rsidR="00C83322" w:rsidRDefault="00C83322" w:rsidP="005A3B6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E385C73" w14:textId="77777777" w:rsidR="00C83322" w:rsidRDefault="00C8332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3F7E2B" w14:textId="77777777" w:rsidR="00C83322" w:rsidRDefault="00C83322" w:rsidP="005A3B61">
            <w:r>
              <w:rPr>
                <w:sz w:val="16"/>
                <w:szCs w:val="16"/>
              </w:rPr>
              <w:t>(NR_ATG-Core) CR for TS 38.101-1 to modify the note for ACS requirements 4dB below Pcmax</w:t>
            </w:r>
          </w:p>
        </w:tc>
        <w:tc>
          <w:tcPr>
            <w:tcW w:w="517" w:type="dxa"/>
          </w:tcPr>
          <w:p w14:paraId="15D82206" w14:textId="77777777" w:rsidR="00C83322" w:rsidRDefault="00C83322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9DF0F6" w14:textId="77777777" w:rsidR="00C83322" w:rsidRDefault="00C83322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931CA5D" w14:textId="77777777" w:rsidR="00C83322" w:rsidRDefault="00C8332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62CFFB7" w14:textId="77777777" w:rsidR="00C83322" w:rsidRDefault="00C83322" w:rsidP="005A3B61">
            <w:r>
              <w:rPr>
                <w:sz w:val="16"/>
                <w:szCs w:val="16"/>
              </w:rPr>
              <w:t>R4-2410731</w:t>
            </w:r>
          </w:p>
        </w:tc>
        <w:tc>
          <w:tcPr>
            <w:tcW w:w="1597" w:type="dxa"/>
          </w:tcPr>
          <w:p w14:paraId="175AF696" w14:textId="77777777" w:rsidR="00C83322" w:rsidRDefault="00C83322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7B28993" w14:textId="77777777" w:rsidR="00C83322" w:rsidRDefault="00C83322" w:rsidP="005A3B61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37547EE8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954E17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</w:tr>
      <w:tr w:rsidR="00C83322" w14:paraId="141C6F74" w14:textId="77777777" w:rsidTr="005A3B61">
        <w:tc>
          <w:tcPr>
            <w:tcW w:w="879" w:type="dxa"/>
          </w:tcPr>
          <w:p w14:paraId="364E705C" w14:textId="77777777" w:rsidR="00C83322" w:rsidRDefault="00C83322" w:rsidP="005A3B61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A394C97" w14:textId="77777777" w:rsidR="00C83322" w:rsidRDefault="00C83322" w:rsidP="005A3B61">
            <w:r>
              <w:rPr>
                <w:sz w:val="16"/>
                <w:szCs w:val="16"/>
              </w:rPr>
              <w:t>0513</w:t>
            </w:r>
          </w:p>
        </w:tc>
        <w:tc>
          <w:tcPr>
            <w:tcW w:w="517" w:type="dxa"/>
          </w:tcPr>
          <w:p w14:paraId="033C2E87" w14:textId="77777777" w:rsidR="00C83322" w:rsidRDefault="00C83322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D19349" w14:textId="77777777" w:rsidR="00C83322" w:rsidRDefault="00C8332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0C31BD" w14:textId="77777777" w:rsidR="00C83322" w:rsidRDefault="00C83322" w:rsidP="005A3B61">
            <w:r>
              <w:rPr>
                <w:sz w:val="16"/>
                <w:szCs w:val="16"/>
              </w:rPr>
              <w:t>[NR_ATG-Perf] Corrections related to ATG Applicability [R18][Cat.F]</w:t>
            </w:r>
          </w:p>
        </w:tc>
        <w:tc>
          <w:tcPr>
            <w:tcW w:w="517" w:type="dxa"/>
          </w:tcPr>
          <w:p w14:paraId="6BDCDE73" w14:textId="77777777" w:rsidR="00C83322" w:rsidRDefault="00C83322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4EC3DD" w14:textId="77777777" w:rsidR="00C83322" w:rsidRDefault="00C83322" w:rsidP="005A3B61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FBC9FEB" w14:textId="77777777" w:rsidR="00C83322" w:rsidRDefault="00C8332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24FE1C6" w14:textId="77777777" w:rsidR="00C83322" w:rsidRDefault="00C83322" w:rsidP="005A3B61">
            <w:r>
              <w:rPr>
                <w:sz w:val="16"/>
                <w:szCs w:val="16"/>
              </w:rPr>
              <w:t>R4-2407119</w:t>
            </w:r>
          </w:p>
        </w:tc>
        <w:tc>
          <w:tcPr>
            <w:tcW w:w="1597" w:type="dxa"/>
          </w:tcPr>
          <w:p w14:paraId="1D9535E2" w14:textId="77777777" w:rsidR="00C83322" w:rsidRDefault="00C83322" w:rsidP="005A3B61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040E77D" w14:textId="77777777" w:rsidR="00C83322" w:rsidRDefault="00C83322" w:rsidP="005A3B61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54FD455B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5A8E94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</w:tr>
      <w:tr w:rsidR="00C83322" w14:paraId="5E4E4D52" w14:textId="77777777" w:rsidTr="005A3B61">
        <w:tc>
          <w:tcPr>
            <w:tcW w:w="879" w:type="dxa"/>
          </w:tcPr>
          <w:p w14:paraId="21EC64A6" w14:textId="77777777" w:rsidR="00C83322" w:rsidRDefault="00C83322" w:rsidP="005A3B61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4DDEDEE" w14:textId="77777777" w:rsidR="00C83322" w:rsidRDefault="00C83322" w:rsidP="005A3B61">
            <w:r>
              <w:rPr>
                <w:sz w:val="16"/>
                <w:szCs w:val="16"/>
              </w:rPr>
              <w:t>0535</w:t>
            </w:r>
          </w:p>
        </w:tc>
        <w:tc>
          <w:tcPr>
            <w:tcW w:w="517" w:type="dxa"/>
          </w:tcPr>
          <w:p w14:paraId="50FD6AB9" w14:textId="77777777" w:rsidR="00C83322" w:rsidRDefault="00C83322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F41BF1" w14:textId="77777777" w:rsidR="00C83322" w:rsidRDefault="00C8332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E0B322" w14:textId="77777777" w:rsidR="00C83322" w:rsidRDefault="00C83322" w:rsidP="005A3B61">
            <w:r>
              <w:rPr>
                <w:sz w:val="16"/>
                <w:szCs w:val="16"/>
              </w:rPr>
              <w:t>CR to 38.101-4: Correction on the reference measurement channel for ATG requirements</w:t>
            </w:r>
          </w:p>
        </w:tc>
        <w:tc>
          <w:tcPr>
            <w:tcW w:w="517" w:type="dxa"/>
          </w:tcPr>
          <w:p w14:paraId="1E44FD3D" w14:textId="77777777" w:rsidR="00C83322" w:rsidRDefault="00C83322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B3D77D" w14:textId="77777777" w:rsidR="00C83322" w:rsidRDefault="00C83322" w:rsidP="005A3B61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95EB772" w14:textId="77777777" w:rsidR="00C83322" w:rsidRDefault="00C8332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1B04C82" w14:textId="77777777" w:rsidR="00C83322" w:rsidRDefault="00C83322" w:rsidP="005A3B61">
            <w:r>
              <w:rPr>
                <w:sz w:val="16"/>
                <w:szCs w:val="16"/>
              </w:rPr>
              <w:t>R4-2408737</w:t>
            </w:r>
          </w:p>
        </w:tc>
        <w:tc>
          <w:tcPr>
            <w:tcW w:w="1597" w:type="dxa"/>
          </w:tcPr>
          <w:p w14:paraId="5373E4A0" w14:textId="77777777" w:rsidR="00C83322" w:rsidRDefault="00C83322" w:rsidP="005A3B61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016C051" w14:textId="77777777" w:rsidR="00C83322" w:rsidRDefault="00C83322" w:rsidP="005A3B61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23DCB660" w14:textId="77777777" w:rsidR="00C83322" w:rsidRDefault="00C83322" w:rsidP="005A3B61">
            <w:r>
              <w:rPr>
                <w:sz w:val="16"/>
                <w:szCs w:val="16"/>
              </w:rPr>
              <w:t>A.3.2.2.2</w:t>
            </w:r>
          </w:p>
        </w:tc>
        <w:tc>
          <w:tcPr>
            <w:tcW w:w="998" w:type="dxa"/>
          </w:tcPr>
          <w:p w14:paraId="654D3745" w14:textId="77777777" w:rsidR="00C83322" w:rsidRDefault="00C83322" w:rsidP="005A3B61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C83322" w14:paraId="530839EF" w14:textId="77777777" w:rsidTr="005A3B61">
        <w:tc>
          <w:tcPr>
            <w:tcW w:w="879" w:type="dxa"/>
          </w:tcPr>
          <w:p w14:paraId="7CF93B45" w14:textId="77777777" w:rsidR="00C83322" w:rsidRDefault="00C83322" w:rsidP="005A3B61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063C945" w14:textId="77777777" w:rsidR="00C83322" w:rsidRDefault="00C83322" w:rsidP="005A3B61">
            <w:r>
              <w:rPr>
                <w:sz w:val="16"/>
                <w:szCs w:val="16"/>
              </w:rPr>
              <w:t>0539</w:t>
            </w:r>
          </w:p>
        </w:tc>
        <w:tc>
          <w:tcPr>
            <w:tcW w:w="517" w:type="dxa"/>
          </w:tcPr>
          <w:p w14:paraId="0F2D11A5" w14:textId="77777777" w:rsidR="00C83322" w:rsidRDefault="00C83322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0A958C" w14:textId="77777777" w:rsidR="00C83322" w:rsidRDefault="00C8332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180351" w14:textId="77777777" w:rsidR="00C83322" w:rsidRDefault="00C83322" w:rsidP="005A3B61">
            <w:r>
              <w:rPr>
                <w:sz w:val="16"/>
                <w:szCs w:val="16"/>
              </w:rPr>
              <w:t>[NR_ATG-Perf] CR on ATG PDSCH demodulation performance requirements (TS38.101-4, Rel-18)</w:t>
            </w:r>
          </w:p>
        </w:tc>
        <w:tc>
          <w:tcPr>
            <w:tcW w:w="517" w:type="dxa"/>
          </w:tcPr>
          <w:p w14:paraId="08441637" w14:textId="77777777" w:rsidR="00C83322" w:rsidRDefault="00C83322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150303" w14:textId="77777777" w:rsidR="00C83322" w:rsidRDefault="00C83322" w:rsidP="005A3B61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C216B6C" w14:textId="77777777" w:rsidR="00C83322" w:rsidRDefault="00C8332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922E633" w14:textId="77777777" w:rsidR="00C83322" w:rsidRDefault="00C83322" w:rsidP="005A3B61">
            <w:r>
              <w:rPr>
                <w:sz w:val="16"/>
                <w:szCs w:val="16"/>
              </w:rPr>
              <w:t>R4-2408954</w:t>
            </w:r>
          </w:p>
        </w:tc>
        <w:tc>
          <w:tcPr>
            <w:tcW w:w="1597" w:type="dxa"/>
          </w:tcPr>
          <w:p w14:paraId="7AE615CE" w14:textId="77777777" w:rsidR="00C83322" w:rsidRDefault="00C83322" w:rsidP="005A3B61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7DF7386" w14:textId="77777777" w:rsidR="00C83322" w:rsidRDefault="00C83322" w:rsidP="005A3B61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025FC6E8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5E62FC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</w:tr>
      <w:tr w:rsidR="00C83322" w14:paraId="6898D424" w14:textId="77777777" w:rsidTr="005A3B61">
        <w:tc>
          <w:tcPr>
            <w:tcW w:w="879" w:type="dxa"/>
          </w:tcPr>
          <w:p w14:paraId="7DA3753D" w14:textId="77777777" w:rsidR="00C83322" w:rsidRDefault="00C83322" w:rsidP="005A3B61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2D5A930" w14:textId="77777777" w:rsidR="00C83322" w:rsidRDefault="00C83322" w:rsidP="005A3B61">
            <w:r>
              <w:rPr>
                <w:sz w:val="16"/>
                <w:szCs w:val="16"/>
              </w:rPr>
              <w:t>0621</w:t>
            </w:r>
          </w:p>
        </w:tc>
        <w:tc>
          <w:tcPr>
            <w:tcW w:w="517" w:type="dxa"/>
          </w:tcPr>
          <w:p w14:paraId="59C84C03" w14:textId="77777777" w:rsidR="00C83322" w:rsidRDefault="00C83322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18E40F" w14:textId="77777777" w:rsidR="00C83322" w:rsidRDefault="00C8332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F2038A" w14:textId="77777777" w:rsidR="00C83322" w:rsidRDefault="00C83322" w:rsidP="005A3B61">
            <w:r>
              <w:rPr>
                <w:sz w:val="16"/>
                <w:szCs w:val="16"/>
              </w:rPr>
              <w:t>Clarify the CA requirements for ATG BS in R18</w:t>
            </w:r>
          </w:p>
        </w:tc>
        <w:tc>
          <w:tcPr>
            <w:tcW w:w="517" w:type="dxa"/>
          </w:tcPr>
          <w:p w14:paraId="547EBB25" w14:textId="77777777" w:rsidR="00C83322" w:rsidRDefault="00C83322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DE5794" w14:textId="77777777" w:rsidR="00C83322" w:rsidRDefault="00C83322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8D29A24" w14:textId="77777777" w:rsidR="00C83322" w:rsidRDefault="00C8332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2701498" w14:textId="77777777" w:rsidR="00C83322" w:rsidRDefault="00C83322" w:rsidP="005A3B61">
            <w:r>
              <w:rPr>
                <w:sz w:val="16"/>
                <w:szCs w:val="16"/>
              </w:rPr>
              <w:t>R4-2408372</w:t>
            </w:r>
          </w:p>
        </w:tc>
        <w:tc>
          <w:tcPr>
            <w:tcW w:w="1597" w:type="dxa"/>
          </w:tcPr>
          <w:p w14:paraId="00D2E9EF" w14:textId="77777777" w:rsidR="00C83322" w:rsidRDefault="00C83322" w:rsidP="005A3B61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66519B7" w14:textId="77777777" w:rsidR="00C83322" w:rsidRDefault="00C83322" w:rsidP="005A3B61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5F985B8B" w14:textId="77777777" w:rsidR="00C83322" w:rsidRDefault="00C83322" w:rsidP="005A3B61">
            <w:r>
              <w:rPr>
                <w:sz w:val="16"/>
                <w:szCs w:val="16"/>
              </w:rPr>
              <w:t>4.7</w:t>
            </w:r>
          </w:p>
        </w:tc>
        <w:tc>
          <w:tcPr>
            <w:tcW w:w="998" w:type="dxa"/>
          </w:tcPr>
          <w:p w14:paraId="72FCD589" w14:textId="77777777" w:rsidR="00C83322" w:rsidRDefault="00C83322" w:rsidP="005A3B61">
            <w:r>
              <w:rPr>
                <w:sz w:val="16"/>
                <w:szCs w:val="16"/>
              </w:rPr>
              <w:t xml:space="preserve">TS/TR ... CR ... ; 38.141-1; TS/TR ... CR ... </w:t>
            </w:r>
          </w:p>
        </w:tc>
      </w:tr>
      <w:tr w:rsidR="00C83322" w14:paraId="0EC577D8" w14:textId="77777777" w:rsidTr="005A3B61">
        <w:tc>
          <w:tcPr>
            <w:tcW w:w="879" w:type="dxa"/>
          </w:tcPr>
          <w:p w14:paraId="4A0F4E28" w14:textId="77777777" w:rsidR="00C83322" w:rsidRDefault="00C83322" w:rsidP="005A3B61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8362FA5" w14:textId="77777777" w:rsidR="00C83322" w:rsidRDefault="00C83322" w:rsidP="005A3B61">
            <w:r>
              <w:rPr>
                <w:sz w:val="16"/>
                <w:szCs w:val="16"/>
              </w:rPr>
              <w:t>0625</w:t>
            </w:r>
          </w:p>
        </w:tc>
        <w:tc>
          <w:tcPr>
            <w:tcW w:w="517" w:type="dxa"/>
          </w:tcPr>
          <w:p w14:paraId="61CEA1FC" w14:textId="77777777" w:rsidR="00C83322" w:rsidRDefault="00C83322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29209B" w14:textId="77777777" w:rsidR="00C83322" w:rsidRDefault="00C8332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D4AEE6" w14:textId="77777777" w:rsidR="00C83322" w:rsidRDefault="00C83322" w:rsidP="005A3B61">
            <w:r>
              <w:rPr>
                <w:sz w:val="16"/>
                <w:szCs w:val="16"/>
              </w:rPr>
              <w:t>[NR_ATG-Perf] CR on ATG PUSCH demodulation performance requirements and FRC definition (TS38.104, Rel-18)</w:t>
            </w:r>
          </w:p>
        </w:tc>
        <w:tc>
          <w:tcPr>
            <w:tcW w:w="517" w:type="dxa"/>
          </w:tcPr>
          <w:p w14:paraId="3546B088" w14:textId="77777777" w:rsidR="00C83322" w:rsidRDefault="00C83322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EF185C" w14:textId="77777777" w:rsidR="00C83322" w:rsidRDefault="00C83322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6868226" w14:textId="77777777" w:rsidR="00C83322" w:rsidRDefault="00C8332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13BC80A" w14:textId="77777777" w:rsidR="00C83322" w:rsidRDefault="00C83322" w:rsidP="005A3B61">
            <w:r>
              <w:rPr>
                <w:sz w:val="16"/>
                <w:szCs w:val="16"/>
              </w:rPr>
              <w:t>R4-2408955</w:t>
            </w:r>
          </w:p>
        </w:tc>
        <w:tc>
          <w:tcPr>
            <w:tcW w:w="1597" w:type="dxa"/>
          </w:tcPr>
          <w:p w14:paraId="4D761879" w14:textId="77777777" w:rsidR="00C83322" w:rsidRDefault="00C83322" w:rsidP="005A3B61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695C8ED" w14:textId="77777777" w:rsidR="00C83322" w:rsidRDefault="00C83322" w:rsidP="005A3B61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7B4A064F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E0F936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</w:tr>
      <w:tr w:rsidR="00C83322" w14:paraId="4D757583" w14:textId="77777777" w:rsidTr="005A3B61">
        <w:tc>
          <w:tcPr>
            <w:tcW w:w="879" w:type="dxa"/>
          </w:tcPr>
          <w:p w14:paraId="48934A2C" w14:textId="77777777" w:rsidR="00C83322" w:rsidRDefault="00C83322" w:rsidP="005A3B61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591565F" w14:textId="77777777" w:rsidR="00C83322" w:rsidRDefault="00C83322" w:rsidP="005A3B61">
            <w:r>
              <w:rPr>
                <w:sz w:val="16"/>
                <w:szCs w:val="16"/>
              </w:rPr>
              <w:t>4421</w:t>
            </w:r>
          </w:p>
        </w:tc>
        <w:tc>
          <w:tcPr>
            <w:tcW w:w="517" w:type="dxa"/>
          </w:tcPr>
          <w:p w14:paraId="43AB52ED" w14:textId="77777777" w:rsidR="00C83322" w:rsidRDefault="00C83322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9934D4" w14:textId="77777777" w:rsidR="00C83322" w:rsidRDefault="00C8332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8C5D9D" w14:textId="77777777" w:rsidR="00C83322" w:rsidRDefault="00C83322" w:rsidP="005A3B61">
            <w:r>
              <w:rPr>
                <w:sz w:val="16"/>
                <w:szCs w:val="16"/>
              </w:rPr>
              <w:t>Big CR to TS 38.133 Correction of core requirements for NR ATG</w:t>
            </w:r>
          </w:p>
        </w:tc>
        <w:tc>
          <w:tcPr>
            <w:tcW w:w="517" w:type="dxa"/>
          </w:tcPr>
          <w:p w14:paraId="01F03D82" w14:textId="77777777" w:rsidR="00C83322" w:rsidRDefault="00C83322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74663C" w14:textId="77777777" w:rsidR="00C83322" w:rsidRDefault="00C83322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4830CFA" w14:textId="77777777" w:rsidR="00C83322" w:rsidRDefault="00C8332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295A311" w14:textId="77777777" w:rsidR="00C83322" w:rsidRDefault="00C83322" w:rsidP="005A3B61">
            <w:r>
              <w:rPr>
                <w:sz w:val="16"/>
                <w:szCs w:val="16"/>
              </w:rPr>
              <w:t>R4-2410243</w:t>
            </w:r>
          </w:p>
        </w:tc>
        <w:tc>
          <w:tcPr>
            <w:tcW w:w="1597" w:type="dxa"/>
          </w:tcPr>
          <w:p w14:paraId="519DB19F" w14:textId="77777777" w:rsidR="00C83322" w:rsidRDefault="00C83322" w:rsidP="005A3B61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9B3F090" w14:textId="77777777" w:rsidR="00C83322" w:rsidRDefault="00C83322" w:rsidP="005A3B61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772088F2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329471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</w:tr>
      <w:tr w:rsidR="00C83322" w14:paraId="57C8F98D" w14:textId="77777777" w:rsidTr="005A3B61">
        <w:tc>
          <w:tcPr>
            <w:tcW w:w="879" w:type="dxa"/>
          </w:tcPr>
          <w:p w14:paraId="2E2A00DA" w14:textId="77777777" w:rsidR="00C83322" w:rsidRDefault="00C83322" w:rsidP="005A3B61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6F7201" w14:textId="77777777" w:rsidR="00C83322" w:rsidRDefault="00C83322" w:rsidP="005A3B61">
            <w:r>
              <w:rPr>
                <w:sz w:val="16"/>
                <w:szCs w:val="16"/>
              </w:rPr>
              <w:t>4422</w:t>
            </w:r>
          </w:p>
        </w:tc>
        <w:tc>
          <w:tcPr>
            <w:tcW w:w="517" w:type="dxa"/>
          </w:tcPr>
          <w:p w14:paraId="7A755CC9" w14:textId="77777777" w:rsidR="00C83322" w:rsidRDefault="00C83322" w:rsidP="005A3B6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7595B7" w14:textId="77777777" w:rsidR="00C83322" w:rsidRDefault="00C8332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FD4959" w14:textId="77777777" w:rsidR="00C83322" w:rsidRDefault="00C83322" w:rsidP="005A3B61">
            <w:r>
              <w:rPr>
                <w:sz w:val="16"/>
                <w:szCs w:val="16"/>
              </w:rPr>
              <w:t>Big CR to TS 38.133 Correction of performance requirements for NR ATG</w:t>
            </w:r>
          </w:p>
        </w:tc>
        <w:tc>
          <w:tcPr>
            <w:tcW w:w="517" w:type="dxa"/>
          </w:tcPr>
          <w:p w14:paraId="1FF3BA32" w14:textId="77777777" w:rsidR="00C83322" w:rsidRDefault="00C83322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3AC1FD" w14:textId="77777777" w:rsidR="00C83322" w:rsidRDefault="00C83322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D30FF18" w14:textId="77777777" w:rsidR="00C83322" w:rsidRDefault="00C8332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BB7230C" w14:textId="77777777" w:rsidR="00C83322" w:rsidRDefault="00C83322" w:rsidP="005A3B61">
            <w:r>
              <w:rPr>
                <w:sz w:val="16"/>
                <w:szCs w:val="16"/>
              </w:rPr>
              <w:t>R4-2410244</w:t>
            </w:r>
          </w:p>
        </w:tc>
        <w:tc>
          <w:tcPr>
            <w:tcW w:w="1597" w:type="dxa"/>
          </w:tcPr>
          <w:p w14:paraId="5BC84957" w14:textId="77777777" w:rsidR="00C83322" w:rsidRDefault="00C83322" w:rsidP="005A3B61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DB28179" w14:textId="77777777" w:rsidR="00C83322" w:rsidRDefault="00C83322" w:rsidP="005A3B61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341DC3E4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F0DFDC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</w:tr>
      <w:tr w:rsidR="00C83322" w14:paraId="7B6C3E9A" w14:textId="77777777" w:rsidTr="005A3B61">
        <w:tc>
          <w:tcPr>
            <w:tcW w:w="879" w:type="dxa"/>
          </w:tcPr>
          <w:p w14:paraId="541A6F29" w14:textId="77777777" w:rsidR="00C83322" w:rsidRDefault="00C83322" w:rsidP="005A3B61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527690A" w14:textId="77777777" w:rsidR="00C83322" w:rsidRDefault="00C83322" w:rsidP="005A3B61">
            <w:r>
              <w:rPr>
                <w:sz w:val="16"/>
                <w:szCs w:val="16"/>
              </w:rPr>
              <w:t>0442</w:t>
            </w:r>
          </w:p>
        </w:tc>
        <w:tc>
          <w:tcPr>
            <w:tcW w:w="517" w:type="dxa"/>
          </w:tcPr>
          <w:p w14:paraId="23F562C0" w14:textId="77777777" w:rsidR="00C83322" w:rsidRDefault="00C83322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DA297B" w14:textId="77777777" w:rsidR="00C83322" w:rsidRDefault="00C8332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762356" w14:textId="77777777" w:rsidR="00C83322" w:rsidRDefault="00C83322" w:rsidP="005A3B61">
            <w:r>
              <w:rPr>
                <w:sz w:val="16"/>
                <w:szCs w:val="16"/>
              </w:rPr>
              <w:t>CR to 38.141-1  Clarify the CA requirements for ATG BS in R18</w:t>
            </w:r>
          </w:p>
        </w:tc>
        <w:tc>
          <w:tcPr>
            <w:tcW w:w="517" w:type="dxa"/>
          </w:tcPr>
          <w:p w14:paraId="7A3650F0" w14:textId="77777777" w:rsidR="00C83322" w:rsidRDefault="00C83322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CBF7F5" w14:textId="77777777" w:rsidR="00C83322" w:rsidRDefault="00C83322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BF433B6" w14:textId="77777777" w:rsidR="00C83322" w:rsidRDefault="00C8332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270D8C8" w14:textId="77777777" w:rsidR="00C83322" w:rsidRDefault="00C83322" w:rsidP="005A3B61">
            <w:r>
              <w:rPr>
                <w:sz w:val="16"/>
                <w:szCs w:val="16"/>
              </w:rPr>
              <w:t>R4-2408373</w:t>
            </w:r>
          </w:p>
        </w:tc>
        <w:tc>
          <w:tcPr>
            <w:tcW w:w="1597" w:type="dxa"/>
          </w:tcPr>
          <w:p w14:paraId="1E3960AD" w14:textId="77777777" w:rsidR="00C83322" w:rsidRDefault="00C83322" w:rsidP="005A3B61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A3E9588" w14:textId="77777777" w:rsidR="00C83322" w:rsidRDefault="00C83322" w:rsidP="005A3B61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6DFB3D39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68A419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</w:tr>
      <w:tr w:rsidR="00C83322" w14:paraId="0ACFCFCD" w14:textId="77777777" w:rsidTr="005A3B61">
        <w:tc>
          <w:tcPr>
            <w:tcW w:w="879" w:type="dxa"/>
          </w:tcPr>
          <w:p w14:paraId="02AA8CE4" w14:textId="77777777" w:rsidR="00C83322" w:rsidRDefault="00C83322" w:rsidP="005A3B61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3EBAC84" w14:textId="77777777" w:rsidR="00C83322" w:rsidRDefault="00C83322" w:rsidP="005A3B61">
            <w:r>
              <w:rPr>
                <w:sz w:val="16"/>
                <w:szCs w:val="16"/>
              </w:rPr>
              <w:t>0449</w:t>
            </w:r>
          </w:p>
        </w:tc>
        <w:tc>
          <w:tcPr>
            <w:tcW w:w="517" w:type="dxa"/>
          </w:tcPr>
          <w:p w14:paraId="63462BCE" w14:textId="77777777" w:rsidR="00C83322" w:rsidRDefault="00C83322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0B653D" w14:textId="77777777" w:rsidR="00C83322" w:rsidRDefault="00C8332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37A21C" w14:textId="77777777" w:rsidR="00C83322" w:rsidRDefault="00C83322" w:rsidP="005A3B61">
            <w:r>
              <w:rPr>
                <w:sz w:val="16"/>
                <w:szCs w:val="16"/>
              </w:rPr>
              <w:t>Correction CR on applicability of ATG performance requirements</w:t>
            </w:r>
          </w:p>
        </w:tc>
        <w:tc>
          <w:tcPr>
            <w:tcW w:w="517" w:type="dxa"/>
          </w:tcPr>
          <w:p w14:paraId="4752FAEA" w14:textId="77777777" w:rsidR="00C83322" w:rsidRDefault="00C83322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70CEAE" w14:textId="77777777" w:rsidR="00C83322" w:rsidRDefault="00C83322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3B5C3B9" w14:textId="77777777" w:rsidR="00C83322" w:rsidRDefault="00C8332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F227A3B" w14:textId="77777777" w:rsidR="00C83322" w:rsidRDefault="00C83322" w:rsidP="005A3B61">
            <w:r>
              <w:rPr>
                <w:sz w:val="16"/>
                <w:szCs w:val="16"/>
              </w:rPr>
              <w:t>R4-2409486</w:t>
            </w:r>
          </w:p>
        </w:tc>
        <w:tc>
          <w:tcPr>
            <w:tcW w:w="1597" w:type="dxa"/>
          </w:tcPr>
          <w:p w14:paraId="78B80418" w14:textId="77777777" w:rsidR="00C83322" w:rsidRDefault="00C83322" w:rsidP="005A3B61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68204AE" w14:textId="77777777" w:rsidR="00C83322" w:rsidRDefault="00C83322" w:rsidP="005A3B61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04FA59B6" w14:textId="77777777" w:rsidR="00C83322" w:rsidRDefault="00C83322" w:rsidP="005A3B61">
            <w:r>
              <w:rPr>
                <w:sz w:val="16"/>
                <w:szCs w:val="16"/>
              </w:rPr>
              <w:t>4.6, 8.1.2.11, 8.1.2.12, 8.1.2.13</w:t>
            </w:r>
          </w:p>
        </w:tc>
        <w:tc>
          <w:tcPr>
            <w:tcW w:w="998" w:type="dxa"/>
          </w:tcPr>
          <w:p w14:paraId="13504E12" w14:textId="77777777" w:rsidR="00C83322" w:rsidRDefault="00C83322" w:rsidP="005A3B61">
            <w:r>
              <w:rPr>
                <w:sz w:val="16"/>
                <w:szCs w:val="16"/>
              </w:rPr>
              <w:t xml:space="preserve">TS/TR … CR … ; TS 38.141-1/38.141-2; TS/TR … CR … </w:t>
            </w:r>
          </w:p>
        </w:tc>
      </w:tr>
      <w:tr w:rsidR="00C83322" w14:paraId="1DE24CAC" w14:textId="77777777" w:rsidTr="005A3B61">
        <w:tc>
          <w:tcPr>
            <w:tcW w:w="879" w:type="dxa"/>
          </w:tcPr>
          <w:p w14:paraId="616394FB" w14:textId="77777777" w:rsidR="00C83322" w:rsidRDefault="00C83322" w:rsidP="005A3B61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4575326" w14:textId="77777777" w:rsidR="00C83322" w:rsidRDefault="00C83322" w:rsidP="005A3B61">
            <w:r>
              <w:rPr>
                <w:sz w:val="16"/>
                <w:szCs w:val="16"/>
              </w:rPr>
              <w:t>0586</w:t>
            </w:r>
          </w:p>
        </w:tc>
        <w:tc>
          <w:tcPr>
            <w:tcW w:w="517" w:type="dxa"/>
          </w:tcPr>
          <w:p w14:paraId="651DBD35" w14:textId="77777777" w:rsidR="00C83322" w:rsidRDefault="00C83322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F08361" w14:textId="77777777" w:rsidR="00C83322" w:rsidRDefault="00C8332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ECF402" w14:textId="77777777" w:rsidR="00C83322" w:rsidRDefault="00C83322" w:rsidP="005A3B61">
            <w:r>
              <w:rPr>
                <w:sz w:val="16"/>
                <w:szCs w:val="16"/>
              </w:rPr>
              <w:t>CR to 38.141-2  Clarify the CA requirements for ATG BS in R18</w:t>
            </w:r>
          </w:p>
        </w:tc>
        <w:tc>
          <w:tcPr>
            <w:tcW w:w="517" w:type="dxa"/>
          </w:tcPr>
          <w:p w14:paraId="4E59CD6A" w14:textId="77777777" w:rsidR="00C83322" w:rsidRDefault="00C83322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2A296E" w14:textId="77777777" w:rsidR="00C83322" w:rsidRDefault="00C83322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A845D90" w14:textId="77777777" w:rsidR="00C83322" w:rsidRDefault="00C8332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3066023" w14:textId="77777777" w:rsidR="00C83322" w:rsidRDefault="00C83322" w:rsidP="005A3B61">
            <w:r>
              <w:rPr>
                <w:sz w:val="16"/>
                <w:szCs w:val="16"/>
              </w:rPr>
              <w:t>R4-2408374</w:t>
            </w:r>
          </w:p>
        </w:tc>
        <w:tc>
          <w:tcPr>
            <w:tcW w:w="1597" w:type="dxa"/>
          </w:tcPr>
          <w:p w14:paraId="66A2FE3F" w14:textId="77777777" w:rsidR="00C83322" w:rsidRDefault="00C83322" w:rsidP="005A3B61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600A76F" w14:textId="77777777" w:rsidR="00C83322" w:rsidRDefault="00C83322" w:rsidP="005A3B61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3223FA0F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3CD5C9" w14:textId="77777777" w:rsidR="00C83322" w:rsidRDefault="00C83322" w:rsidP="005A3B61">
            <w:pPr>
              <w:rPr>
                <w:sz w:val="16"/>
                <w:szCs w:val="16"/>
              </w:rPr>
            </w:pPr>
          </w:p>
        </w:tc>
      </w:tr>
      <w:tr w:rsidR="00C83322" w14:paraId="43FD4029" w14:textId="77777777" w:rsidTr="005A3B61">
        <w:tc>
          <w:tcPr>
            <w:tcW w:w="879" w:type="dxa"/>
          </w:tcPr>
          <w:p w14:paraId="0DA4355C" w14:textId="77777777" w:rsidR="00C83322" w:rsidRDefault="00C83322" w:rsidP="005A3B61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F9FB9D9" w14:textId="77777777" w:rsidR="00C83322" w:rsidRDefault="00C83322" w:rsidP="005A3B61">
            <w:r>
              <w:rPr>
                <w:sz w:val="16"/>
                <w:szCs w:val="16"/>
              </w:rPr>
              <w:t>0587</w:t>
            </w:r>
          </w:p>
        </w:tc>
        <w:tc>
          <w:tcPr>
            <w:tcW w:w="517" w:type="dxa"/>
          </w:tcPr>
          <w:p w14:paraId="5DA9B935" w14:textId="77777777" w:rsidR="00C83322" w:rsidRDefault="00C83322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331E5D" w14:textId="77777777" w:rsidR="00C83322" w:rsidRDefault="00C8332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20B624" w14:textId="77777777" w:rsidR="00C83322" w:rsidRDefault="00C83322" w:rsidP="005A3B61">
            <w:r>
              <w:rPr>
                <w:sz w:val="16"/>
                <w:szCs w:val="16"/>
              </w:rPr>
              <w:t>CR on 38.141-2 for ATG demodulation requirements</w:t>
            </w:r>
          </w:p>
        </w:tc>
        <w:tc>
          <w:tcPr>
            <w:tcW w:w="517" w:type="dxa"/>
          </w:tcPr>
          <w:p w14:paraId="60F8738B" w14:textId="77777777" w:rsidR="00C83322" w:rsidRDefault="00C83322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758E10" w14:textId="77777777" w:rsidR="00C83322" w:rsidRDefault="00C83322" w:rsidP="005A3B61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6D7CB3C" w14:textId="77777777" w:rsidR="00C83322" w:rsidRDefault="00C8332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F9CAB51" w14:textId="77777777" w:rsidR="00C83322" w:rsidRDefault="00C83322" w:rsidP="005A3B61">
            <w:r>
              <w:rPr>
                <w:sz w:val="16"/>
                <w:szCs w:val="16"/>
              </w:rPr>
              <w:t>R4-2409083</w:t>
            </w:r>
          </w:p>
        </w:tc>
        <w:tc>
          <w:tcPr>
            <w:tcW w:w="1597" w:type="dxa"/>
          </w:tcPr>
          <w:p w14:paraId="28651932" w14:textId="77777777" w:rsidR="00C83322" w:rsidRDefault="00C83322" w:rsidP="005A3B61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98453AD" w14:textId="77777777" w:rsidR="00C83322" w:rsidRDefault="00C83322" w:rsidP="005A3B61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748AFCBF" w14:textId="77777777" w:rsidR="00C83322" w:rsidRDefault="00C83322" w:rsidP="005A3B61">
            <w:r>
              <w:rPr>
                <w:sz w:val="16"/>
                <w:szCs w:val="16"/>
              </w:rPr>
              <w:t>8.1.2.11, 8.2.14, A.13, A.14</w:t>
            </w:r>
          </w:p>
        </w:tc>
        <w:tc>
          <w:tcPr>
            <w:tcW w:w="998" w:type="dxa"/>
          </w:tcPr>
          <w:p w14:paraId="130F109E" w14:textId="77777777" w:rsidR="00C83322" w:rsidRDefault="00C83322" w:rsidP="005A3B61">
            <w:r>
              <w:rPr>
                <w:sz w:val="16"/>
                <w:szCs w:val="16"/>
              </w:rPr>
              <w:t xml:space="preserve">TS 38.104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83322" w14:paraId="46ACE556" w14:textId="77777777" w:rsidTr="005A3B61">
        <w:tc>
          <w:tcPr>
            <w:tcW w:w="879" w:type="dxa"/>
          </w:tcPr>
          <w:p w14:paraId="659338AA" w14:textId="77777777" w:rsidR="00C83322" w:rsidRDefault="00C83322" w:rsidP="005A3B61">
            <w:r>
              <w:rPr>
                <w:sz w:val="16"/>
                <w:szCs w:val="16"/>
              </w:rPr>
              <w:lastRenderedPageBreak/>
              <w:t>38.876</w:t>
            </w:r>
          </w:p>
        </w:tc>
        <w:tc>
          <w:tcPr>
            <w:tcW w:w="637" w:type="dxa"/>
          </w:tcPr>
          <w:p w14:paraId="5BF1AE71" w14:textId="77777777" w:rsidR="00C83322" w:rsidRDefault="00C83322" w:rsidP="005A3B61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61BE1956" w14:textId="77777777" w:rsidR="00C83322" w:rsidRDefault="00C83322" w:rsidP="005A3B6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DEF4D9" w14:textId="77777777" w:rsidR="00C83322" w:rsidRDefault="00C83322" w:rsidP="005A3B6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64054C" w14:textId="77777777" w:rsidR="00C83322" w:rsidRDefault="00C83322" w:rsidP="005A3B61">
            <w:r>
              <w:rPr>
                <w:sz w:val="16"/>
                <w:szCs w:val="16"/>
              </w:rPr>
              <w:t>(NR_ATG-Core) CR for TR 38.876 to correct the Pcmax tolerance for ATG UE</w:t>
            </w:r>
          </w:p>
        </w:tc>
        <w:tc>
          <w:tcPr>
            <w:tcW w:w="517" w:type="dxa"/>
          </w:tcPr>
          <w:p w14:paraId="002BEDA2" w14:textId="77777777" w:rsidR="00C83322" w:rsidRDefault="00C83322" w:rsidP="005A3B6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481C18" w14:textId="77777777" w:rsidR="00C83322" w:rsidRDefault="00C83322" w:rsidP="005A3B61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96AA00E" w14:textId="77777777" w:rsidR="00C83322" w:rsidRDefault="00C83322" w:rsidP="005A3B61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A8B316B" w14:textId="77777777" w:rsidR="00C83322" w:rsidRDefault="00C83322" w:rsidP="005A3B61">
            <w:r>
              <w:rPr>
                <w:sz w:val="16"/>
                <w:szCs w:val="16"/>
              </w:rPr>
              <w:t>R4-2409321</w:t>
            </w:r>
          </w:p>
        </w:tc>
        <w:tc>
          <w:tcPr>
            <w:tcW w:w="1597" w:type="dxa"/>
          </w:tcPr>
          <w:p w14:paraId="78F3CB21" w14:textId="77777777" w:rsidR="00C83322" w:rsidRDefault="00C83322" w:rsidP="005A3B61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C4BB75" w14:textId="77777777" w:rsidR="00C83322" w:rsidRDefault="00C83322" w:rsidP="005A3B61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055844C2" w14:textId="77777777" w:rsidR="00C83322" w:rsidRDefault="00C83322" w:rsidP="005A3B61">
            <w:r>
              <w:rPr>
                <w:sz w:val="16"/>
                <w:szCs w:val="16"/>
              </w:rPr>
              <w:t>7.1.2.4</w:t>
            </w:r>
          </w:p>
        </w:tc>
        <w:tc>
          <w:tcPr>
            <w:tcW w:w="998" w:type="dxa"/>
          </w:tcPr>
          <w:p w14:paraId="2652845F" w14:textId="77777777" w:rsidR="00C83322" w:rsidRDefault="00C83322" w:rsidP="005A3B61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5264D372" w14:textId="77777777" w:rsidR="00C13D06" w:rsidRDefault="00C13D06" w:rsidP="00C13D06"/>
    <w:p w14:paraId="011098F4" w14:textId="77777777" w:rsidR="00C13D06" w:rsidRDefault="00C13D06" w:rsidP="00C13D06"/>
    <w:p w14:paraId="74C888A0" w14:textId="11205341" w:rsidR="00C13D06" w:rsidRDefault="005E06E2" w:rsidP="00C13D06">
      <w:pPr>
        <w:pStyle w:val="Heading2"/>
        <w:rPr>
          <w:rFonts w:cs="Arial"/>
          <w:noProof/>
        </w:rPr>
      </w:pPr>
      <w:r w:rsidRPr="005E06E2">
        <w:rPr>
          <w:noProof/>
        </w:rPr>
        <w:t>RP-241484</w:t>
      </w:r>
    </w:p>
    <w:p w14:paraId="4C2E66F9" w14:textId="021D12D8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E06E2" w:rsidRPr="005E06E2">
        <w:rPr>
          <w:rFonts w:ascii="Arial" w:hAnsi="Arial" w:cs="Arial"/>
          <w:b/>
          <w:bCs/>
          <w:sz w:val="18"/>
          <w:szCs w:val="18"/>
        </w:rPr>
        <w:t>RAN4 CRs to Closed REL-18 NR or NR+LTE WIs – Batch 22</w:t>
      </w:r>
    </w:p>
    <w:p w14:paraId="2B3145C9" w14:textId="7059CB72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5E06E2">
        <w:rPr>
          <w:rFonts w:ascii="Arial" w:hAnsi="Arial" w:cs="Arial"/>
          <w:b/>
          <w:bCs/>
        </w:rPr>
        <w:t>4.10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335EB" w:rsidRPr="004E535C" w14:paraId="62FE3B39" w14:textId="77777777" w:rsidTr="00044D1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980543" w14:textId="77777777" w:rsidR="002335EB" w:rsidRPr="00BF1EB6" w:rsidRDefault="002335EB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0EDAF1" w14:textId="77777777" w:rsidR="002335EB" w:rsidRPr="00BF1EB6" w:rsidRDefault="002335EB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F23647" w14:textId="77777777" w:rsidR="002335EB" w:rsidRPr="00BF1EB6" w:rsidRDefault="002335EB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191CC1" w14:textId="77777777" w:rsidR="002335EB" w:rsidRPr="00BF1EB6" w:rsidRDefault="002335EB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A710595" w14:textId="77777777" w:rsidR="002335EB" w:rsidRPr="00BF1EB6" w:rsidRDefault="002335EB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F00D6D" w14:textId="77777777" w:rsidR="002335EB" w:rsidRPr="00BF1EB6" w:rsidRDefault="002335EB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4008CF" w14:textId="77777777" w:rsidR="002335EB" w:rsidRPr="00BF1EB6" w:rsidRDefault="002335EB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39EAA7E" w14:textId="77777777" w:rsidR="002335EB" w:rsidRPr="00BF1EB6" w:rsidRDefault="002335EB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8FF6D94" w14:textId="77777777" w:rsidR="002335EB" w:rsidRPr="00BF1EB6" w:rsidRDefault="002335EB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A1BABC5" w14:textId="77777777" w:rsidR="002335EB" w:rsidRPr="00BF1EB6" w:rsidRDefault="002335EB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9978B7" w14:textId="77777777" w:rsidR="002335EB" w:rsidRPr="00BF1EB6" w:rsidRDefault="002335EB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B8B748" w14:textId="77777777" w:rsidR="002335EB" w:rsidRPr="00BF1EB6" w:rsidRDefault="002335EB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D5C24D7" w14:textId="77777777" w:rsidR="002335EB" w:rsidRPr="00BF1EB6" w:rsidRDefault="002335EB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335EB" w14:paraId="38167B9F" w14:textId="77777777" w:rsidTr="00044D14">
        <w:tc>
          <w:tcPr>
            <w:tcW w:w="879" w:type="dxa"/>
          </w:tcPr>
          <w:p w14:paraId="4E32E1DB" w14:textId="77777777" w:rsidR="002335EB" w:rsidRDefault="002335EB" w:rsidP="00044D1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10F7AD5" w14:textId="77777777" w:rsidR="002335EB" w:rsidRDefault="002335EB" w:rsidP="00044D14">
            <w:r>
              <w:rPr>
                <w:sz w:val="16"/>
                <w:szCs w:val="16"/>
              </w:rPr>
              <w:t>2220</w:t>
            </w:r>
          </w:p>
        </w:tc>
        <w:tc>
          <w:tcPr>
            <w:tcW w:w="517" w:type="dxa"/>
          </w:tcPr>
          <w:p w14:paraId="19E802EA" w14:textId="77777777" w:rsidR="002335EB" w:rsidRDefault="002335EB" w:rsidP="00044D1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C4940F" w14:textId="77777777" w:rsidR="002335EB" w:rsidRDefault="002335EB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710779" w14:textId="77777777" w:rsidR="002335EB" w:rsidRDefault="002335EB" w:rsidP="00044D14">
            <w:r>
              <w:rPr>
                <w:sz w:val="16"/>
                <w:szCs w:val="16"/>
              </w:rPr>
              <w:t>(NonCol_intraB_ENDC_NR_CA-Core) On applicability of diversity characteristic</w:t>
            </w:r>
          </w:p>
        </w:tc>
        <w:tc>
          <w:tcPr>
            <w:tcW w:w="517" w:type="dxa"/>
          </w:tcPr>
          <w:p w14:paraId="6F3888E4" w14:textId="77777777" w:rsidR="002335EB" w:rsidRDefault="002335EB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E88E28" w14:textId="77777777" w:rsidR="002335EB" w:rsidRDefault="002335EB" w:rsidP="00044D1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2A29423" w14:textId="77777777" w:rsidR="002335EB" w:rsidRDefault="002335EB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219C301" w14:textId="77777777" w:rsidR="002335EB" w:rsidRDefault="002335EB" w:rsidP="00044D14">
            <w:r>
              <w:rPr>
                <w:sz w:val="16"/>
                <w:szCs w:val="16"/>
              </w:rPr>
              <w:t>R4-2410684</w:t>
            </w:r>
          </w:p>
        </w:tc>
        <w:tc>
          <w:tcPr>
            <w:tcW w:w="1597" w:type="dxa"/>
          </w:tcPr>
          <w:p w14:paraId="215AD15D" w14:textId="77777777" w:rsidR="002335EB" w:rsidRDefault="002335EB" w:rsidP="00044D1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41E98A7" w14:textId="77777777" w:rsidR="002335EB" w:rsidRDefault="002335EB" w:rsidP="00044D14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 w14:paraId="14D31D88" w14:textId="77777777" w:rsidR="002335EB" w:rsidRDefault="002335EB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209C3D" w14:textId="77777777" w:rsidR="002335EB" w:rsidRDefault="002335EB" w:rsidP="00044D14">
            <w:pPr>
              <w:rPr>
                <w:sz w:val="16"/>
                <w:szCs w:val="16"/>
              </w:rPr>
            </w:pPr>
          </w:p>
        </w:tc>
      </w:tr>
      <w:tr w:rsidR="002335EB" w14:paraId="5F3E93EA" w14:textId="77777777" w:rsidTr="00044D14">
        <w:tc>
          <w:tcPr>
            <w:tcW w:w="879" w:type="dxa"/>
          </w:tcPr>
          <w:p w14:paraId="519143BA" w14:textId="77777777" w:rsidR="002335EB" w:rsidRDefault="002335EB" w:rsidP="00044D1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CE0138E" w14:textId="77777777" w:rsidR="002335EB" w:rsidRDefault="002335EB" w:rsidP="00044D14">
            <w:r>
              <w:rPr>
                <w:sz w:val="16"/>
                <w:szCs w:val="16"/>
              </w:rPr>
              <w:t>1197</w:t>
            </w:r>
          </w:p>
        </w:tc>
        <w:tc>
          <w:tcPr>
            <w:tcW w:w="517" w:type="dxa"/>
          </w:tcPr>
          <w:p w14:paraId="4B5B1862" w14:textId="77777777" w:rsidR="002335EB" w:rsidRDefault="002335EB" w:rsidP="00044D1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C353BA" w14:textId="77777777" w:rsidR="002335EB" w:rsidRDefault="002335EB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6FBE2A" w14:textId="77777777" w:rsidR="002335EB" w:rsidRDefault="002335EB" w:rsidP="00044D14">
            <w:r>
              <w:rPr>
                <w:sz w:val="16"/>
                <w:szCs w:val="16"/>
              </w:rPr>
              <w:t>(NonCol_intraB_ENDC_NR_CA-Core) On general clasue for receiver characteristics</w:t>
            </w:r>
          </w:p>
        </w:tc>
        <w:tc>
          <w:tcPr>
            <w:tcW w:w="517" w:type="dxa"/>
          </w:tcPr>
          <w:p w14:paraId="39DF48EC" w14:textId="77777777" w:rsidR="002335EB" w:rsidRDefault="002335EB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FD47BF" w14:textId="77777777" w:rsidR="002335EB" w:rsidRDefault="002335EB" w:rsidP="00044D14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20B64534" w14:textId="77777777" w:rsidR="002335EB" w:rsidRDefault="002335EB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B899510" w14:textId="77777777" w:rsidR="002335EB" w:rsidRDefault="002335EB" w:rsidP="00044D14">
            <w:r>
              <w:rPr>
                <w:sz w:val="16"/>
                <w:szCs w:val="16"/>
              </w:rPr>
              <w:t>R4-2410737</w:t>
            </w:r>
          </w:p>
        </w:tc>
        <w:tc>
          <w:tcPr>
            <w:tcW w:w="1597" w:type="dxa"/>
          </w:tcPr>
          <w:p w14:paraId="382850FE" w14:textId="77777777" w:rsidR="002335EB" w:rsidRDefault="002335EB" w:rsidP="00044D1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DB7F35E" w14:textId="77777777" w:rsidR="002335EB" w:rsidRDefault="002335EB" w:rsidP="00044D14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 w14:paraId="150047D9" w14:textId="77777777" w:rsidR="002335EB" w:rsidRDefault="002335EB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D11C7C" w14:textId="77777777" w:rsidR="002335EB" w:rsidRDefault="002335EB" w:rsidP="00044D14">
            <w:pPr>
              <w:rPr>
                <w:sz w:val="16"/>
                <w:szCs w:val="16"/>
              </w:rPr>
            </w:pPr>
          </w:p>
        </w:tc>
      </w:tr>
      <w:tr w:rsidR="002335EB" w14:paraId="65637936" w14:textId="77777777" w:rsidTr="00044D14">
        <w:tc>
          <w:tcPr>
            <w:tcW w:w="879" w:type="dxa"/>
          </w:tcPr>
          <w:p w14:paraId="7EBD7429" w14:textId="77777777" w:rsidR="002335EB" w:rsidRDefault="002335EB" w:rsidP="00044D1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51E4846" w14:textId="77777777" w:rsidR="002335EB" w:rsidRDefault="002335EB" w:rsidP="00044D14">
            <w:r>
              <w:rPr>
                <w:sz w:val="16"/>
                <w:szCs w:val="16"/>
              </w:rPr>
              <w:t>1236</w:t>
            </w:r>
          </w:p>
        </w:tc>
        <w:tc>
          <w:tcPr>
            <w:tcW w:w="517" w:type="dxa"/>
          </w:tcPr>
          <w:p w14:paraId="35C7772D" w14:textId="77777777" w:rsidR="002335EB" w:rsidRDefault="002335EB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33D9B5" w14:textId="77777777" w:rsidR="002335EB" w:rsidRDefault="002335EB" w:rsidP="00044D1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033BEDC" w14:textId="77777777" w:rsidR="002335EB" w:rsidRDefault="002335EB" w:rsidP="00044D14">
            <w:r>
              <w:rPr>
                <w:sz w:val="16"/>
                <w:szCs w:val="16"/>
              </w:rPr>
              <w:t>(NonCol_intraB_ENDC_NR_CA-Core) CR 38.101-3 v16.19.0 Clarifications on RF requirement for non-collocated inter-band EN-DC with E-UTRA contiguous CCs</w:t>
            </w:r>
          </w:p>
        </w:tc>
        <w:tc>
          <w:tcPr>
            <w:tcW w:w="517" w:type="dxa"/>
          </w:tcPr>
          <w:p w14:paraId="7C2DCA0C" w14:textId="77777777" w:rsidR="002335EB" w:rsidRDefault="002335EB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AD1D2F" w14:textId="77777777" w:rsidR="002335EB" w:rsidRDefault="002335EB" w:rsidP="00044D1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23453A11" w14:textId="77777777" w:rsidR="002335EB" w:rsidRDefault="002335EB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1D1552D" w14:textId="77777777" w:rsidR="002335EB" w:rsidRDefault="002335EB" w:rsidP="00044D14">
            <w:r>
              <w:rPr>
                <w:sz w:val="16"/>
                <w:szCs w:val="16"/>
              </w:rPr>
              <w:t>R4-2408522</w:t>
            </w:r>
          </w:p>
        </w:tc>
        <w:tc>
          <w:tcPr>
            <w:tcW w:w="1597" w:type="dxa"/>
          </w:tcPr>
          <w:p w14:paraId="46BD5F43" w14:textId="77777777" w:rsidR="002335EB" w:rsidRDefault="002335EB" w:rsidP="00044D14">
            <w:r>
              <w:rPr>
                <w:sz w:val="16"/>
                <w:szCs w:val="16"/>
              </w:rPr>
              <w:t>Huawei, Hisilicon, NTT DOCOMO, KDDI, SoftBank, LGU Plus</w:t>
            </w:r>
          </w:p>
        </w:tc>
        <w:tc>
          <w:tcPr>
            <w:tcW w:w="1122" w:type="dxa"/>
          </w:tcPr>
          <w:p w14:paraId="69FC64DB" w14:textId="77777777" w:rsidR="002335EB" w:rsidRDefault="002335EB" w:rsidP="00044D14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 w14:paraId="12B60565" w14:textId="77777777" w:rsidR="002335EB" w:rsidRDefault="002335EB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F9B361" w14:textId="77777777" w:rsidR="002335EB" w:rsidRDefault="002335EB" w:rsidP="00044D14">
            <w:pPr>
              <w:rPr>
                <w:sz w:val="16"/>
                <w:szCs w:val="16"/>
              </w:rPr>
            </w:pPr>
          </w:p>
        </w:tc>
      </w:tr>
      <w:tr w:rsidR="002335EB" w14:paraId="33C2F826" w14:textId="77777777" w:rsidTr="00044D14">
        <w:tc>
          <w:tcPr>
            <w:tcW w:w="879" w:type="dxa"/>
          </w:tcPr>
          <w:p w14:paraId="342DF8E4" w14:textId="77777777" w:rsidR="002335EB" w:rsidRDefault="002335EB" w:rsidP="00044D1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2B2085C" w14:textId="77777777" w:rsidR="002335EB" w:rsidRDefault="002335EB" w:rsidP="00044D14">
            <w:r>
              <w:rPr>
                <w:sz w:val="16"/>
                <w:szCs w:val="16"/>
              </w:rPr>
              <w:t>1238</w:t>
            </w:r>
          </w:p>
        </w:tc>
        <w:tc>
          <w:tcPr>
            <w:tcW w:w="517" w:type="dxa"/>
          </w:tcPr>
          <w:p w14:paraId="62F7A0D7" w14:textId="77777777" w:rsidR="002335EB" w:rsidRDefault="002335EB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E235C4" w14:textId="77777777" w:rsidR="002335EB" w:rsidRDefault="002335EB" w:rsidP="00044D1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357BFE" w14:textId="77777777" w:rsidR="002335EB" w:rsidRDefault="002335EB" w:rsidP="00044D14">
            <w:r>
              <w:rPr>
                <w:sz w:val="16"/>
                <w:szCs w:val="16"/>
              </w:rPr>
              <w:t>(NonCol_intraB_ENDC_NR_CA-Core) CR 38.101-3 v17.13.0 Clarifications on RF requirement for non-collocated inter-band EN-DC with E-UTRA contiguous CCs</w:t>
            </w:r>
          </w:p>
        </w:tc>
        <w:tc>
          <w:tcPr>
            <w:tcW w:w="517" w:type="dxa"/>
          </w:tcPr>
          <w:p w14:paraId="4BE2864E" w14:textId="77777777" w:rsidR="002335EB" w:rsidRDefault="002335EB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473FAB" w14:textId="77777777" w:rsidR="002335EB" w:rsidRDefault="002335EB" w:rsidP="00044D1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4625B16" w14:textId="77777777" w:rsidR="002335EB" w:rsidRDefault="002335EB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C4D3E46" w14:textId="77777777" w:rsidR="002335EB" w:rsidRDefault="002335EB" w:rsidP="00044D14">
            <w:r>
              <w:rPr>
                <w:sz w:val="16"/>
                <w:szCs w:val="16"/>
              </w:rPr>
              <w:t>R4-2408531</w:t>
            </w:r>
          </w:p>
        </w:tc>
        <w:tc>
          <w:tcPr>
            <w:tcW w:w="1597" w:type="dxa"/>
          </w:tcPr>
          <w:p w14:paraId="2A5AD0C2" w14:textId="77777777" w:rsidR="002335EB" w:rsidRDefault="002335EB" w:rsidP="00044D14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1122" w:type="dxa"/>
          </w:tcPr>
          <w:p w14:paraId="79076755" w14:textId="77777777" w:rsidR="002335EB" w:rsidRDefault="002335EB" w:rsidP="00044D14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 w14:paraId="2C14254F" w14:textId="77777777" w:rsidR="002335EB" w:rsidRDefault="002335EB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E8243D" w14:textId="77777777" w:rsidR="002335EB" w:rsidRDefault="002335EB" w:rsidP="00044D14">
            <w:pPr>
              <w:rPr>
                <w:sz w:val="16"/>
                <w:szCs w:val="16"/>
              </w:rPr>
            </w:pPr>
          </w:p>
        </w:tc>
      </w:tr>
      <w:tr w:rsidR="002335EB" w14:paraId="25DED631" w14:textId="77777777" w:rsidTr="00044D14">
        <w:tc>
          <w:tcPr>
            <w:tcW w:w="879" w:type="dxa"/>
          </w:tcPr>
          <w:p w14:paraId="59B6A84A" w14:textId="77777777" w:rsidR="002335EB" w:rsidRDefault="002335EB" w:rsidP="00044D1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F62FA98" w14:textId="77777777" w:rsidR="002335EB" w:rsidRDefault="002335EB" w:rsidP="00044D14">
            <w:r>
              <w:rPr>
                <w:sz w:val="16"/>
                <w:szCs w:val="16"/>
              </w:rPr>
              <w:t>1239</w:t>
            </w:r>
          </w:p>
        </w:tc>
        <w:tc>
          <w:tcPr>
            <w:tcW w:w="517" w:type="dxa"/>
          </w:tcPr>
          <w:p w14:paraId="23347FA6" w14:textId="77777777" w:rsidR="002335EB" w:rsidRDefault="002335EB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11C265" w14:textId="77777777" w:rsidR="002335EB" w:rsidRDefault="002335EB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5B7449" w14:textId="77777777" w:rsidR="002335EB" w:rsidRDefault="002335EB" w:rsidP="00044D14">
            <w:r>
              <w:rPr>
                <w:sz w:val="16"/>
                <w:szCs w:val="16"/>
              </w:rPr>
              <w:t>(NonCol_intraB_ENDC_NR_CA-Core) CR 38.101-3 v18.5.1 Clarifications on RF requirement for non-collocated inter-band EN-DC with E-UTRA contiguous CCs</w:t>
            </w:r>
          </w:p>
        </w:tc>
        <w:tc>
          <w:tcPr>
            <w:tcW w:w="517" w:type="dxa"/>
          </w:tcPr>
          <w:p w14:paraId="3388D4F5" w14:textId="77777777" w:rsidR="002335EB" w:rsidRDefault="002335EB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5E9CF0" w14:textId="77777777" w:rsidR="002335EB" w:rsidRDefault="002335EB" w:rsidP="00044D14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7FB7662B" w14:textId="77777777" w:rsidR="002335EB" w:rsidRDefault="002335EB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9D78EA9" w14:textId="77777777" w:rsidR="002335EB" w:rsidRDefault="002335EB" w:rsidP="00044D14">
            <w:r>
              <w:rPr>
                <w:sz w:val="16"/>
                <w:szCs w:val="16"/>
              </w:rPr>
              <w:t>R4-2408532</w:t>
            </w:r>
          </w:p>
        </w:tc>
        <w:tc>
          <w:tcPr>
            <w:tcW w:w="1597" w:type="dxa"/>
          </w:tcPr>
          <w:p w14:paraId="1D88B9CC" w14:textId="77777777" w:rsidR="002335EB" w:rsidRDefault="002335EB" w:rsidP="00044D14">
            <w:r>
              <w:rPr>
                <w:sz w:val="16"/>
                <w:szCs w:val="16"/>
              </w:rPr>
              <w:t>Huawei, Hisilicon, NTT DOCOMO, KDDI, SoftBank, LGU Plus</w:t>
            </w:r>
          </w:p>
        </w:tc>
        <w:tc>
          <w:tcPr>
            <w:tcW w:w="1122" w:type="dxa"/>
          </w:tcPr>
          <w:p w14:paraId="214C76C4" w14:textId="77777777" w:rsidR="002335EB" w:rsidRDefault="002335EB" w:rsidP="00044D14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 w14:paraId="0D7504C3" w14:textId="77777777" w:rsidR="002335EB" w:rsidRDefault="002335EB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447239" w14:textId="77777777" w:rsidR="002335EB" w:rsidRDefault="002335EB" w:rsidP="00044D14">
            <w:pPr>
              <w:rPr>
                <w:sz w:val="16"/>
                <w:szCs w:val="16"/>
              </w:rPr>
            </w:pPr>
          </w:p>
        </w:tc>
      </w:tr>
      <w:tr w:rsidR="002335EB" w14:paraId="679D4621" w14:textId="77777777" w:rsidTr="00044D14">
        <w:tc>
          <w:tcPr>
            <w:tcW w:w="879" w:type="dxa"/>
          </w:tcPr>
          <w:p w14:paraId="70CBD556" w14:textId="77777777" w:rsidR="002335EB" w:rsidRDefault="002335EB" w:rsidP="00044D14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56C445A4" w14:textId="77777777" w:rsidR="002335EB" w:rsidRDefault="002335EB" w:rsidP="00044D14">
            <w:r>
              <w:rPr>
                <w:sz w:val="16"/>
                <w:szCs w:val="16"/>
              </w:rPr>
              <w:t>0537</w:t>
            </w:r>
          </w:p>
        </w:tc>
        <w:tc>
          <w:tcPr>
            <w:tcW w:w="517" w:type="dxa"/>
          </w:tcPr>
          <w:p w14:paraId="42B09917" w14:textId="77777777" w:rsidR="002335EB" w:rsidRDefault="002335EB" w:rsidP="00044D1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EDF282" w14:textId="77777777" w:rsidR="002335EB" w:rsidRDefault="002335EB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7D0EF6" w14:textId="77777777" w:rsidR="002335EB" w:rsidRDefault="002335EB" w:rsidP="00044D14">
            <w:r>
              <w:rPr>
                <w:sz w:val="16"/>
                <w:szCs w:val="16"/>
              </w:rPr>
              <w:t>(NonCol_intraB_ENDC_NR_CA-Perf) Correction of PDSCH demodulation requirements for Non-colocated CA</w:t>
            </w:r>
          </w:p>
        </w:tc>
        <w:tc>
          <w:tcPr>
            <w:tcW w:w="517" w:type="dxa"/>
          </w:tcPr>
          <w:p w14:paraId="52B3D3E0" w14:textId="77777777" w:rsidR="002335EB" w:rsidRDefault="002335EB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D4106A" w14:textId="77777777" w:rsidR="002335EB" w:rsidRDefault="002335EB" w:rsidP="00044D14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D869CC1" w14:textId="77777777" w:rsidR="002335EB" w:rsidRDefault="002335EB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03887AF" w14:textId="77777777" w:rsidR="002335EB" w:rsidRDefault="002335EB" w:rsidP="00044D14">
            <w:r>
              <w:rPr>
                <w:sz w:val="16"/>
                <w:szCs w:val="16"/>
              </w:rPr>
              <w:t>R4-2409941</w:t>
            </w:r>
          </w:p>
        </w:tc>
        <w:tc>
          <w:tcPr>
            <w:tcW w:w="1597" w:type="dxa"/>
          </w:tcPr>
          <w:p w14:paraId="03BA09E3" w14:textId="77777777" w:rsidR="002335EB" w:rsidRDefault="002335EB" w:rsidP="00044D14"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 w14:paraId="1319FD9E" w14:textId="77777777" w:rsidR="002335EB" w:rsidRDefault="002335EB" w:rsidP="00044D14">
            <w:r>
              <w:rPr>
                <w:sz w:val="16"/>
                <w:szCs w:val="16"/>
              </w:rPr>
              <w:t>NonCol_intraB_ENDC_NR_CA-Perf</w:t>
            </w:r>
          </w:p>
        </w:tc>
        <w:tc>
          <w:tcPr>
            <w:tcW w:w="2323" w:type="dxa"/>
          </w:tcPr>
          <w:p w14:paraId="67235A0E" w14:textId="77777777" w:rsidR="002335EB" w:rsidRDefault="002335EB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42CC1D" w14:textId="77777777" w:rsidR="002335EB" w:rsidRDefault="002335EB" w:rsidP="00044D14">
            <w:pPr>
              <w:rPr>
                <w:sz w:val="16"/>
                <w:szCs w:val="16"/>
              </w:rPr>
            </w:pPr>
          </w:p>
        </w:tc>
      </w:tr>
    </w:tbl>
    <w:p w14:paraId="1C4EF601" w14:textId="77777777" w:rsidR="00C13D06" w:rsidRDefault="00C13D06" w:rsidP="00C13D06"/>
    <w:p w14:paraId="1C4050DE" w14:textId="77777777" w:rsidR="00C13D06" w:rsidRDefault="00C13D06" w:rsidP="00C13D06"/>
    <w:p w14:paraId="6A6B1995" w14:textId="69B2BF89" w:rsidR="00C13D06" w:rsidRDefault="00DD1154" w:rsidP="00C13D06">
      <w:pPr>
        <w:pStyle w:val="Heading2"/>
        <w:rPr>
          <w:rFonts w:cs="Arial"/>
          <w:noProof/>
        </w:rPr>
      </w:pPr>
      <w:r w:rsidRPr="00DD1154">
        <w:rPr>
          <w:noProof/>
        </w:rPr>
        <w:t>RP-241485</w:t>
      </w:r>
    </w:p>
    <w:p w14:paraId="29C1472A" w14:textId="3010294B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DD1154" w:rsidRPr="00DD1154">
        <w:rPr>
          <w:rFonts w:ascii="Arial" w:hAnsi="Arial" w:cs="Arial"/>
          <w:b/>
          <w:bCs/>
          <w:sz w:val="18"/>
          <w:szCs w:val="18"/>
        </w:rPr>
        <w:t>RAN4 CRs to Closed REL-18 NR or NR+LTE WIs – Batch 23</w:t>
      </w:r>
    </w:p>
    <w:p w14:paraId="76D3EE85" w14:textId="7F960124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DD1154">
        <w:rPr>
          <w:rFonts w:ascii="Arial" w:hAnsi="Arial" w:cs="Arial"/>
          <w:b/>
          <w:bCs/>
        </w:rPr>
        <w:t>4.11</w:t>
      </w:r>
    </w:p>
    <w:p w14:paraId="3B726378" w14:textId="570E17C2" w:rsidR="00C13D06" w:rsidRDefault="007F218F" w:rsidP="00C13D06">
      <w:r>
        <w:t>This is withdrawn.</w:t>
      </w:r>
    </w:p>
    <w:p w14:paraId="2E5ED5E0" w14:textId="77777777" w:rsidR="00C13D06" w:rsidRDefault="00C13D06" w:rsidP="00C13D06"/>
    <w:p w14:paraId="073FBFB4" w14:textId="313F9A15" w:rsidR="00C13D06" w:rsidRDefault="009D553C" w:rsidP="00C13D06">
      <w:pPr>
        <w:pStyle w:val="Heading2"/>
        <w:rPr>
          <w:rFonts w:cs="Arial"/>
          <w:noProof/>
        </w:rPr>
      </w:pPr>
      <w:r w:rsidRPr="009D553C">
        <w:rPr>
          <w:noProof/>
        </w:rPr>
        <w:t>RP-241486</w:t>
      </w:r>
    </w:p>
    <w:p w14:paraId="33AA2140" w14:textId="4AB3C114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9D553C" w:rsidRPr="009D553C">
        <w:rPr>
          <w:rFonts w:ascii="Arial" w:hAnsi="Arial" w:cs="Arial"/>
          <w:b/>
          <w:bCs/>
          <w:sz w:val="18"/>
          <w:szCs w:val="18"/>
        </w:rPr>
        <w:t>RAN4 CRs to Closed REL-18 NR or NR+LTE WIs – Batch 24</w:t>
      </w:r>
    </w:p>
    <w:p w14:paraId="20CA6B52" w14:textId="52F43D2D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9D553C">
        <w:rPr>
          <w:rFonts w:ascii="Arial" w:hAnsi="Arial" w:cs="Arial"/>
          <w:b/>
          <w:bCs/>
        </w:rPr>
        <w:t>4.12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A0529" w:rsidRPr="004E535C" w14:paraId="28541EA4" w14:textId="77777777" w:rsidTr="00044D1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6ABAE72" w14:textId="77777777" w:rsidR="007A0529" w:rsidRPr="00BF1EB6" w:rsidRDefault="007A052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501417" w14:textId="77777777" w:rsidR="007A0529" w:rsidRPr="00BF1EB6" w:rsidRDefault="007A052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1FBDE6" w14:textId="77777777" w:rsidR="007A0529" w:rsidRPr="00BF1EB6" w:rsidRDefault="007A052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C51105" w14:textId="77777777" w:rsidR="007A0529" w:rsidRPr="00BF1EB6" w:rsidRDefault="007A052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12ADF50" w14:textId="77777777" w:rsidR="007A0529" w:rsidRPr="00BF1EB6" w:rsidRDefault="007A052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C5A227" w14:textId="77777777" w:rsidR="007A0529" w:rsidRPr="00BF1EB6" w:rsidRDefault="007A052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EAA4D0" w14:textId="77777777" w:rsidR="007A0529" w:rsidRPr="00BF1EB6" w:rsidRDefault="007A052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0C17B0F" w14:textId="77777777" w:rsidR="007A0529" w:rsidRPr="00BF1EB6" w:rsidRDefault="007A052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9AAA78" w14:textId="77777777" w:rsidR="007A0529" w:rsidRPr="00BF1EB6" w:rsidRDefault="007A052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D8A8406" w14:textId="77777777" w:rsidR="007A0529" w:rsidRPr="00BF1EB6" w:rsidRDefault="007A052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5F7D07E" w14:textId="77777777" w:rsidR="007A0529" w:rsidRPr="00BF1EB6" w:rsidRDefault="007A052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F06446B" w14:textId="77777777" w:rsidR="007A0529" w:rsidRPr="00BF1EB6" w:rsidRDefault="007A052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7BA41F" w14:textId="77777777" w:rsidR="007A0529" w:rsidRPr="00BF1EB6" w:rsidRDefault="007A052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A0529" w14:paraId="4F3368D9" w14:textId="77777777" w:rsidTr="00044D14">
        <w:tc>
          <w:tcPr>
            <w:tcW w:w="879" w:type="dxa"/>
          </w:tcPr>
          <w:p w14:paraId="3E284A34" w14:textId="77777777" w:rsidR="007A0529" w:rsidRDefault="007A0529" w:rsidP="00044D14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2AB37174" w14:textId="77777777" w:rsidR="007A0529" w:rsidRDefault="007A0529" w:rsidP="00044D14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41142A56" w14:textId="77777777" w:rsidR="007A0529" w:rsidRDefault="007A0529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A8EBC0" w14:textId="77777777" w:rsidR="007A0529" w:rsidRDefault="007A0529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68FBAB" w14:textId="77777777" w:rsidR="007A0529" w:rsidRDefault="007A0529" w:rsidP="00044D14">
            <w:r>
              <w:rPr>
                <w:sz w:val="16"/>
                <w:szCs w:val="16"/>
              </w:rPr>
              <w:t>CR to 38.151 on FR2 MIMO OTA FoM</w:t>
            </w:r>
          </w:p>
        </w:tc>
        <w:tc>
          <w:tcPr>
            <w:tcW w:w="517" w:type="dxa"/>
          </w:tcPr>
          <w:p w14:paraId="1A8B9D93" w14:textId="77777777" w:rsidR="007A0529" w:rsidRDefault="007A0529" w:rsidP="00044D14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928CAB2" w14:textId="77777777" w:rsidR="007A0529" w:rsidRDefault="007A0529" w:rsidP="00044D14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CF4F4A5" w14:textId="77777777" w:rsidR="007A0529" w:rsidRDefault="007A0529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C5A19A9" w14:textId="77777777" w:rsidR="007A0529" w:rsidRDefault="007A0529" w:rsidP="00044D14">
            <w:r>
              <w:rPr>
                <w:sz w:val="16"/>
                <w:szCs w:val="16"/>
              </w:rPr>
              <w:t>R4-2407654</w:t>
            </w:r>
          </w:p>
        </w:tc>
        <w:tc>
          <w:tcPr>
            <w:tcW w:w="1597" w:type="dxa"/>
          </w:tcPr>
          <w:p w14:paraId="37973951" w14:textId="77777777" w:rsidR="007A0529" w:rsidRDefault="007A0529" w:rsidP="00044D14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F7EB8DC" w14:textId="77777777" w:rsidR="007A0529" w:rsidRDefault="007A0529" w:rsidP="00044D14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7B86A0FE" w14:textId="77777777" w:rsidR="007A0529" w:rsidRDefault="007A0529" w:rsidP="00044D14">
            <w:r>
              <w:rPr>
                <w:sz w:val="16"/>
                <w:szCs w:val="16"/>
              </w:rPr>
              <w:t>7.1.1</w:t>
            </w:r>
          </w:p>
        </w:tc>
        <w:tc>
          <w:tcPr>
            <w:tcW w:w="998" w:type="dxa"/>
          </w:tcPr>
          <w:p w14:paraId="76DB1EA4" w14:textId="77777777" w:rsidR="007A0529" w:rsidRDefault="007A0529" w:rsidP="00044D1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A0529" w14:paraId="7D6EC93A" w14:textId="77777777" w:rsidTr="00044D14">
        <w:tc>
          <w:tcPr>
            <w:tcW w:w="879" w:type="dxa"/>
          </w:tcPr>
          <w:p w14:paraId="024A1CA2" w14:textId="77777777" w:rsidR="007A0529" w:rsidRDefault="007A0529" w:rsidP="00044D14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7039377C" w14:textId="77777777" w:rsidR="007A0529" w:rsidRDefault="007A0529" w:rsidP="00044D14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5E127893" w14:textId="77777777" w:rsidR="007A0529" w:rsidRDefault="007A0529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A878CC" w14:textId="77777777" w:rsidR="007A0529" w:rsidRDefault="007A0529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2ED1F9" w14:textId="77777777" w:rsidR="007A0529" w:rsidRDefault="007A0529" w:rsidP="00044D14">
            <w:r>
              <w:rPr>
                <w:sz w:val="16"/>
                <w:szCs w:val="16"/>
              </w:rPr>
              <w:t>CR to TS 38.151 on introduction of FR2 PC1 MIMO OTA performance metric</w:t>
            </w:r>
          </w:p>
        </w:tc>
        <w:tc>
          <w:tcPr>
            <w:tcW w:w="517" w:type="dxa"/>
          </w:tcPr>
          <w:p w14:paraId="3E3A0936" w14:textId="77777777" w:rsidR="007A0529" w:rsidRDefault="007A0529" w:rsidP="00044D14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802898" w14:textId="77777777" w:rsidR="007A0529" w:rsidRDefault="007A0529" w:rsidP="00044D14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6A23019" w14:textId="77777777" w:rsidR="007A0529" w:rsidRDefault="007A0529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71C29F7" w14:textId="77777777" w:rsidR="007A0529" w:rsidRDefault="007A0529" w:rsidP="00044D14">
            <w:r>
              <w:rPr>
                <w:sz w:val="16"/>
                <w:szCs w:val="16"/>
              </w:rPr>
              <w:t>R4-2407901</w:t>
            </w:r>
          </w:p>
        </w:tc>
        <w:tc>
          <w:tcPr>
            <w:tcW w:w="1597" w:type="dxa"/>
          </w:tcPr>
          <w:p w14:paraId="1E82BE60" w14:textId="77777777" w:rsidR="007A0529" w:rsidRDefault="007A0529" w:rsidP="00044D14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8CE33F5" w14:textId="77777777" w:rsidR="007A0529" w:rsidRDefault="007A0529" w:rsidP="00044D14">
            <w:r>
              <w:rPr>
                <w:sz w:val="16"/>
                <w:szCs w:val="16"/>
              </w:rPr>
              <w:t>NR_MIMO_OTA_enh</w:t>
            </w:r>
          </w:p>
        </w:tc>
        <w:tc>
          <w:tcPr>
            <w:tcW w:w="2323" w:type="dxa"/>
          </w:tcPr>
          <w:p w14:paraId="39ABF1A1" w14:textId="77777777" w:rsidR="007A0529" w:rsidRDefault="007A0529" w:rsidP="00044D14">
            <w:r>
              <w:rPr>
                <w:sz w:val="16"/>
                <w:szCs w:val="16"/>
              </w:rPr>
              <w:t>7.1.1</w:t>
            </w:r>
          </w:p>
        </w:tc>
        <w:tc>
          <w:tcPr>
            <w:tcW w:w="998" w:type="dxa"/>
          </w:tcPr>
          <w:p w14:paraId="14618D1A" w14:textId="77777777" w:rsidR="007A0529" w:rsidRDefault="007A0529" w:rsidP="00044D1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A0529" w14:paraId="09FEE2AE" w14:textId="77777777" w:rsidTr="00044D14">
        <w:tc>
          <w:tcPr>
            <w:tcW w:w="879" w:type="dxa"/>
          </w:tcPr>
          <w:p w14:paraId="1E2AAB69" w14:textId="77777777" w:rsidR="007A0529" w:rsidRDefault="007A0529" w:rsidP="00044D14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65FEA000" w14:textId="77777777" w:rsidR="007A0529" w:rsidRDefault="007A0529" w:rsidP="00044D14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14:paraId="744D1D6D" w14:textId="77777777" w:rsidR="007A0529" w:rsidRDefault="007A0529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6EE159" w14:textId="77777777" w:rsidR="007A0529" w:rsidRDefault="007A0529" w:rsidP="00044D1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C7EBD3" w14:textId="77777777" w:rsidR="007A0529" w:rsidRDefault="007A0529" w:rsidP="00044D14">
            <w:r>
              <w:rPr>
                <w:sz w:val="16"/>
                <w:szCs w:val="16"/>
              </w:rPr>
              <w:t>Update to FR1 Calibration Procedure</w:t>
            </w:r>
          </w:p>
        </w:tc>
        <w:tc>
          <w:tcPr>
            <w:tcW w:w="517" w:type="dxa"/>
          </w:tcPr>
          <w:p w14:paraId="5DAEC4FC" w14:textId="77777777" w:rsidR="007A0529" w:rsidRDefault="007A0529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C7CE64" w14:textId="77777777" w:rsidR="007A0529" w:rsidRDefault="007A0529" w:rsidP="00044D14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504599CF" w14:textId="77777777" w:rsidR="007A0529" w:rsidRDefault="007A0529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92A7EFB" w14:textId="77777777" w:rsidR="007A0529" w:rsidRDefault="007A0529" w:rsidP="00044D14">
            <w:r>
              <w:rPr>
                <w:sz w:val="16"/>
                <w:szCs w:val="16"/>
              </w:rPr>
              <w:t>R4-2408733</w:t>
            </w:r>
          </w:p>
        </w:tc>
        <w:tc>
          <w:tcPr>
            <w:tcW w:w="1597" w:type="dxa"/>
          </w:tcPr>
          <w:p w14:paraId="0E56226D" w14:textId="77777777" w:rsidR="007A0529" w:rsidRDefault="007A0529" w:rsidP="00044D14">
            <w:r>
              <w:rPr>
                <w:sz w:val="16"/>
                <w:szCs w:val="16"/>
              </w:rPr>
              <w:t>MVG</w:t>
            </w:r>
          </w:p>
        </w:tc>
        <w:tc>
          <w:tcPr>
            <w:tcW w:w="1122" w:type="dxa"/>
          </w:tcPr>
          <w:p w14:paraId="19736EC4" w14:textId="77777777" w:rsidR="007A0529" w:rsidRDefault="007A0529" w:rsidP="00044D14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7C6D0D65" w14:textId="77777777" w:rsidR="007A0529" w:rsidRDefault="007A0529" w:rsidP="00044D14">
            <w:r>
              <w:rPr>
                <w:sz w:val="16"/>
                <w:szCs w:val="16"/>
              </w:rPr>
              <w:t>A.2.2</w:t>
            </w:r>
          </w:p>
        </w:tc>
        <w:tc>
          <w:tcPr>
            <w:tcW w:w="998" w:type="dxa"/>
          </w:tcPr>
          <w:p w14:paraId="7EA7E4BB" w14:textId="77777777" w:rsidR="007A0529" w:rsidRDefault="007A0529" w:rsidP="00044D14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7A0529" w14:paraId="316F6898" w14:textId="77777777" w:rsidTr="00044D14">
        <w:tc>
          <w:tcPr>
            <w:tcW w:w="879" w:type="dxa"/>
          </w:tcPr>
          <w:p w14:paraId="124AF3B9" w14:textId="77777777" w:rsidR="007A0529" w:rsidRDefault="007A0529" w:rsidP="00044D14">
            <w:r>
              <w:rPr>
                <w:sz w:val="16"/>
                <w:szCs w:val="16"/>
              </w:rPr>
              <w:lastRenderedPageBreak/>
              <w:t>38.151</w:t>
            </w:r>
          </w:p>
        </w:tc>
        <w:tc>
          <w:tcPr>
            <w:tcW w:w="637" w:type="dxa"/>
          </w:tcPr>
          <w:p w14:paraId="6074B0C2" w14:textId="77777777" w:rsidR="007A0529" w:rsidRDefault="007A0529" w:rsidP="00044D14"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 w14:paraId="77ADF749" w14:textId="77777777" w:rsidR="007A0529" w:rsidRDefault="007A0529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F4B28A" w14:textId="77777777" w:rsidR="007A0529" w:rsidRDefault="007A0529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723E43" w14:textId="77777777" w:rsidR="007A0529" w:rsidRDefault="007A0529" w:rsidP="00044D14">
            <w:r>
              <w:rPr>
                <w:sz w:val="16"/>
                <w:szCs w:val="16"/>
              </w:rPr>
              <w:t>Formal CR 38151 Clarification of UE positioning for FR1 MIMO OTA</w:t>
            </w:r>
          </w:p>
        </w:tc>
        <w:tc>
          <w:tcPr>
            <w:tcW w:w="517" w:type="dxa"/>
          </w:tcPr>
          <w:p w14:paraId="06CB59EC" w14:textId="77777777" w:rsidR="007A0529" w:rsidRDefault="007A0529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457472" w14:textId="77777777" w:rsidR="007A0529" w:rsidRDefault="007A0529" w:rsidP="00044D14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D911EB7" w14:textId="77777777" w:rsidR="007A0529" w:rsidRDefault="007A0529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3544280" w14:textId="77777777" w:rsidR="007A0529" w:rsidRDefault="007A0529" w:rsidP="00044D14">
            <w:r>
              <w:rPr>
                <w:sz w:val="16"/>
                <w:szCs w:val="16"/>
              </w:rPr>
              <w:t>R4-2409125</w:t>
            </w:r>
          </w:p>
        </w:tc>
        <w:tc>
          <w:tcPr>
            <w:tcW w:w="1597" w:type="dxa"/>
          </w:tcPr>
          <w:p w14:paraId="1287F142" w14:textId="77777777" w:rsidR="007A0529" w:rsidRDefault="007A0529" w:rsidP="00044D14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043F32C5" w14:textId="77777777" w:rsidR="007A0529" w:rsidRDefault="007A0529" w:rsidP="00044D14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078B4F1D" w14:textId="77777777" w:rsidR="007A0529" w:rsidRDefault="007A0529" w:rsidP="00044D14"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 w14:paraId="0666D113" w14:textId="77777777" w:rsidR="007A0529" w:rsidRDefault="007A0529" w:rsidP="00044D14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7A0529" w14:paraId="605E1C20" w14:textId="77777777" w:rsidTr="00044D14">
        <w:tc>
          <w:tcPr>
            <w:tcW w:w="879" w:type="dxa"/>
          </w:tcPr>
          <w:p w14:paraId="1A0C6CE2" w14:textId="77777777" w:rsidR="007A0529" w:rsidRDefault="007A0529" w:rsidP="00044D14">
            <w:r>
              <w:rPr>
                <w:sz w:val="16"/>
                <w:szCs w:val="16"/>
              </w:rPr>
              <w:t>38.761</w:t>
            </w:r>
          </w:p>
        </w:tc>
        <w:tc>
          <w:tcPr>
            <w:tcW w:w="637" w:type="dxa"/>
          </w:tcPr>
          <w:p w14:paraId="69B9CF86" w14:textId="77777777" w:rsidR="007A0529" w:rsidRDefault="007A0529" w:rsidP="00044D14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185B3514" w14:textId="77777777" w:rsidR="007A0529" w:rsidRDefault="007A0529" w:rsidP="00044D1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0FFB3B" w14:textId="77777777" w:rsidR="007A0529" w:rsidRDefault="007A0529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2604C3" w14:textId="77777777" w:rsidR="007A0529" w:rsidRDefault="007A0529" w:rsidP="00044D14">
            <w:r>
              <w:rPr>
                <w:sz w:val="16"/>
                <w:szCs w:val="16"/>
              </w:rPr>
              <w:t>CR to 38.761 on FR1 CDL-C UMa channel model validation results</w:t>
            </w:r>
          </w:p>
        </w:tc>
        <w:tc>
          <w:tcPr>
            <w:tcW w:w="517" w:type="dxa"/>
          </w:tcPr>
          <w:p w14:paraId="3B919045" w14:textId="77777777" w:rsidR="007A0529" w:rsidRDefault="007A0529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588254" w14:textId="77777777" w:rsidR="007A0529" w:rsidRDefault="007A0529" w:rsidP="00044D1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8CB380" w14:textId="77777777" w:rsidR="007A0529" w:rsidRDefault="007A0529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0CEE6F5" w14:textId="77777777" w:rsidR="007A0529" w:rsidRDefault="007A0529" w:rsidP="00044D14">
            <w:r>
              <w:rPr>
                <w:sz w:val="16"/>
                <w:szCs w:val="16"/>
              </w:rPr>
              <w:t>R4-2409929</w:t>
            </w:r>
          </w:p>
        </w:tc>
        <w:tc>
          <w:tcPr>
            <w:tcW w:w="1597" w:type="dxa"/>
          </w:tcPr>
          <w:p w14:paraId="1C7EF3FD" w14:textId="77777777" w:rsidR="007A0529" w:rsidRDefault="007A0529" w:rsidP="00044D14">
            <w:r>
              <w:rPr>
                <w:sz w:val="16"/>
                <w:szCs w:val="16"/>
              </w:rPr>
              <w:t>CAICT, SAICT</w:t>
            </w:r>
          </w:p>
        </w:tc>
        <w:tc>
          <w:tcPr>
            <w:tcW w:w="1122" w:type="dxa"/>
          </w:tcPr>
          <w:p w14:paraId="4D62E01E" w14:textId="77777777" w:rsidR="007A0529" w:rsidRDefault="007A0529" w:rsidP="00044D14">
            <w:r>
              <w:rPr>
                <w:sz w:val="16"/>
                <w:szCs w:val="16"/>
              </w:rPr>
              <w:t>NR_MIMO_OTA_enh</w:t>
            </w:r>
          </w:p>
        </w:tc>
        <w:tc>
          <w:tcPr>
            <w:tcW w:w="2323" w:type="dxa"/>
          </w:tcPr>
          <w:p w14:paraId="653CAE82" w14:textId="77777777" w:rsidR="007A0529" w:rsidRDefault="007A0529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FF9E05" w14:textId="77777777" w:rsidR="007A0529" w:rsidRDefault="007A0529" w:rsidP="00044D14">
            <w:pPr>
              <w:rPr>
                <w:sz w:val="16"/>
                <w:szCs w:val="16"/>
              </w:rPr>
            </w:pPr>
          </w:p>
        </w:tc>
      </w:tr>
      <w:tr w:rsidR="007A0529" w14:paraId="18891BD4" w14:textId="77777777" w:rsidTr="00044D14">
        <w:tc>
          <w:tcPr>
            <w:tcW w:w="879" w:type="dxa"/>
          </w:tcPr>
          <w:p w14:paraId="1569F090" w14:textId="77777777" w:rsidR="007A0529" w:rsidRDefault="007A0529" w:rsidP="00044D14">
            <w:r>
              <w:rPr>
                <w:sz w:val="16"/>
                <w:szCs w:val="16"/>
              </w:rPr>
              <w:t>38.761</w:t>
            </w:r>
          </w:p>
        </w:tc>
        <w:tc>
          <w:tcPr>
            <w:tcW w:w="637" w:type="dxa"/>
          </w:tcPr>
          <w:p w14:paraId="1C3E7E3C" w14:textId="77777777" w:rsidR="007A0529" w:rsidRDefault="007A0529" w:rsidP="00044D14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247D86EF" w14:textId="77777777" w:rsidR="007A0529" w:rsidRDefault="007A0529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AE4F12" w14:textId="77777777" w:rsidR="007A0529" w:rsidRDefault="007A0529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1C53FD" w14:textId="77777777" w:rsidR="007A0529" w:rsidRDefault="007A0529" w:rsidP="00044D14">
            <w:r>
              <w:rPr>
                <w:sz w:val="16"/>
                <w:szCs w:val="16"/>
              </w:rPr>
              <w:t>CR to 38.761 on FR1 channel model validation results</w:t>
            </w:r>
          </w:p>
        </w:tc>
        <w:tc>
          <w:tcPr>
            <w:tcW w:w="517" w:type="dxa"/>
          </w:tcPr>
          <w:p w14:paraId="59CEBA7E" w14:textId="77777777" w:rsidR="007A0529" w:rsidRDefault="007A0529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D56CB5" w14:textId="77777777" w:rsidR="007A0529" w:rsidRDefault="007A0529" w:rsidP="00044D1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8B84A6D" w14:textId="77777777" w:rsidR="007A0529" w:rsidRDefault="007A0529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10BF603" w14:textId="77777777" w:rsidR="007A0529" w:rsidRDefault="007A0529" w:rsidP="00044D14">
            <w:r>
              <w:rPr>
                <w:sz w:val="16"/>
                <w:szCs w:val="16"/>
              </w:rPr>
              <w:t>R4-2407657</w:t>
            </w:r>
          </w:p>
        </w:tc>
        <w:tc>
          <w:tcPr>
            <w:tcW w:w="1597" w:type="dxa"/>
          </w:tcPr>
          <w:p w14:paraId="72E9B6B1" w14:textId="77777777" w:rsidR="007A0529" w:rsidRDefault="007A0529" w:rsidP="00044D14">
            <w:r>
              <w:rPr>
                <w:sz w:val="16"/>
                <w:szCs w:val="16"/>
              </w:rPr>
              <w:t>CAICT, SAICT</w:t>
            </w:r>
          </w:p>
        </w:tc>
        <w:tc>
          <w:tcPr>
            <w:tcW w:w="1122" w:type="dxa"/>
          </w:tcPr>
          <w:p w14:paraId="0B1289D5" w14:textId="77777777" w:rsidR="007A0529" w:rsidRDefault="007A0529" w:rsidP="00044D14">
            <w:r>
              <w:rPr>
                <w:sz w:val="16"/>
                <w:szCs w:val="16"/>
              </w:rPr>
              <w:t>NR_MIMO_OTA_enh</w:t>
            </w:r>
          </w:p>
        </w:tc>
        <w:tc>
          <w:tcPr>
            <w:tcW w:w="2323" w:type="dxa"/>
          </w:tcPr>
          <w:p w14:paraId="613E68A6" w14:textId="77777777" w:rsidR="007A0529" w:rsidRDefault="007A0529" w:rsidP="00044D14"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324191F4" w14:textId="77777777" w:rsidR="007A0529" w:rsidRDefault="007A0529" w:rsidP="00044D1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A0529" w14:paraId="6591512C" w14:textId="77777777" w:rsidTr="00044D14">
        <w:tc>
          <w:tcPr>
            <w:tcW w:w="879" w:type="dxa"/>
          </w:tcPr>
          <w:p w14:paraId="5EFD53DA" w14:textId="77777777" w:rsidR="007A0529" w:rsidRDefault="007A0529" w:rsidP="00044D14">
            <w:r>
              <w:rPr>
                <w:sz w:val="16"/>
                <w:szCs w:val="16"/>
              </w:rPr>
              <w:t>38.761</w:t>
            </w:r>
          </w:p>
        </w:tc>
        <w:tc>
          <w:tcPr>
            <w:tcW w:w="637" w:type="dxa"/>
          </w:tcPr>
          <w:p w14:paraId="3786C91B" w14:textId="77777777" w:rsidR="007A0529" w:rsidRDefault="007A0529" w:rsidP="00044D14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48DDF4C3" w14:textId="77777777" w:rsidR="007A0529" w:rsidRDefault="007A0529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03C285" w14:textId="77777777" w:rsidR="007A0529" w:rsidRDefault="007A0529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4A2E73" w14:textId="77777777" w:rsidR="007A0529" w:rsidRDefault="007A0529" w:rsidP="00044D14">
            <w:r>
              <w:rPr>
                <w:sz w:val="16"/>
                <w:szCs w:val="16"/>
              </w:rPr>
              <w:t>CR to 38.761 on n28 lab alignment campaign</w:t>
            </w:r>
          </w:p>
        </w:tc>
        <w:tc>
          <w:tcPr>
            <w:tcW w:w="517" w:type="dxa"/>
          </w:tcPr>
          <w:p w14:paraId="0DE4CC38" w14:textId="77777777" w:rsidR="007A0529" w:rsidRDefault="007A0529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7B3D0A" w14:textId="77777777" w:rsidR="007A0529" w:rsidRDefault="007A0529" w:rsidP="00044D1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E1610E" w14:textId="77777777" w:rsidR="007A0529" w:rsidRDefault="007A0529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055274F" w14:textId="77777777" w:rsidR="007A0529" w:rsidRDefault="007A0529" w:rsidP="00044D14">
            <w:r>
              <w:rPr>
                <w:sz w:val="16"/>
                <w:szCs w:val="16"/>
              </w:rPr>
              <w:t>R4-2407658</w:t>
            </w:r>
          </w:p>
        </w:tc>
        <w:tc>
          <w:tcPr>
            <w:tcW w:w="1597" w:type="dxa"/>
          </w:tcPr>
          <w:p w14:paraId="4DD1D7A4" w14:textId="77777777" w:rsidR="007A0529" w:rsidRDefault="007A0529" w:rsidP="00044D14">
            <w:r>
              <w:rPr>
                <w:sz w:val="16"/>
                <w:szCs w:val="16"/>
              </w:rPr>
              <w:t>CAICT, SAICT</w:t>
            </w:r>
          </w:p>
        </w:tc>
        <w:tc>
          <w:tcPr>
            <w:tcW w:w="1122" w:type="dxa"/>
          </w:tcPr>
          <w:p w14:paraId="064A9589" w14:textId="77777777" w:rsidR="007A0529" w:rsidRDefault="007A0529" w:rsidP="00044D14">
            <w:r>
              <w:rPr>
                <w:sz w:val="16"/>
                <w:szCs w:val="16"/>
              </w:rPr>
              <w:t>NR_MIMO_OTA_enh</w:t>
            </w:r>
          </w:p>
        </w:tc>
        <w:tc>
          <w:tcPr>
            <w:tcW w:w="2323" w:type="dxa"/>
          </w:tcPr>
          <w:p w14:paraId="76574BE8" w14:textId="77777777" w:rsidR="007A0529" w:rsidRDefault="007A0529" w:rsidP="00044D14">
            <w:r>
              <w:rPr>
                <w:sz w:val="16"/>
                <w:szCs w:val="16"/>
              </w:rPr>
              <w:t>7.4</w:t>
            </w:r>
          </w:p>
        </w:tc>
        <w:tc>
          <w:tcPr>
            <w:tcW w:w="998" w:type="dxa"/>
          </w:tcPr>
          <w:p w14:paraId="0E080AC1" w14:textId="77777777" w:rsidR="007A0529" w:rsidRDefault="007A0529" w:rsidP="00044D1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A0529" w14:paraId="4438106F" w14:textId="77777777" w:rsidTr="00044D14">
        <w:tc>
          <w:tcPr>
            <w:tcW w:w="879" w:type="dxa"/>
          </w:tcPr>
          <w:p w14:paraId="12E3F4A1" w14:textId="77777777" w:rsidR="007A0529" w:rsidRDefault="007A0529" w:rsidP="00044D14">
            <w:r>
              <w:rPr>
                <w:sz w:val="16"/>
                <w:szCs w:val="16"/>
              </w:rPr>
              <w:t>38.761</w:t>
            </w:r>
          </w:p>
        </w:tc>
        <w:tc>
          <w:tcPr>
            <w:tcW w:w="637" w:type="dxa"/>
          </w:tcPr>
          <w:p w14:paraId="4E2C90B1" w14:textId="77777777" w:rsidR="007A0529" w:rsidRDefault="007A0529" w:rsidP="00044D14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1EB7A5BA" w14:textId="77777777" w:rsidR="007A0529" w:rsidRDefault="007A0529" w:rsidP="00044D1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5D98BB" w14:textId="77777777" w:rsidR="007A0529" w:rsidRDefault="007A0529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B8EE56" w14:textId="77777777" w:rsidR="007A0529" w:rsidRDefault="007A0529" w:rsidP="00044D14">
            <w:r>
              <w:rPr>
                <w:sz w:val="16"/>
                <w:szCs w:val="16"/>
              </w:rPr>
              <w:t>CR to 38.761 on FR2 lab alignment campaign</w:t>
            </w:r>
          </w:p>
        </w:tc>
        <w:tc>
          <w:tcPr>
            <w:tcW w:w="517" w:type="dxa"/>
          </w:tcPr>
          <w:p w14:paraId="049C401F" w14:textId="77777777" w:rsidR="007A0529" w:rsidRDefault="007A0529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54A7CB" w14:textId="77777777" w:rsidR="007A0529" w:rsidRDefault="007A0529" w:rsidP="00044D1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B62256" w14:textId="77777777" w:rsidR="007A0529" w:rsidRDefault="007A0529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950265E" w14:textId="77777777" w:rsidR="007A0529" w:rsidRDefault="007A0529" w:rsidP="00044D14">
            <w:r>
              <w:rPr>
                <w:sz w:val="16"/>
                <w:szCs w:val="16"/>
              </w:rPr>
              <w:t>R4-2409925</w:t>
            </w:r>
          </w:p>
        </w:tc>
        <w:tc>
          <w:tcPr>
            <w:tcW w:w="1597" w:type="dxa"/>
          </w:tcPr>
          <w:p w14:paraId="22DCB7EC" w14:textId="77777777" w:rsidR="007A0529" w:rsidRDefault="007A0529" w:rsidP="00044D14">
            <w:r>
              <w:rPr>
                <w:sz w:val="16"/>
                <w:szCs w:val="16"/>
              </w:rPr>
              <w:t>CAICT, SAICT</w:t>
            </w:r>
          </w:p>
        </w:tc>
        <w:tc>
          <w:tcPr>
            <w:tcW w:w="1122" w:type="dxa"/>
          </w:tcPr>
          <w:p w14:paraId="08888F10" w14:textId="77777777" w:rsidR="007A0529" w:rsidRDefault="007A0529" w:rsidP="00044D14">
            <w:r>
              <w:rPr>
                <w:sz w:val="16"/>
                <w:szCs w:val="16"/>
              </w:rPr>
              <w:t>NR_MIMO_OTA_enh</w:t>
            </w:r>
          </w:p>
        </w:tc>
        <w:tc>
          <w:tcPr>
            <w:tcW w:w="2323" w:type="dxa"/>
          </w:tcPr>
          <w:p w14:paraId="79E5005F" w14:textId="77777777" w:rsidR="007A0529" w:rsidRDefault="007A0529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4C391E" w14:textId="77777777" w:rsidR="007A0529" w:rsidRDefault="007A0529" w:rsidP="00044D14">
            <w:pPr>
              <w:rPr>
                <w:sz w:val="16"/>
                <w:szCs w:val="16"/>
              </w:rPr>
            </w:pPr>
          </w:p>
        </w:tc>
      </w:tr>
      <w:tr w:rsidR="007A0529" w14:paraId="77BC4AC8" w14:textId="77777777" w:rsidTr="00044D14">
        <w:tc>
          <w:tcPr>
            <w:tcW w:w="879" w:type="dxa"/>
          </w:tcPr>
          <w:p w14:paraId="35DB58AD" w14:textId="77777777" w:rsidR="007A0529" w:rsidRDefault="007A0529" w:rsidP="00044D14">
            <w:r>
              <w:rPr>
                <w:sz w:val="16"/>
                <w:szCs w:val="16"/>
              </w:rPr>
              <w:t>38.761</w:t>
            </w:r>
          </w:p>
        </w:tc>
        <w:tc>
          <w:tcPr>
            <w:tcW w:w="637" w:type="dxa"/>
          </w:tcPr>
          <w:p w14:paraId="3AE5C355" w14:textId="77777777" w:rsidR="007A0529" w:rsidRDefault="007A0529" w:rsidP="00044D14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1B836F98" w14:textId="77777777" w:rsidR="007A0529" w:rsidRDefault="007A0529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5CDA49" w14:textId="77777777" w:rsidR="007A0529" w:rsidRDefault="007A0529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2EE19C" w14:textId="77777777" w:rsidR="007A0529" w:rsidRDefault="007A0529" w:rsidP="00044D14">
            <w:r>
              <w:rPr>
                <w:sz w:val="16"/>
                <w:szCs w:val="16"/>
              </w:rPr>
              <w:t>Formal CR for 38.761 on Lab 7 noise impact evaluation for n28</w:t>
            </w:r>
          </w:p>
        </w:tc>
        <w:tc>
          <w:tcPr>
            <w:tcW w:w="517" w:type="dxa"/>
          </w:tcPr>
          <w:p w14:paraId="6E91F543" w14:textId="77777777" w:rsidR="007A0529" w:rsidRDefault="007A0529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7AF224" w14:textId="77777777" w:rsidR="007A0529" w:rsidRDefault="007A0529" w:rsidP="00044D1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A83103" w14:textId="77777777" w:rsidR="007A0529" w:rsidRDefault="007A0529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A6D0326" w14:textId="77777777" w:rsidR="007A0529" w:rsidRDefault="007A0529" w:rsidP="00044D14">
            <w:r>
              <w:rPr>
                <w:sz w:val="16"/>
                <w:szCs w:val="16"/>
              </w:rPr>
              <w:t>R4-2409124</w:t>
            </w:r>
          </w:p>
        </w:tc>
        <w:tc>
          <w:tcPr>
            <w:tcW w:w="1597" w:type="dxa"/>
          </w:tcPr>
          <w:p w14:paraId="531EB872" w14:textId="77777777" w:rsidR="007A0529" w:rsidRDefault="007A0529" w:rsidP="00044D14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C96DFFA" w14:textId="77777777" w:rsidR="007A0529" w:rsidRDefault="007A0529" w:rsidP="00044D14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231B6F9C" w14:textId="77777777" w:rsidR="007A0529" w:rsidRDefault="007A0529" w:rsidP="00044D14"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 w14:paraId="6E957BD3" w14:textId="77777777" w:rsidR="007A0529" w:rsidRDefault="007A0529" w:rsidP="00044D14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1083DED1" w14:textId="77777777" w:rsidR="00C13D06" w:rsidRDefault="00C13D06" w:rsidP="00C13D06"/>
    <w:p w14:paraId="2E07A9FB" w14:textId="77777777" w:rsidR="00C13D06" w:rsidRDefault="00C13D06" w:rsidP="00C13D06"/>
    <w:p w14:paraId="157718E9" w14:textId="0EFA91AF" w:rsidR="00C13D06" w:rsidRDefault="004E67D1" w:rsidP="00C13D06">
      <w:pPr>
        <w:pStyle w:val="Heading2"/>
        <w:rPr>
          <w:rFonts w:cs="Arial"/>
          <w:noProof/>
        </w:rPr>
      </w:pPr>
      <w:r w:rsidRPr="004E67D1">
        <w:rPr>
          <w:noProof/>
        </w:rPr>
        <w:t>RP-241487</w:t>
      </w:r>
    </w:p>
    <w:p w14:paraId="15037285" w14:textId="42F79829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4E67D1" w:rsidRPr="004E67D1">
        <w:rPr>
          <w:rFonts w:ascii="Arial" w:hAnsi="Arial" w:cs="Arial"/>
          <w:b/>
          <w:bCs/>
          <w:sz w:val="18"/>
          <w:szCs w:val="18"/>
        </w:rPr>
        <w:t>RAN4 CRs to Closed REL-18 NR or NR+LTE WIs – Batch 25</w:t>
      </w:r>
    </w:p>
    <w:p w14:paraId="404D23EB" w14:textId="7DA776E6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4E67D1">
        <w:rPr>
          <w:rFonts w:ascii="Arial" w:hAnsi="Arial" w:cs="Arial"/>
          <w:b/>
          <w:bCs/>
        </w:rPr>
        <w:t>4.13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E52A6" w:rsidRPr="004E535C" w14:paraId="23F94252" w14:textId="77777777" w:rsidTr="00044D1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DC70396" w14:textId="77777777" w:rsidR="000E52A6" w:rsidRPr="00BF1EB6" w:rsidRDefault="000E52A6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E15F7E" w14:textId="77777777" w:rsidR="000E52A6" w:rsidRPr="00BF1EB6" w:rsidRDefault="000E52A6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1941FC" w14:textId="77777777" w:rsidR="000E52A6" w:rsidRPr="00BF1EB6" w:rsidRDefault="000E52A6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0538E4" w14:textId="77777777" w:rsidR="000E52A6" w:rsidRPr="00BF1EB6" w:rsidRDefault="000E52A6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E643C39" w14:textId="77777777" w:rsidR="000E52A6" w:rsidRPr="00BF1EB6" w:rsidRDefault="000E52A6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6735CB" w14:textId="77777777" w:rsidR="000E52A6" w:rsidRPr="00BF1EB6" w:rsidRDefault="000E52A6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87737A" w14:textId="77777777" w:rsidR="000E52A6" w:rsidRPr="00BF1EB6" w:rsidRDefault="000E52A6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765FB24" w14:textId="77777777" w:rsidR="000E52A6" w:rsidRPr="00BF1EB6" w:rsidRDefault="000E52A6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607C88" w14:textId="77777777" w:rsidR="000E52A6" w:rsidRPr="00BF1EB6" w:rsidRDefault="000E52A6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69628D3" w14:textId="77777777" w:rsidR="000E52A6" w:rsidRPr="00BF1EB6" w:rsidRDefault="000E52A6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9A90212" w14:textId="77777777" w:rsidR="000E52A6" w:rsidRPr="00BF1EB6" w:rsidRDefault="000E52A6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3C110BB" w14:textId="77777777" w:rsidR="000E52A6" w:rsidRPr="00BF1EB6" w:rsidRDefault="000E52A6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ABA583" w14:textId="77777777" w:rsidR="000E52A6" w:rsidRPr="00BF1EB6" w:rsidRDefault="000E52A6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E52A6" w14:paraId="6B01ACEE" w14:textId="77777777" w:rsidTr="00044D14">
        <w:tc>
          <w:tcPr>
            <w:tcW w:w="879" w:type="dxa"/>
          </w:tcPr>
          <w:p w14:paraId="2C721251" w14:textId="77777777" w:rsidR="000E52A6" w:rsidRDefault="000E52A6" w:rsidP="00044D14"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 w14:paraId="2F356EB1" w14:textId="77777777" w:rsidR="000E52A6" w:rsidRDefault="000E52A6" w:rsidP="00044D14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2FE437CC" w14:textId="77777777" w:rsidR="000E52A6" w:rsidRDefault="000E52A6" w:rsidP="00044D1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13D4920" w14:textId="77777777" w:rsidR="000E52A6" w:rsidRDefault="000E52A6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2B3D6D" w14:textId="77777777" w:rsidR="000E52A6" w:rsidRDefault="000E52A6" w:rsidP="00044D14">
            <w:r>
              <w:rPr>
                <w:sz w:val="16"/>
                <w:szCs w:val="16"/>
              </w:rPr>
              <w:t>CR to TR38.870 on UL MIMO radiated output power metric</w:t>
            </w:r>
          </w:p>
        </w:tc>
        <w:tc>
          <w:tcPr>
            <w:tcW w:w="517" w:type="dxa"/>
          </w:tcPr>
          <w:p w14:paraId="20E0282F" w14:textId="77777777" w:rsidR="000E52A6" w:rsidRDefault="000E52A6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7265A5" w14:textId="77777777" w:rsidR="000E52A6" w:rsidRDefault="000E52A6" w:rsidP="00044D1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9B24B3A" w14:textId="77777777" w:rsidR="000E52A6" w:rsidRDefault="000E52A6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7FCB335" w14:textId="77777777" w:rsidR="000E52A6" w:rsidRDefault="000E52A6" w:rsidP="00044D14">
            <w:r>
              <w:rPr>
                <w:sz w:val="16"/>
                <w:szCs w:val="16"/>
              </w:rPr>
              <w:t>R4-2409996</w:t>
            </w:r>
          </w:p>
        </w:tc>
        <w:tc>
          <w:tcPr>
            <w:tcW w:w="1597" w:type="dxa"/>
          </w:tcPr>
          <w:p w14:paraId="5473C880" w14:textId="77777777" w:rsidR="000E52A6" w:rsidRDefault="000E52A6" w:rsidP="00044D1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8DFC4F1" w14:textId="77777777" w:rsidR="000E52A6" w:rsidRDefault="000E52A6" w:rsidP="00044D14">
            <w:r>
              <w:rPr>
                <w:sz w:val="16"/>
                <w:szCs w:val="16"/>
              </w:rPr>
              <w:t>NR_FR1_TRP_TRS_enh-Core</w:t>
            </w:r>
          </w:p>
        </w:tc>
        <w:tc>
          <w:tcPr>
            <w:tcW w:w="2323" w:type="dxa"/>
          </w:tcPr>
          <w:p w14:paraId="3B9347B7" w14:textId="77777777" w:rsidR="000E52A6" w:rsidRDefault="000E52A6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32FC31" w14:textId="77777777" w:rsidR="000E52A6" w:rsidRDefault="000E52A6" w:rsidP="00044D14">
            <w:pPr>
              <w:rPr>
                <w:sz w:val="16"/>
                <w:szCs w:val="16"/>
              </w:rPr>
            </w:pPr>
          </w:p>
        </w:tc>
      </w:tr>
      <w:tr w:rsidR="000E52A6" w14:paraId="1946F0CB" w14:textId="77777777" w:rsidTr="00044D14">
        <w:tc>
          <w:tcPr>
            <w:tcW w:w="879" w:type="dxa"/>
          </w:tcPr>
          <w:p w14:paraId="3A540B17" w14:textId="77777777" w:rsidR="000E52A6" w:rsidRDefault="000E52A6" w:rsidP="00044D14"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 w14:paraId="453A4919" w14:textId="77777777" w:rsidR="000E52A6" w:rsidRDefault="000E52A6" w:rsidP="00044D14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68131274" w14:textId="77777777" w:rsidR="000E52A6" w:rsidRDefault="000E52A6" w:rsidP="00044D1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B7EC32" w14:textId="77777777" w:rsidR="000E52A6" w:rsidRDefault="000E52A6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ECFDE7" w14:textId="77777777" w:rsidR="000E52A6" w:rsidRDefault="000E52A6" w:rsidP="00044D14">
            <w:r>
              <w:rPr>
                <w:sz w:val="16"/>
                <w:szCs w:val="16"/>
              </w:rPr>
              <w:t>CR to TR 38.870 to add CA combinations to section 4.3.5 and editorial corrections</w:t>
            </w:r>
          </w:p>
        </w:tc>
        <w:tc>
          <w:tcPr>
            <w:tcW w:w="517" w:type="dxa"/>
          </w:tcPr>
          <w:p w14:paraId="0ED54231" w14:textId="77777777" w:rsidR="000E52A6" w:rsidRDefault="000E52A6" w:rsidP="00044D14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58F8EA" w14:textId="77777777" w:rsidR="000E52A6" w:rsidRDefault="000E52A6" w:rsidP="00044D1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E51FBCE" w14:textId="77777777" w:rsidR="000E52A6" w:rsidRDefault="000E52A6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6A35DCA9" w14:textId="77777777" w:rsidR="000E52A6" w:rsidRDefault="000E52A6" w:rsidP="00044D14">
            <w:r>
              <w:rPr>
                <w:sz w:val="16"/>
                <w:szCs w:val="16"/>
              </w:rPr>
              <w:t>R4-2409993</w:t>
            </w:r>
          </w:p>
        </w:tc>
        <w:tc>
          <w:tcPr>
            <w:tcW w:w="1597" w:type="dxa"/>
          </w:tcPr>
          <w:p w14:paraId="2F5F1C88" w14:textId="77777777" w:rsidR="000E52A6" w:rsidRDefault="000E52A6" w:rsidP="00044D1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ED65EC7" w14:textId="77777777" w:rsidR="000E52A6" w:rsidRDefault="000E52A6" w:rsidP="00044D14">
            <w:r>
              <w:rPr>
                <w:sz w:val="16"/>
                <w:szCs w:val="16"/>
              </w:rPr>
              <w:t>NR_FR1_TRP_TRS_enh</w:t>
            </w:r>
          </w:p>
        </w:tc>
        <w:tc>
          <w:tcPr>
            <w:tcW w:w="2323" w:type="dxa"/>
          </w:tcPr>
          <w:p w14:paraId="30FEDC2C" w14:textId="77777777" w:rsidR="000E52A6" w:rsidRDefault="000E52A6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5162C5" w14:textId="77777777" w:rsidR="000E52A6" w:rsidRDefault="000E52A6" w:rsidP="00044D14">
            <w:pPr>
              <w:rPr>
                <w:sz w:val="16"/>
                <w:szCs w:val="16"/>
              </w:rPr>
            </w:pPr>
          </w:p>
        </w:tc>
      </w:tr>
      <w:tr w:rsidR="000E52A6" w14:paraId="10A93DC4" w14:textId="77777777" w:rsidTr="00044D14">
        <w:tc>
          <w:tcPr>
            <w:tcW w:w="879" w:type="dxa"/>
          </w:tcPr>
          <w:p w14:paraId="51904B53" w14:textId="77777777" w:rsidR="000E52A6" w:rsidRDefault="000E52A6" w:rsidP="00044D14"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 w14:paraId="27A6961B" w14:textId="77777777" w:rsidR="000E52A6" w:rsidRDefault="000E52A6" w:rsidP="00044D14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3CD95350" w14:textId="77777777" w:rsidR="000E52A6" w:rsidRDefault="000E52A6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5E052B" w14:textId="77777777" w:rsidR="000E52A6" w:rsidRDefault="000E52A6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F92C0C" w14:textId="77777777" w:rsidR="000E52A6" w:rsidRDefault="000E52A6" w:rsidP="00044D14">
            <w:r>
              <w:rPr>
                <w:sz w:val="16"/>
                <w:szCs w:val="16"/>
              </w:rPr>
              <w:t>CR to TR 38.870 on Rel-18 AC lab alignment activity outcome</w:t>
            </w:r>
          </w:p>
        </w:tc>
        <w:tc>
          <w:tcPr>
            <w:tcW w:w="517" w:type="dxa"/>
          </w:tcPr>
          <w:p w14:paraId="771B91B6" w14:textId="77777777" w:rsidR="000E52A6" w:rsidRDefault="000E52A6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B1ECA6" w14:textId="77777777" w:rsidR="000E52A6" w:rsidRDefault="000E52A6" w:rsidP="00044D1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FD08E1E" w14:textId="77777777" w:rsidR="000E52A6" w:rsidRDefault="000E52A6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EE911CD" w14:textId="77777777" w:rsidR="000E52A6" w:rsidRDefault="000E52A6" w:rsidP="00044D14">
            <w:r>
              <w:rPr>
                <w:sz w:val="16"/>
                <w:szCs w:val="16"/>
              </w:rPr>
              <w:t>R4-2408101</w:t>
            </w:r>
          </w:p>
        </w:tc>
        <w:tc>
          <w:tcPr>
            <w:tcW w:w="1597" w:type="dxa"/>
          </w:tcPr>
          <w:p w14:paraId="4E5CDDE2" w14:textId="77777777" w:rsidR="000E52A6" w:rsidRDefault="000E52A6" w:rsidP="00044D14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5BB8FD0B" w14:textId="77777777" w:rsidR="000E52A6" w:rsidRDefault="000E52A6" w:rsidP="00044D14">
            <w:r>
              <w:rPr>
                <w:sz w:val="16"/>
                <w:szCs w:val="16"/>
              </w:rPr>
              <w:t>NR_FR1_TRP_TRS_enh-Core</w:t>
            </w:r>
          </w:p>
        </w:tc>
        <w:tc>
          <w:tcPr>
            <w:tcW w:w="2323" w:type="dxa"/>
          </w:tcPr>
          <w:p w14:paraId="62D075F2" w14:textId="77777777" w:rsidR="000E52A6" w:rsidRDefault="000E52A6" w:rsidP="00044D14">
            <w:r>
              <w:rPr>
                <w:sz w:val="16"/>
                <w:szCs w:val="16"/>
              </w:rPr>
              <w:t>F.3</w:t>
            </w:r>
          </w:p>
        </w:tc>
        <w:tc>
          <w:tcPr>
            <w:tcW w:w="998" w:type="dxa"/>
          </w:tcPr>
          <w:p w14:paraId="7249B4C7" w14:textId="77777777" w:rsidR="000E52A6" w:rsidRDefault="000E52A6" w:rsidP="00044D14">
            <w:r>
              <w:rPr>
                <w:sz w:val="16"/>
                <w:szCs w:val="16"/>
              </w:rPr>
              <w:t xml:space="preserve">TS/TR ... CR ...; TS/TR CR ... ; TS/TR ... CR ... </w:t>
            </w:r>
          </w:p>
        </w:tc>
      </w:tr>
      <w:tr w:rsidR="000E52A6" w14:paraId="7A2326F9" w14:textId="77777777" w:rsidTr="00044D14">
        <w:tc>
          <w:tcPr>
            <w:tcW w:w="879" w:type="dxa"/>
          </w:tcPr>
          <w:p w14:paraId="47B34B44" w14:textId="77777777" w:rsidR="000E52A6" w:rsidRDefault="000E52A6" w:rsidP="00044D14"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 w14:paraId="445B38FC" w14:textId="77777777" w:rsidR="000E52A6" w:rsidRDefault="000E52A6" w:rsidP="00044D14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7AA5E7BF" w14:textId="77777777" w:rsidR="000E52A6" w:rsidRDefault="000E52A6" w:rsidP="00044D1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9B8802C" w14:textId="77777777" w:rsidR="000E52A6" w:rsidRDefault="000E52A6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1A0681" w14:textId="77777777" w:rsidR="000E52A6" w:rsidRDefault="000E52A6" w:rsidP="00044D14">
            <w:r>
              <w:rPr>
                <w:sz w:val="16"/>
                <w:szCs w:val="16"/>
              </w:rPr>
              <w:t>CR to TR 38.870 on Rel-18 RC lab alignment and harmonization outcome</w:t>
            </w:r>
          </w:p>
        </w:tc>
        <w:tc>
          <w:tcPr>
            <w:tcW w:w="517" w:type="dxa"/>
          </w:tcPr>
          <w:p w14:paraId="6F7859A1" w14:textId="77777777" w:rsidR="000E52A6" w:rsidRDefault="000E52A6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135C5D" w14:textId="77777777" w:rsidR="000E52A6" w:rsidRDefault="000E52A6" w:rsidP="00044D1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CCB44C3" w14:textId="77777777" w:rsidR="000E52A6" w:rsidRDefault="000E52A6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D19B2BF" w14:textId="77777777" w:rsidR="000E52A6" w:rsidRDefault="000E52A6" w:rsidP="00044D14">
            <w:r>
              <w:rPr>
                <w:sz w:val="16"/>
                <w:szCs w:val="16"/>
              </w:rPr>
              <w:t>R4-2409997</w:t>
            </w:r>
          </w:p>
        </w:tc>
        <w:tc>
          <w:tcPr>
            <w:tcW w:w="1597" w:type="dxa"/>
          </w:tcPr>
          <w:p w14:paraId="3DEB3549" w14:textId="77777777" w:rsidR="000E52A6" w:rsidRDefault="000E52A6" w:rsidP="00044D14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367FA94" w14:textId="77777777" w:rsidR="000E52A6" w:rsidRDefault="000E52A6" w:rsidP="00044D14">
            <w:r>
              <w:rPr>
                <w:sz w:val="16"/>
                <w:szCs w:val="16"/>
              </w:rPr>
              <w:t>NR_FR1_TRP_TRS_enh-Core</w:t>
            </w:r>
          </w:p>
        </w:tc>
        <w:tc>
          <w:tcPr>
            <w:tcW w:w="2323" w:type="dxa"/>
          </w:tcPr>
          <w:p w14:paraId="4704B710" w14:textId="77777777" w:rsidR="000E52A6" w:rsidRDefault="000E52A6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EFBC9A" w14:textId="77777777" w:rsidR="000E52A6" w:rsidRDefault="000E52A6" w:rsidP="00044D14">
            <w:pPr>
              <w:rPr>
                <w:sz w:val="16"/>
                <w:szCs w:val="16"/>
              </w:rPr>
            </w:pPr>
          </w:p>
        </w:tc>
      </w:tr>
      <w:tr w:rsidR="000E52A6" w14:paraId="1F4491E6" w14:textId="77777777" w:rsidTr="00044D14">
        <w:tc>
          <w:tcPr>
            <w:tcW w:w="879" w:type="dxa"/>
          </w:tcPr>
          <w:p w14:paraId="319B2627" w14:textId="77777777" w:rsidR="000E52A6" w:rsidRDefault="000E52A6" w:rsidP="00044D14"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 w14:paraId="28137E36" w14:textId="77777777" w:rsidR="000E52A6" w:rsidRDefault="000E52A6" w:rsidP="00044D14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0EDDA181" w14:textId="77777777" w:rsidR="000E52A6" w:rsidRDefault="000E52A6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899B11" w14:textId="77777777" w:rsidR="000E52A6" w:rsidRDefault="000E52A6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0EC6C6" w14:textId="77777777" w:rsidR="000E52A6" w:rsidRDefault="000E52A6" w:rsidP="00044D14">
            <w:r>
              <w:rPr>
                <w:sz w:val="16"/>
                <w:szCs w:val="16"/>
              </w:rPr>
              <w:t>CR to TR 38.870 to update RC TRS definition in 5.22 and 8.6.1.1</w:t>
            </w:r>
          </w:p>
        </w:tc>
        <w:tc>
          <w:tcPr>
            <w:tcW w:w="517" w:type="dxa"/>
          </w:tcPr>
          <w:p w14:paraId="42EC6D7A" w14:textId="77777777" w:rsidR="000E52A6" w:rsidRDefault="000E52A6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30A91B" w14:textId="77777777" w:rsidR="000E52A6" w:rsidRDefault="000E52A6" w:rsidP="00044D1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CD424BB" w14:textId="77777777" w:rsidR="000E52A6" w:rsidRDefault="000E52A6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192156A" w14:textId="77777777" w:rsidR="000E52A6" w:rsidRDefault="000E52A6" w:rsidP="00044D14">
            <w:r>
              <w:rPr>
                <w:sz w:val="16"/>
                <w:szCs w:val="16"/>
              </w:rPr>
              <w:t>R4-2408274</w:t>
            </w:r>
          </w:p>
        </w:tc>
        <w:tc>
          <w:tcPr>
            <w:tcW w:w="1597" w:type="dxa"/>
          </w:tcPr>
          <w:p w14:paraId="0C4C819E" w14:textId="77777777" w:rsidR="000E52A6" w:rsidRDefault="000E52A6" w:rsidP="00044D14">
            <w:r>
              <w:rPr>
                <w:sz w:val="16"/>
                <w:szCs w:val="16"/>
              </w:rPr>
              <w:t>Bluetest AB</w:t>
            </w:r>
          </w:p>
        </w:tc>
        <w:tc>
          <w:tcPr>
            <w:tcW w:w="1122" w:type="dxa"/>
          </w:tcPr>
          <w:p w14:paraId="6E15327C" w14:textId="77777777" w:rsidR="000E52A6" w:rsidRDefault="000E52A6" w:rsidP="00044D14">
            <w:r>
              <w:rPr>
                <w:sz w:val="16"/>
                <w:szCs w:val="16"/>
              </w:rPr>
              <w:t>NR_FR1_TRP_TRS_enh</w:t>
            </w:r>
          </w:p>
        </w:tc>
        <w:tc>
          <w:tcPr>
            <w:tcW w:w="2323" w:type="dxa"/>
          </w:tcPr>
          <w:p w14:paraId="3E3E9FB4" w14:textId="77777777" w:rsidR="000E52A6" w:rsidRDefault="000E52A6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81A286" w14:textId="77777777" w:rsidR="000E52A6" w:rsidRDefault="000E52A6" w:rsidP="00044D14">
            <w:pPr>
              <w:rPr>
                <w:sz w:val="16"/>
                <w:szCs w:val="16"/>
              </w:rPr>
            </w:pPr>
          </w:p>
        </w:tc>
      </w:tr>
      <w:tr w:rsidR="000E52A6" w14:paraId="237ED07C" w14:textId="77777777" w:rsidTr="00044D14">
        <w:tc>
          <w:tcPr>
            <w:tcW w:w="879" w:type="dxa"/>
          </w:tcPr>
          <w:p w14:paraId="249DE645" w14:textId="77777777" w:rsidR="000E52A6" w:rsidRDefault="000E52A6" w:rsidP="00044D14"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 w14:paraId="5897A401" w14:textId="77777777" w:rsidR="000E52A6" w:rsidRDefault="000E52A6" w:rsidP="00044D14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4C7BAA61" w14:textId="77777777" w:rsidR="000E52A6" w:rsidRDefault="000E52A6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443A48" w14:textId="77777777" w:rsidR="000E52A6" w:rsidRDefault="000E52A6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7CBD57" w14:textId="77777777" w:rsidR="000E52A6" w:rsidRDefault="000E52A6" w:rsidP="00044D14">
            <w:r>
              <w:rPr>
                <w:sz w:val="16"/>
                <w:szCs w:val="16"/>
              </w:rPr>
              <w:t>Editorial CR to TR 38.870</w:t>
            </w:r>
          </w:p>
        </w:tc>
        <w:tc>
          <w:tcPr>
            <w:tcW w:w="517" w:type="dxa"/>
          </w:tcPr>
          <w:p w14:paraId="47787CA2" w14:textId="77777777" w:rsidR="000E52A6" w:rsidRDefault="000E52A6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523E5F" w14:textId="77777777" w:rsidR="000E52A6" w:rsidRDefault="000E52A6" w:rsidP="00044D1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22FB574" w14:textId="77777777" w:rsidR="000E52A6" w:rsidRDefault="000E52A6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B50EF31" w14:textId="77777777" w:rsidR="000E52A6" w:rsidRDefault="000E52A6" w:rsidP="00044D14">
            <w:r>
              <w:rPr>
                <w:sz w:val="16"/>
                <w:szCs w:val="16"/>
              </w:rPr>
              <w:t>R4-2409773</w:t>
            </w:r>
          </w:p>
        </w:tc>
        <w:tc>
          <w:tcPr>
            <w:tcW w:w="1597" w:type="dxa"/>
          </w:tcPr>
          <w:p w14:paraId="7AF512A6" w14:textId="77777777" w:rsidR="000E52A6" w:rsidRDefault="000E52A6" w:rsidP="00044D1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6D96111" w14:textId="77777777" w:rsidR="000E52A6" w:rsidRDefault="000E52A6" w:rsidP="00044D14">
            <w:r>
              <w:rPr>
                <w:sz w:val="16"/>
                <w:szCs w:val="16"/>
              </w:rPr>
              <w:t>NR_FR1_TRP_TRS_enh-Core</w:t>
            </w:r>
          </w:p>
        </w:tc>
        <w:tc>
          <w:tcPr>
            <w:tcW w:w="2323" w:type="dxa"/>
          </w:tcPr>
          <w:p w14:paraId="7C6D9F44" w14:textId="77777777" w:rsidR="000E52A6" w:rsidRDefault="000E52A6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83E898" w14:textId="77777777" w:rsidR="000E52A6" w:rsidRDefault="000E52A6" w:rsidP="00044D14">
            <w:pPr>
              <w:rPr>
                <w:sz w:val="16"/>
                <w:szCs w:val="16"/>
              </w:rPr>
            </w:pPr>
          </w:p>
        </w:tc>
      </w:tr>
    </w:tbl>
    <w:p w14:paraId="6A67D2C6" w14:textId="77777777" w:rsidR="00C13D06" w:rsidRDefault="00C13D06" w:rsidP="00C13D06"/>
    <w:p w14:paraId="2C0DDF0E" w14:textId="77777777" w:rsidR="00C13D06" w:rsidRDefault="00C13D06" w:rsidP="00C13D06"/>
    <w:p w14:paraId="2B32EFDB" w14:textId="40036080" w:rsidR="00C13D06" w:rsidRDefault="0081443E" w:rsidP="00C13D06">
      <w:pPr>
        <w:pStyle w:val="Heading2"/>
        <w:rPr>
          <w:rFonts w:cs="Arial"/>
          <w:noProof/>
        </w:rPr>
      </w:pPr>
      <w:r w:rsidRPr="0081443E">
        <w:rPr>
          <w:noProof/>
        </w:rPr>
        <w:t>RP-241488</w:t>
      </w:r>
    </w:p>
    <w:p w14:paraId="5C28813E" w14:textId="405E19AC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81443E" w:rsidRPr="0081443E">
        <w:rPr>
          <w:rFonts w:ascii="Arial" w:hAnsi="Arial" w:cs="Arial"/>
          <w:b/>
          <w:bCs/>
          <w:sz w:val="18"/>
          <w:szCs w:val="18"/>
        </w:rPr>
        <w:t>RAN4 CRs to Closed REL-18 NR or NR+LTE WIs – Batch 26</w:t>
      </w:r>
    </w:p>
    <w:p w14:paraId="18F31BD1" w14:textId="27C6AF41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81443E">
        <w:rPr>
          <w:rFonts w:ascii="Arial" w:hAnsi="Arial" w:cs="Arial"/>
          <w:b/>
          <w:bCs/>
        </w:rPr>
        <w:t>4.14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F335E" w:rsidRPr="004E535C" w14:paraId="2862B194" w14:textId="77777777" w:rsidTr="00044D1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826826" w14:textId="77777777" w:rsidR="003F335E" w:rsidRPr="00BF1EB6" w:rsidRDefault="003F335E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E24F87" w14:textId="77777777" w:rsidR="003F335E" w:rsidRPr="00BF1EB6" w:rsidRDefault="003F335E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1199BA" w14:textId="77777777" w:rsidR="003F335E" w:rsidRPr="00BF1EB6" w:rsidRDefault="003F335E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434A70" w14:textId="77777777" w:rsidR="003F335E" w:rsidRPr="00BF1EB6" w:rsidRDefault="003F335E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18B8AAC" w14:textId="77777777" w:rsidR="003F335E" w:rsidRPr="00BF1EB6" w:rsidRDefault="003F335E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53B61D" w14:textId="77777777" w:rsidR="003F335E" w:rsidRPr="00BF1EB6" w:rsidRDefault="003F335E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7E30E8" w14:textId="77777777" w:rsidR="003F335E" w:rsidRPr="00BF1EB6" w:rsidRDefault="003F335E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B26FADD" w14:textId="77777777" w:rsidR="003F335E" w:rsidRPr="00BF1EB6" w:rsidRDefault="003F335E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72CE2B" w14:textId="77777777" w:rsidR="003F335E" w:rsidRPr="00BF1EB6" w:rsidRDefault="003F335E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C5C3851" w14:textId="77777777" w:rsidR="003F335E" w:rsidRPr="00BF1EB6" w:rsidRDefault="003F335E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E93618" w14:textId="77777777" w:rsidR="003F335E" w:rsidRPr="00BF1EB6" w:rsidRDefault="003F335E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5CD192D" w14:textId="77777777" w:rsidR="003F335E" w:rsidRPr="00BF1EB6" w:rsidRDefault="003F335E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84BA0C0" w14:textId="77777777" w:rsidR="003F335E" w:rsidRPr="00BF1EB6" w:rsidRDefault="003F335E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F335E" w14:paraId="7989306F" w14:textId="77777777" w:rsidTr="00044D14">
        <w:tc>
          <w:tcPr>
            <w:tcW w:w="879" w:type="dxa"/>
          </w:tcPr>
          <w:p w14:paraId="6D434DB5" w14:textId="77777777" w:rsidR="003F335E" w:rsidRDefault="003F335E" w:rsidP="00044D1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091BE1" w14:textId="77777777" w:rsidR="003F335E" w:rsidRDefault="003F335E" w:rsidP="00044D14">
            <w:r>
              <w:rPr>
                <w:sz w:val="16"/>
                <w:szCs w:val="16"/>
              </w:rPr>
              <w:t>4336</w:t>
            </w:r>
          </w:p>
        </w:tc>
        <w:tc>
          <w:tcPr>
            <w:tcW w:w="517" w:type="dxa"/>
          </w:tcPr>
          <w:p w14:paraId="5A7F5BC8" w14:textId="77777777" w:rsidR="003F335E" w:rsidRDefault="003F335E" w:rsidP="00044D1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F0E7B6" w14:textId="77777777" w:rsidR="003F335E" w:rsidRDefault="003F335E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F62C13" w14:textId="77777777" w:rsidR="003F335E" w:rsidRDefault="003F335E" w:rsidP="00044D14">
            <w:r>
              <w:rPr>
                <w:sz w:val="16"/>
                <w:szCs w:val="16"/>
              </w:rPr>
              <w:t>Big CR to TS 38.133 on core requirement maintenance for Completion of specification support for BWP without restriction in NR</w:t>
            </w:r>
          </w:p>
        </w:tc>
        <w:tc>
          <w:tcPr>
            <w:tcW w:w="517" w:type="dxa"/>
          </w:tcPr>
          <w:p w14:paraId="5505B183" w14:textId="77777777" w:rsidR="003F335E" w:rsidRDefault="003F335E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77DBE9" w14:textId="77777777" w:rsidR="003F335E" w:rsidRDefault="003F335E" w:rsidP="00044D1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F3C5402" w14:textId="77777777" w:rsidR="003F335E" w:rsidRDefault="003F335E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86FACD0" w14:textId="77777777" w:rsidR="003F335E" w:rsidRDefault="003F335E" w:rsidP="00044D14">
            <w:r>
              <w:rPr>
                <w:sz w:val="16"/>
                <w:szCs w:val="16"/>
              </w:rPr>
              <w:t>R4-2410370</w:t>
            </w:r>
          </w:p>
        </w:tc>
        <w:tc>
          <w:tcPr>
            <w:tcW w:w="1597" w:type="dxa"/>
          </w:tcPr>
          <w:p w14:paraId="4F458A78" w14:textId="77777777" w:rsidR="003F335E" w:rsidRDefault="003F335E" w:rsidP="00044D14">
            <w:r>
              <w:rPr>
                <w:sz w:val="16"/>
                <w:szCs w:val="16"/>
              </w:rPr>
              <w:t>Vodafone, vivo</w:t>
            </w:r>
          </w:p>
        </w:tc>
        <w:tc>
          <w:tcPr>
            <w:tcW w:w="1122" w:type="dxa"/>
          </w:tcPr>
          <w:p w14:paraId="39DDEE71" w14:textId="77777777" w:rsidR="003F335E" w:rsidRDefault="003F335E" w:rsidP="00044D14">
            <w:r>
              <w:rPr>
                <w:sz w:val="16"/>
                <w:szCs w:val="16"/>
              </w:rPr>
              <w:t>NR_BWP_wor-Core</w:t>
            </w:r>
          </w:p>
        </w:tc>
        <w:tc>
          <w:tcPr>
            <w:tcW w:w="2323" w:type="dxa"/>
          </w:tcPr>
          <w:p w14:paraId="12113E85" w14:textId="77777777" w:rsidR="003F335E" w:rsidRDefault="003F335E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982326" w14:textId="77777777" w:rsidR="003F335E" w:rsidRDefault="003F335E" w:rsidP="00044D14">
            <w:pPr>
              <w:rPr>
                <w:sz w:val="16"/>
                <w:szCs w:val="16"/>
              </w:rPr>
            </w:pPr>
          </w:p>
        </w:tc>
      </w:tr>
    </w:tbl>
    <w:p w14:paraId="417ED0CE" w14:textId="77777777" w:rsidR="00C13D06" w:rsidRDefault="00C13D06" w:rsidP="00C13D06"/>
    <w:p w14:paraId="391D4B4C" w14:textId="77777777" w:rsidR="00C13D06" w:rsidRDefault="00C13D06" w:rsidP="00C13D06"/>
    <w:p w14:paraId="33DE81FF" w14:textId="56102EA2" w:rsidR="00C13D06" w:rsidRDefault="00085C2E" w:rsidP="00C13D06">
      <w:pPr>
        <w:pStyle w:val="Heading2"/>
        <w:rPr>
          <w:rFonts w:cs="Arial"/>
          <w:noProof/>
        </w:rPr>
      </w:pPr>
      <w:r w:rsidRPr="00085C2E">
        <w:rPr>
          <w:noProof/>
        </w:rPr>
        <w:lastRenderedPageBreak/>
        <w:t>RP-241489</w:t>
      </w:r>
    </w:p>
    <w:p w14:paraId="7A2DCFE0" w14:textId="7729A6B3" w:rsidR="00C13D06" w:rsidRPr="004347C0" w:rsidRDefault="00C13D06" w:rsidP="00C13D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085C2E" w:rsidRPr="00085C2E">
        <w:rPr>
          <w:rFonts w:ascii="Arial" w:hAnsi="Arial" w:cs="Arial"/>
          <w:b/>
          <w:bCs/>
          <w:sz w:val="18"/>
          <w:szCs w:val="18"/>
        </w:rPr>
        <w:t>RAN4 CRs to Closed REL-18 NR or NR+LTE WIs – Batch 27</w:t>
      </w:r>
    </w:p>
    <w:p w14:paraId="4A8CC613" w14:textId="6270E98A" w:rsidR="00C13D06" w:rsidRDefault="00C13D06" w:rsidP="00C13D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9.7.</w:t>
      </w:r>
      <w:r w:rsidR="00085C2E">
        <w:rPr>
          <w:rFonts w:ascii="Arial" w:hAnsi="Arial" w:cs="Arial"/>
          <w:b/>
          <w:bCs/>
        </w:rPr>
        <w:t>4.15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2DB9" w:rsidRPr="004E535C" w14:paraId="386C38FB" w14:textId="77777777" w:rsidTr="00044D1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55C0468" w14:textId="77777777" w:rsidR="00AB2DB9" w:rsidRPr="00BF1EB6" w:rsidRDefault="00AB2DB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21CA86" w14:textId="77777777" w:rsidR="00AB2DB9" w:rsidRPr="00BF1EB6" w:rsidRDefault="00AB2DB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6327C2" w14:textId="77777777" w:rsidR="00AB2DB9" w:rsidRPr="00BF1EB6" w:rsidRDefault="00AB2DB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F91657" w14:textId="77777777" w:rsidR="00AB2DB9" w:rsidRPr="00BF1EB6" w:rsidRDefault="00AB2DB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DDAF1C8" w14:textId="77777777" w:rsidR="00AB2DB9" w:rsidRPr="00BF1EB6" w:rsidRDefault="00AB2DB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7A47E5" w14:textId="77777777" w:rsidR="00AB2DB9" w:rsidRPr="00BF1EB6" w:rsidRDefault="00AB2DB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24E58C" w14:textId="77777777" w:rsidR="00AB2DB9" w:rsidRPr="00BF1EB6" w:rsidRDefault="00AB2DB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386FF08" w14:textId="77777777" w:rsidR="00AB2DB9" w:rsidRPr="00BF1EB6" w:rsidRDefault="00AB2DB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CF2A135" w14:textId="77777777" w:rsidR="00AB2DB9" w:rsidRPr="00BF1EB6" w:rsidRDefault="00AB2DB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31F5D25" w14:textId="77777777" w:rsidR="00AB2DB9" w:rsidRPr="00BF1EB6" w:rsidRDefault="00AB2DB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5454E0D" w14:textId="77777777" w:rsidR="00AB2DB9" w:rsidRPr="00BF1EB6" w:rsidRDefault="00AB2DB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ED01AFF" w14:textId="77777777" w:rsidR="00AB2DB9" w:rsidRPr="00BF1EB6" w:rsidRDefault="00AB2DB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0A86D0B" w14:textId="77777777" w:rsidR="00AB2DB9" w:rsidRPr="00BF1EB6" w:rsidRDefault="00AB2DB9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B2DB9" w14:paraId="6DEF669F" w14:textId="77777777" w:rsidTr="00044D14">
        <w:tc>
          <w:tcPr>
            <w:tcW w:w="879" w:type="dxa"/>
          </w:tcPr>
          <w:p w14:paraId="2AD2C3EF" w14:textId="77777777" w:rsidR="00AB2DB9" w:rsidRDefault="00AB2DB9" w:rsidP="00044D1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2B37DFD" w14:textId="77777777" w:rsidR="00AB2DB9" w:rsidRDefault="00AB2DB9" w:rsidP="00044D14">
            <w:r>
              <w:rPr>
                <w:sz w:val="16"/>
                <w:szCs w:val="16"/>
              </w:rPr>
              <w:t>2201</w:t>
            </w:r>
          </w:p>
        </w:tc>
        <w:tc>
          <w:tcPr>
            <w:tcW w:w="517" w:type="dxa"/>
          </w:tcPr>
          <w:p w14:paraId="6AF54EC4" w14:textId="77777777" w:rsidR="00AB2DB9" w:rsidRDefault="00AB2DB9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DB98C8" w14:textId="77777777" w:rsidR="00AB2DB9" w:rsidRDefault="00AB2DB9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8119EF" w14:textId="77777777" w:rsidR="00AB2DB9" w:rsidRDefault="00AB2DB9" w:rsidP="00044D14">
            <w:r>
              <w:rPr>
                <w:sz w:val="16"/>
                <w:szCs w:val="16"/>
              </w:rPr>
              <w:t>Clarification for the mandatory support of enhanced channel raster for the TN bands</w:t>
            </w:r>
          </w:p>
        </w:tc>
        <w:tc>
          <w:tcPr>
            <w:tcW w:w="517" w:type="dxa"/>
          </w:tcPr>
          <w:p w14:paraId="21CCA12B" w14:textId="77777777" w:rsidR="00AB2DB9" w:rsidRDefault="00AB2DB9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4FC311" w14:textId="77777777" w:rsidR="00AB2DB9" w:rsidRDefault="00AB2DB9" w:rsidP="00044D1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8FB31DB" w14:textId="77777777" w:rsidR="00AB2DB9" w:rsidRDefault="00AB2DB9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7B44765" w14:textId="77777777" w:rsidR="00AB2DB9" w:rsidRDefault="00AB2DB9" w:rsidP="00044D14">
            <w:r>
              <w:rPr>
                <w:sz w:val="16"/>
                <w:szCs w:val="16"/>
              </w:rPr>
              <w:t>R4-2407048</w:t>
            </w:r>
          </w:p>
        </w:tc>
        <w:tc>
          <w:tcPr>
            <w:tcW w:w="1597" w:type="dxa"/>
          </w:tcPr>
          <w:p w14:paraId="4A23C74E" w14:textId="77777777" w:rsidR="00AB2DB9" w:rsidRDefault="00AB2DB9" w:rsidP="00044D14">
            <w:r>
              <w:rPr>
                <w:sz w:val="16"/>
                <w:szCs w:val="16"/>
              </w:rPr>
              <w:t>Apple, T-Mobile</w:t>
            </w:r>
          </w:p>
        </w:tc>
        <w:tc>
          <w:tcPr>
            <w:tcW w:w="1122" w:type="dxa"/>
          </w:tcPr>
          <w:p w14:paraId="59A1DE77" w14:textId="77777777" w:rsidR="00AB2DB9" w:rsidRDefault="00AB2DB9" w:rsidP="00044D14">
            <w:r>
              <w:rPr>
                <w:sz w:val="16"/>
                <w:szCs w:val="16"/>
              </w:rPr>
              <w:t>NR_channel_raster_enh-Core</w:t>
            </w:r>
          </w:p>
        </w:tc>
        <w:tc>
          <w:tcPr>
            <w:tcW w:w="2323" w:type="dxa"/>
          </w:tcPr>
          <w:p w14:paraId="31E060FC" w14:textId="77777777" w:rsidR="00AB2DB9" w:rsidRDefault="00AB2DB9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F570A7" w14:textId="77777777" w:rsidR="00AB2DB9" w:rsidRDefault="00AB2DB9" w:rsidP="00044D14">
            <w:pPr>
              <w:rPr>
                <w:sz w:val="16"/>
                <w:szCs w:val="16"/>
              </w:rPr>
            </w:pPr>
          </w:p>
        </w:tc>
      </w:tr>
      <w:tr w:rsidR="00AB2DB9" w14:paraId="3D529C11" w14:textId="77777777" w:rsidTr="00044D14">
        <w:tc>
          <w:tcPr>
            <w:tcW w:w="879" w:type="dxa"/>
          </w:tcPr>
          <w:p w14:paraId="1440C532" w14:textId="77777777" w:rsidR="00AB2DB9" w:rsidRDefault="00AB2DB9" w:rsidP="00044D14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3D9C424" w14:textId="77777777" w:rsidR="00AB2DB9" w:rsidRDefault="00AB2DB9" w:rsidP="00044D14"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 w14:paraId="24465CAA" w14:textId="77777777" w:rsidR="00AB2DB9" w:rsidRDefault="00AB2DB9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5DB974" w14:textId="77777777" w:rsidR="00AB2DB9" w:rsidRDefault="00AB2DB9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A06CDC" w14:textId="77777777" w:rsidR="00AB2DB9" w:rsidRDefault="00AB2DB9" w:rsidP="00044D14">
            <w:r>
              <w:rPr>
                <w:sz w:val="16"/>
                <w:szCs w:val="16"/>
              </w:rPr>
              <w:t>Clarification for the mandatory support of enhanced channel raster for the NTN bands</w:t>
            </w:r>
          </w:p>
        </w:tc>
        <w:tc>
          <w:tcPr>
            <w:tcW w:w="517" w:type="dxa"/>
          </w:tcPr>
          <w:p w14:paraId="7D7D05F7" w14:textId="77777777" w:rsidR="00AB2DB9" w:rsidRDefault="00AB2DB9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5AD0F6" w14:textId="77777777" w:rsidR="00AB2DB9" w:rsidRDefault="00AB2DB9" w:rsidP="00044D1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70F4D7F" w14:textId="77777777" w:rsidR="00AB2DB9" w:rsidRDefault="00AB2DB9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11D0311" w14:textId="77777777" w:rsidR="00AB2DB9" w:rsidRDefault="00AB2DB9" w:rsidP="00044D14">
            <w:r>
              <w:rPr>
                <w:sz w:val="16"/>
                <w:szCs w:val="16"/>
              </w:rPr>
              <w:t>R4-2407049</w:t>
            </w:r>
          </w:p>
        </w:tc>
        <w:tc>
          <w:tcPr>
            <w:tcW w:w="1597" w:type="dxa"/>
          </w:tcPr>
          <w:p w14:paraId="710B5573" w14:textId="77777777" w:rsidR="00AB2DB9" w:rsidRDefault="00AB2DB9" w:rsidP="00044D14">
            <w:r>
              <w:rPr>
                <w:sz w:val="16"/>
                <w:szCs w:val="16"/>
              </w:rPr>
              <w:t>Apple, Ligado Networks, Inmarsat, Viasat, Globalstar, Thales, Hughes/Echostar, Omnispace, Terrestar</w:t>
            </w:r>
          </w:p>
        </w:tc>
        <w:tc>
          <w:tcPr>
            <w:tcW w:w="1122" w:type="dxa"/>
          </w:tcPr>
          <w:p w14:paraId="5ADA1868" w14:textId="77777777" w:rsidR="00AB2DB9" w:rsidRDefault="00AB2DB9" w:rsidP="00044D14">
            <w:r>
              <w:rPr>
                <w:sz w:val="16"/>
                <w:szCs w:val="16"/>
              </w:rPr>
              <w:t>NR_channel_raster_enh-Core</w:t>
            </w:r>
          </w:p>
        </w:tc>
        <w:tc>
          <w:tcPr>
            <w:tcW w:w="2323" w:type="dxa"/>
          </w:tcPr>
          <w:p w14:paraId="7BE742E4" w14:textId="77777777" w:rsidR="00AB2DB9" w:rsidRDefault="00AB2DB9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FE215B" w14:textId="77777777" w:rsidR="00AB2DB9" w:rsidRDefault="00AB2DB9" w:rsidP="00044D14">
            <w:pPr>
              <w:rPr>
                <w:sz w:val="16"/>
                <w:szCs w:val="16"/>
              </w:rPr>
            </w:pPr>
          </w:p>
        </w:tc>
      </w:tr>
    </w:tbl>
    <w:p w14:paraId="1597B0EE" w14:textId="66B79870" w:rsidR="00C13D06" w:rsidRDefault="00C13D06" w:rsidP="00C13D06"/>
    <w:p w14:paraId="776B4EC2" w14:textId="77777777" w:rsidR="00C13D06" w:rsidRDefault="00C13D06" w:rsidP="00C13D06"/>
    <w:p w14:paraId="1674E3C5" w14:textId="6CBAE98C" w:rsidR="00D7297A" w:rsidRDefault="00D7297A" w:rsidP="00D7297A">
      <w:pPr>
        <w:pStyle w:val="Heading1"/>
      </w:pPr>
      <w:r>
        <w:rPr>
          <w:noProof/>
        </w:rPr>
        <w:t>List of CRs from RAN WG4 for AI 9.8</w:t>
      </w:r>
    </w:p>
    <w:p w14:paraId="1D52B01F" w14:textId="5C424FC3" w:rsidR="00D7297A" w:rsidRDefault="00FE00FB" w:rsidP="00D7297A">
      <w:pPr>
        <w:pStyle w:val="Heading2"/>
        <w:rPr>
          <w:rFonts w:cs="Arial"/>
          <w:noProof/>
        </w:rPr>
      </w:pPr>
      <w:r w:rsidRPr="00FE00FB">
        <w:rPr>
          <w:noProof/>
        </w:rPr>
        <w:t>RP-241490</w:t>
      </w:r>
    </w:p>
    <w:p w14:paraId="083B478B" w14:textId="2C622643" w:rsidR="00D7297A" w:rsidRPr="004347C0" w:rsidRDefault="00D7297A" w:rsidP="00D729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E00FB" w:rsidRPr="00FE00FB">
        <w:rPr>
          <w:rFonts w:ascii="Arial" w:hAnsi="Arial" w:cs="Arial"/>
          <w:b/>
          <w:bCs/>
          <w:sz w:val="18"/>
          <w:szCs w:val="18"/>
        </w:rPr>
        <w:t>RAN4 CRs to Closed REL-18 NR or NR+LTE WIs</w:t>
      </w:r>
    </w:p>
    <w:p w14:paraId="65344E66" w14:textId="2B0876F0" w:rsidR="00D7297A" w:rsidRDefault="00D7297A" w:rsidP="00D7297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D7297A">
        <w:rPr>
          <w:rFonts w:ascii="Arial" w:hAnsi="Arial" w:cs="Arial"/>
          <w:b/>
          <w:bCs/>
        </w:rPr>
        <w:t>9.8.1</w:t>
      </w:r>
    </w:p>
    <w:p w14:paraId="22B09405" w14:textId="76C03FDA" w:rsidR="00D7297A" w:rsidRDefault="00D76C31" w:rsidP="00D7297A">
      <w:r>
        <w:t>This is withdrawn.</w:t>
      </w:r>
    </w:p>
    <w:p w14:paraId="6B2B4C0C" w14:textId="77777777" w:rsidR="00D7297A" w:rsidRDefault="00D7297A" w:rsidP="00D7297A"/>
    <w:p w14:paraId="783859D0" w14:textId="59608455" w:rsidR="00FE00FB" w:rsidRDefault="00FE00FB" w:rsidP="00FE00FB">
      <w:pPr>
        <w:pStyle w:val="Heading2"/>
        <w:rPr>
          <w:rFonts w:cs="Arial"/>
          <w:noProof/>
        </w:rPr>
      </w:pPr>
      <w:r w:rsidRPr="00FE00FB">
        <w:rPr>
          <w:noProof/>
        </w:rPr>
        <w:t>RP-241491</w:t>
      </w:r>
    </w:p>
    <w:p w14:paraId="24DA76A7" w14:textId="15A93907" w:rsidR="00FE00FB" w:rsidRPr="004347C0" w:rsidRDefault="00FE00FB" w:rsidP="00FE00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FE00FB">
        <w:rPr>
          <w:rFonts w:ascii="Arial" w:hAnsi="Arial" w:cs="Arial"/>
          <w:b/>
          <w:bCs/>
          <w:sz w:val="18"/>
          <w:szCs w:val="18"/>
        </w:rPr>
        <w:t>RAN4 CRs to Closed REL-18 NR or NR+LTE WIs spectrum – Batch 2</w:t>
      </w:r>
    </w:p>
    <w:p w14:paraId="6C06A255" w14:textId="06A3D533" w:rsidR="00FE00FB" w:rsidRDefault="00FE00FB" w:rsidP="00FE00FB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D7297A">
        <w:rPr>
          <w:rFonts w:ascii="Arial" w:hAnsi="Arial" w:cs="Arial"/>
          <w:b/>
          <w:bCs/>
        </w:rPr>
        <w:t>9.8.1</w:t>
      </w:r>
      <w:r>
        <w:rPr>
          <w:rFonts w:ascii="Arial" w:hAnsi="Arial" w:cs="Arial"/>
          <w:b/>
          <w:bCs/>
        </w:rPr>
        <w:t>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005F1" w:rsidRPr="004E535C" w14:paraId="12295A3A" w14:textId="77777777" w:rsidTr="00044D1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7AE4E2" w14:textId="77777777" w:rsidR="005005F1" w:rsidRPr="00BF1EB6" w:rsidRDefault="005005F1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ABABDC" w14:textId="77777777" w:rsidR="005005F1" w:rsidRPr="00BF1EB6" w:rsidRDefault="005005F1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ECF734" w14:textId="77777777" w:rsidR="005005F1" w:rsidRPr="00BF1EB6" w:rsidRDefault="005005F1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D46F63" w14:textId="77777777" w:rsidR="005005F1" w:rsidRPr="00BF1EB6" w:rsidRDefault="005005F1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CC21F93" w14:textId="77777777" w:rsidR="005005F1" w:rsidRPr="00BF1EB6" w:rsidRDefault="005005F1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4238D9" w14:textId="77777777" w:rsidR="005005F1" w:rsidRPr="00BF1EB6" w:rsidRDefault="005005F1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8BACA1" w14:textId="77777777" w:rsidR="005005F1" w:rsidRPr="00BF1EB6" w:rsidRDefault="005005F1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26A877D" w14:textId="77777777" w:rsidR="005005F1" w:rsidRPr="00BF1EB6" w:rsidRDefault="005005F1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DC8892" w14:textId="77777777" w:rsidR="005005F1" w:rsidRPr="00BF1EB6" w:rsidRDefault="005005F1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67031CB" w14:textId="77777777" w:rsidR="005005F1" w:rsidRPr="00BF1EB6" w:rsidRDefault="005005F1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932E9D4" w14:textId="77777777" w:rsidR="005005F1" w:rsidRPr="00BF1EB6" w:rsidRDefault="005005F1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1411C84" w14:textId="77777777" w:rsidR="005005F1" w:rsidRPr="00BF1EB6" w:rsidRDefault="005005F1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9EFDE20" w14:textId="77777777" w:rsidR="005005F1" w:rsidRPr="00BF1EB6" w:rsidRDefault="005005F1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005F1" w14:paraId="52B67C10" w14:textId="77777777" w:rsidTr="00044D14">
        <w:tc>
          <w:tcPr>
            <w:tcW w:w="879" w:type="dxa"/>
          </w:tcPr>
          <w:p w14:paraId="57772C6D" w14:textId="77777777" w:rsidR="005005F1" w:rsidRDefault="005005F1" w:rsidP="00044D1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1F024C5" w14:textId="77777777" w:rsidR="005005F1" w:rsidRDefault="005005F1" w:rsidP="00044D14">
            <w:r>
              <w:rPr>
                <w:sz w:val="16"/>
                <w:szCs w:val="16"/>
              </w:rPr>
              <w:t>2206</w:t>
            </w:r>
          </w:p>
        </w:tc>
        <w:tc>
          <w:tcPr>
            <w:tcW w:w="517" w:type="dxa"/>
          </w:tcPr>
          <w:p w14:paraId="44BF64DF" w14:textId="77777777" w:rsidR="005005F1" w:rsidRDefault="005005F1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8D878A" w14:textId="77777777" w:rsidR="005005F1" w:rsidRDefault="005005F1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95B2BE" w14:textId="77777777" w:rsidR="005005F1" w:rsidRDefault="005005F1" w:rsidP="00044D14">
            <w:r>
              <w:rPr>
                <w:sz w:val="16"/>
                <w:szCs w:val="16"/>
              </w:rPr>
              <w:t>CR to 38.101-1 on corrections for n109 UE channel BW table misalignment in Table 5.3.5-1</w:t>
            </w:r>
          </w:p>
        </w:tc>
        <w:tc>
          <w:tcPr>
            <w:tcW w:w="517" w:type="dxa"/>
          </w:tcPr>
          <w:p w14:paraId="3EF6F55F" w14:textId="77777777" w:rsidR="005005F1" w:rsidRDefault="005005F1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3008E4" w14:textId="77777777" w:rsidR="005005F1" w:rsidRDefault="005005F1" w:rsidP="00044D1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4D1E255" w14:textId="77777777" w:rsidR="005005F1" w:rsidRDefault="005005F1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2E47FA5" w14:textId="77777777" w:rsidR="005005F1" w:rsidRDefault="005005F1" w:rsidP="00044D14">
            <w:r>
              <w:rPr>
                <w:sz w:val="16"/>
                <w:szCs w:val="16"/>
              </w:rPr>
              <w:t>R4-2407081</w:t>
            </w:r>
          </w:p>
        </w:tc>
        <w:tc>
          <w:tcPr>
            <w:tcW w:w="1597" w:type="dxa"/>
          </w:tcPr>
          <w:p w14:paraId="1301893A" w14:textId="77777777" w:rsidR="005005F1" w:rsidRDefault="005005F1" w:rsidP="00044D1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CFA36F6" w14:textId="77777777" w:rsidR="005005F1" w:rsidRDefault="005005F1" w:rsidP="00044D14">
            <w:r>
              <w:rPr>
                <w:sz w:val="16"/>
                <w:szCs w:val="16"/>
              </w:rPr>
              <w:t>NR_FDD_ULn28_DLn75_n76-Core</w:t>
            </w:r>
          </w:p>
        </w:tc>
        <w:tc>
          <w:tcPr>
            <w:tcW w:w="2323" w:type="dxa"/>
          </w:tcPr>
          <w:p w14:paraId="661B5162" w14:textId="77777777" w:rsidR="005005F1" w:rsidRDefault="005005F1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0E0A86" w14:textId="77777777" w:rsidR="005005F1" w:rsidRDefault="005005F1" w:rsidP="00044D14">
            <w:pPr>
              <w:rPr>
                <w:sz w:val="16"/>
                <w:szCs w:val="16"/>
              </w:rPr>
            </w:pPr>
          </w:p>
        </w:tc>
      </w:tr>
      <w:tr w:rsidR="005005F1" w14:paraId="579AD67E" w14:textId="77777777" w:rsidTr="00044D14">
        <w:tc>
          <w:tcPr>
            <w:tcW w:w="879" w:type="dxa"/>
          </w:tcPr>
          <w:p w14:paraId="3DC2534B" w14:textId="77777777" w:rsidR="005005F1" w:rsidRDefault="005005F1" w:rsidP="00044D1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3024A26" w14:textId="77777777" w:rsidR="005005F1" w:rsidRDefault="005005F1" w:rsidP="00044D14">
            <w:r>
              <w:rPr>
                <w:sz w:val="16"/>
                <w:szCs w:val="16"/>
              </w:rPr>
              <w:t>0622</w:t>
            </w:r>
          </w:p>
        </w:tc>
        <w:tc>
          <w:tcPr>
            <w:tcW w:w="517" w:type="dxa"/>
          </w:tcPr>
          <w:p w14:paraId="69E36ED7" w14:textId="77777777" w:rsidR="005005F1" w:rsidRDefault="005005F1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20228B" w14:textId="77777777" w:rsidR="005005F1" w:rsidRDefault="005005F1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DA12AD" w14:textId="77777777" w:rsidR="005005F1" w:rsidRDefault="005005F1" w:rsidP="00044D14">
            <w:r>
              <w:rPr>
                <w:sz w:val="16"/>
                <w:szCs w:val="16"/>
              </w:rPr>
              <w:t>(NR_FDD_ULn28_DLn75_n76) CR for TS 38.104: Correct channel bandwidths and SCS supported by band n109</w:t>
            </w:r>
          </w:p>
        </w:tc>
        <w:tc>
          <w:tcPr>
            <w:tcW w:w="517" w:type="dxa"/>
          </w:tcPr>
          <w:p w14:paraId="650B4B11" w14:textId="77777777" w:rsidR="005005F1" w:rsidRDefault="005005F1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4BAB4E" w14:textId="77777777" w:rsidR="005005F1" w:rsidRDefault="005005F1" w:rsidP="00044D1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AF7D143" w14:textId="77777777" w:rsidR="005005F1" w:rsidRDefault="005005F1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023CFFA" w14:textId="77777777" w:rsidR="005005F1" w:rsidRDefault="005005F1" w:rsidP="00044D14">
            <w:r>
              <w:rPr>
                <w:sz w:val="16"/>
                <w:szCs w:val="16"/>
              </w:rPr>
              <w:t>R4-2408790</w:t>
            </w:r>
          </w:p>
        </w:tc>
        <w:tc>
          <w:tcPr>
            <w:tcW w:w="1597" w:type="dxa"/>
          </w:tcPr>
          <w:p w14:paraId="28EEA574" w14:textId="77777777" w:rsidR="005005F1" w:rsidRDefault="005005F1" w:rsidP="00044D14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64E21E3" w14:textId="77777777" w:rsidR="005005F1" w:rsidRDefault="005005F1" w:rsidP="00044D14">
            <w:r>
              <w:rPr>
                <w:sz w:val="16"/>
                <w:szCs w:val="16"/>
              </w:rPr>
              <w:t>NR_FDD_ULn28_DLn75_n76</w:t>
            </w:r>
          </w:p>
        </w:tc>
        <w:tc>
          <w:tcPr>
            <w:tcW w:w="2323" w:type="dxa"/>
          </w:tcPr>
          <w:p w14:paraId="5E76FDFE" w14:textId="77777777" w:rsidR="005005F1" w:rsidRDefault="005005F1" w:rsidP="00044D14">
            <w:r>
              <w:rPr>
                <w:sz w:val="16"/>
                <w:szCs w:val="16"/>
              </w:rPr>
              <w:t>5.3.5</w:t>
            </w:r>
          </w:p>
        </w:tc>
        <w:tc>
          <w:tcPr>
            <w:tcW w:w="998" w:type="dxa"/>
          </w:tcPr>
          <w:p w14:paraId="15FAF522" w14:textId="77777777" w:rsidR="005005F1" w:rsidRDefault="005005F1" w:rsidP="00044D1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58E8386" w14:textId="77777777" w:rsidR="00FE00FB" w:rsidRDefault="00FE00FB" w:rsidP="00FE00FB"/>
    <w:p w14:paraId="0257AD5A" w14:textId="77777777" w:rsidR="00FE00FB" w:rsidRDefault="00FE00FB" w:rsidP="00FE00FB"/>
    <w:p w14:paraId="6A0CA5DE" w14:textId="7CF1FB13" w:rsidR="00FE00FB" w:rsidRDefault="00BE08AC" w:rsidP="00FE00FB">
      <w:pPr>
        <w:pStyle w:val="Heading2"/>
        <w:rPr>
          <w:rFonts w:cs="Arial"/>
          <w:noProof/>
        </w:rPr>
      </w:pPr>
      <w:r w:rsidRPr="00BE08AC">
        <w:rPr>
          <w:noProof/>
        </w:rPr>
        <w:t>RP-241492</w:t>
      </w:r>
    </w:p>
    <w:p w14:paraId="02442705" w14:textId="3FADECFE" w:rsidR="00FE00FB" w:rsidRPr="004347C0" w:rsidRDefault="00FE00FB" w:rsidP="00FE00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BE08AC" w:rsidRPr="00BE08AC">
        <w:rPr>
          <w:rFonts w:ascii="Arial" w:hAnsi="Arial" w:cs="Arial"/>
          <w:b/>
          <w:bCs/>
          <w:sz w:val="18"/>
          <w:szCs w:val="18"/>
        </w:rPr>
        <w:t>RAN4 CRs to Closed REL-18 NR or NR+LTE WIs spectrum – Batch 3</w:t>
      </w:r>
    </w:p>
    <w:p w14:paraId="0B99977A" w14:textId="326245DB" w:rsidR="00FE00FB" w:rsidRDefault="00FE00FB" w:rsidP="00FE00FB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D7297A">
        <w:rPr>
          <w:rFonts w:ascii="Arial" w:hAnsi="Arial" w:cs="Arial"/>
          <w:b/>
          <w:bCs/>
        </w:rPr>
        <w:t>9.8.</w:t>
      </w:r>
      <w:r w:rsidR="00BE08AC">
        <w:rPr>
          <w:rFonts w:ascii="Arial" w:hAnsi="Arial" w:cs="Arial"/>
          <w:b/>
          <w:bCs/>
        </w:rPr>
        <w:t>4.1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04865" w:rsidRPr="004E535C" w14:paraId="10CAFD21" w14:textId="77777777" w:rsidTr="00044D1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989E7B9" w14:textId="77777777" w:rsidR="00304865" w:rsidRPr="00BF1EB6" w:rsidRDefault="00304865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8B659E" w14:textId="77777777" w:rsidR="00304865" w:rsidRPr="00BF1EB6" w:rsidRDefault="00304865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C64E31" w14:textId="77777777" w:rsidR="00304865" w:rsidRPr="00BF1EB6" w:rsidRDefault="00304865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B287F1" w14:textId="77777777" w:rsidR="00304865" w:rsidRPr="00BF1EB6" w:rsidRDefault="00304865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615EFBB" w14:textId="77777777" w:rsidR="00304865" w:rsidRPr="00BF1EB6" w:rsidRDefault="00304865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9AC834" w14:textId="77777777" w:rsidR="00304865" w:rsidRPr="00BF1EB6" w:rsidRDefault="00304865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FF429E" w14:textId="77777777" w:rsidR="00304865" w:rsidRPr="00BF1EB6" w:rsidRDefault="00304865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9AB6511" w14:textId="77777777" w:rsidR="00304865" w:rsidRPr="00BF1EB6" w:rsidRDefault="00304865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F510376" w14:textId="77777777" w:rsidR="00304865" w:rsidRPr="00BF1EB6" w:rsidRDefault="00304865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1FE87E1" w14:textId="77777777" w:rsidR="00304865" w:rsidRPr="00BF1EB6" w:rsidRDefault="00304865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CAF9D8E" w14:textId="77777777" w:rsidR="00304865" w:rsidRPr="00BF1EB6" w:rsidRDefault="00304865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83C09C1" w14:textId="77777777" w:rsidR="00304865" w:rsidRPr="00BF1EB6" w:rsidRDefault="00304865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24F21A7" w14:textId="77777777" w:rsidR="00304865" w:rsidRPr="00BF1EB6" w:rsidRDefault="00304865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04865" w14:paraId="43764FD9" w14:textId="77777777" w:rsidTr="00044D14">
        <w:tc>
          <w:tcPr>
            <w:tcW w:w="879" w:type="dxa"/>
          </w:tcPr>
          <w:p w14:paraId="565D9F52" w14:textId="77777777" w:rsidR="00304865" w:rsidRDefault="00304865" w:rsidP="00044D1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0B5FFCD" w14:textId="77777777" w:rsidR="00304865" w:rsidRDefault="00304865" w:rsidP="00044D14">
            <w:r>
              <w:rPr>
                <w:sz w:val="16"/>
                <w:szCs w:val="16"/>
              </w:rPr>
              <w:t>2291</w:t>
            </w:r>
          </w:p>
        </w:tc>
        <w:tc>
          <w:tcPr>
            <w:tcW w:w="517" w:type="dxa"/>
          </w:tcPr>
          <w:p w14:paraId="412354B5" w14:textId="77777777" w:rsidR="00304865" w:rsidRDefault="00304865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75798D" w14:textId="77777777" w:rsidR="00304865" w:rsidRDefault="00304865" w:rsidP="00044D1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CC4C8E0" w14:textId="77777777" w:rsidR="00304865" w:rsidRDefault="00304865" w:rsidP="00044D14">
            <w:r>
              <w:rPr>
                <w:sz w:val="16"/>
                <w:szCs w:val="16"/>
              </w:rPr>
              <w:t>Cat F CR to TS 38.101-1 Rel-16 NR-U Nominal channel spacing</w:t>
            </w:r>
          </w:p>
        </w:tc>
        <w:tc>
          <w:tcPr>
            <w:tcW w:w="517" w:type="dxa"/>
          </w:tcPr>
          <w:p w14:paraId="345B0B1F" w14:textId="77777777" w:rsidR="00304865" w:rsidRDefault="00304865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C6849F" w14:textId="77777777" w:rsidR="00304865" w:rsidRDefault="00304865" w:rsidP="00044D1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11DA91DE" w14:textId="77777777" w:rsidR="00304865" w:rsidRDefault="00304865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91ABDC7" w14:textId="77777777" w:rsidR="00304865" w:rsidRDefault="00304865" w:rsidP="00044D14">
            <w:r>
              <w:rPr>
                <w:sz w:val="16"/>
                <w:szCs w:val="16"/>
              </w:rPr>
              <w:t>R4-2408417</w:t>
            </w:r>
          </w:p>
        </w:tc>
        <w:tc>
          <w:tcPr>
            <w:tcW w:w="1597" w:type="dxa"/>
          </w:tcPr>
          <w:p w14:paraId="61EF43BF" w14:textId="77777777" w:rsidR="00304865" w:rsidRDefault="00304865" w:rsidP="00044D14">
            <w:r>
              <w:rPr>
                <w:sz w:val="16"/>
                <w:szCs w:val="16"/>
              </w:rPr>
              <w:t>Skyworks Solutions, Inc., Nokia</w:t>
            </w:r>
          </w:p>
        </w:tc>
        <w:tc>
          <w:tcPr>
            <w:tcW w:w="1122" w:type="dxa"/>
          </w:tcPr>
          <w:p w14:paraId="3306E907" w14:textId="77777777" w:rsidR="00304865" w:rsidRDefault="00304865" w:rsidP="00044D14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2B2687F0" w14:textId="77777777" w:rsidR="00304865" w:rsidRDefault="00304865" w:rsidP="00044D14">
            <w:r>
              <w:rPr>
                <w:sz w:val="16"/>
                <w:szCs w:val="16"/>
              </w:rPr>
              <w:t>5.4.1, 5.4A</w:t>
            </w:r>
          </w:p>
        </w:tc>
        <w:tc>
          <w:tcPr>
            <w:tcW w:w="998" w:type="dxa"/>
          </w:tcPr>
          <w:p w14:paraId="0039C63A" w14:textId="77777777" w:rsidR="00304865" w:rsidRDefault="00304865" w:rsidP="00044D14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304865" w14:paraId="391371CC" w14:textId="77777777" w:rsidTr="00044D14">
        <w:tc>
          <w:tcPr>
            <w:tcW w:w="879" w:type="dxa"/>
          </w:tcPr>
          <w:p w14:paraId="2CE21B31" w14:textId="77777777" w:rsidR="00304865" w:rsidRDefault="00304865" w:rsidP="00044D1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939E31D" w14:textId="77777777" w:rsidR="00304865" w:rsidRDefault="00304865" w:rsidP="00044D14">
            <w:r>
              <w:rPr>
                <w:sz w:val="16"/>
                <w:szCs w:val="16"/>
              </w:rPr>
              <w:t>2292</w:t>
            </w:r>
          </w:p>
        </w:tc>
        <w:tc>
          <w:tcPr>
            <w:tcW w:w="517" w:type="dxa"/>
          </w:tcPr>
          <w:p w14:paraId="3CCAD834" w14:textId="77777777" w:rsidR="00304865" w:rsidRDefault="00304865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D528B8" w14:textId="77777777" w:rsidR="00304865" w:rsidRDefault="00304865" w:rsidP="00044D1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87EEEA" w14:textId="77777777" w:rsidR="00304865" w:rsidRDefault="00304865" w:rsidP="00044D14">
            <w:r>
              <w:rPr>
                <w:sz w:val="16"/>
                <w:szCs w:val="16"/>
              </w:rPr>
              <w:t>Cat A CR to TS 38.101-1 Rel-17 NR-U Nominal channel spacing</w:t>
            </w:r>
          </w:p>
        </w:tc>
        <w:tc>
          <w:tcPr>
            <w:tcW w:w="517" w:type="dxa"/>
          </w:tcPr>
          <w:p w14:paraId="01E55935" w14:textId="77777777" w:rsidR="00304865" w:rsidRDefault="00304865" w:rsidP="00044D1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9C03B2" w14:textId="77777777" w:rsidR="00304865" w:rsidRDefault="00304865" w:rsidP="00044D1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A469B68" w14:textId="77777777" w:rsidR="00304865" w:rsidRDefault="00304865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1C4CA29" w14:textId="77777777" w:rsidR="00304865" w:rsidRDefault="00304865" w:rsidP="00044D14">
            <w:r>
              <w:rPr>
                <w:sz w:val="16"/>
                <w:szCs w:val="16"/>
              </w:rPr>
              <w:t>R4-2408418</w:t>
            </w:r>
          </w:p>
        </w:tc>
        <w:tc>
          <w:tcPr>
            <w:tcW w:w="1597" w:type="dxa"/>
          </w:tcPr>
          <w:p w14:paraId="358C5785" w14:textId="77777777" w:rsidR="00304865" w:rsidRDefault="00304865" w:rsidP="00044D14">
            <w:r>
              <w:rPr>
                <w:sz w:val="16"/>
                <w:szCs w:val="16"/>
              </w:rPr>
              <w:t>Skyworks Solutions, Inc., Nokia</w:t>
            </w:r>
          </w:p>
        </w:tc>
        <w:tc>
          <w:tcPr>
            <w:tcW w:w="1122" w:type="dxa"/>
          </w:tcPr>
          <w:p w14:paraId="64064DE0" w14:textId="77777777" w:rsidR="00304865" w:rsidRDefault="00304865" w:rsidP="00044D14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60E66BEE" w14:textId="77777777" w:rsidR="00304865" w:rsidRDefault="00304865" w:rsidP="00044D14">
            <w:r>
              <w:rPr>
                <w:sz w:val="16"/>
                <w:szCs w:val="16"/>
              </w:rPr>
              <w:t>5.4.1, 5.4A</w:t>
            </w:r>
          </w:p>
        </w:tc>
        <w:tc>
          <w:tcPr>
            <w:tcW w:w="998" w:type="dxa"/>
          </w:tcPr>
          <w:p w14:paraId="02C77656" w14:textId="77777777" w:rsidR="00304865" w:rsidRDefault="00304865" w:rsidP="00044D14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304865" w14:paraId="3CA26BDC" w14:textId="77777777" w:rsidTr="00044D14">
        <w:tc>
          <w:tcPr>
            <w:tcW w:w="879" w:type="dxa"/>
          </w:tcPr>
          <w:p w14:paraId="3A016D90" w14:textId="77777777" w:rsidR="00304865" w:rsidRDefault="00304865" w:rsidP="00044D1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3D4FE9C" w14:textId="77777777" w:rsidR="00304865" w:rsidRDefault="00304865" w:rsidP="00044D14">
            <w:r>
              <w:rPr>
                <w:sz w:val="16"/>
                <w:szCs w:val="16"/>
              </w:rPr>
              <w:t>2293</w:t>
            </w:r>
          </w:p>
        </w:tc>
        <w:tc>
          <w:tcPr>
            <w:tcW w:w="517" w:type="dxa"/>
          </w:tcPr>
          <w:p w14:paraId="7D388394" w14:textId="77777777" w:rsidR="00304865" w:rsidRDefault="00304865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1CCDF5" w14:textId="77777777" w:rsidR="00304865" w:rsidRDefault="00304865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162051" w14:textId="77777777" w:rsidR="00304865" w:rsidRDefault="00304865" w:rsidP="00044D14">
            <w:r>
              <w:rPr>
                <w:sz w:val="16"/>
                <w:szCs w:val="16"/>
              </w:rPr>
              <w:t>Cat A CR to TS 38.101-1 Rel-18 NR-U Nominal channel spacing</w:t>
            </w:r>
          </w:p>
        </w:tc>
        <w:tc>
          <w:tcPr>
            <w:tcW w:w="517" w:type="dxa"/>
          </w:tcPr>
          <w:p w14:paraId="03E2CE6C" w14:textId="77777777" w:rsidR="00304865" w:rsidRDefault="00304865" w:rsidP="00044D1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15B69D" w14:textId="77777777" w:rsidR="00304865" w:rsidRDefault="00304865" w:rsidP="00044D1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F0B7368" w14:textId="77777777" w:rsidR="00304865" w:rsidRDefault="00304865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25575CD6" w14:textId="77777777" w:rsidR="00304865" w:rsidRDefault="00304865" w:rsidP="00044D14">
            <w:r>
              <w:rPr>
                <w:sz w:val="16"/>
                <w:szCs w:val="16"/>
              </w:rPr>
              <w:t>R4-2408425</w:t>
            </w:r>
          </w:p>
        </w:tc>
        <w:tc>
          <w:tcPr>
            <w:tcW w:w="1597" w:type="dxa"/>
          </w:tcPr>
          <w:p w14:paraId="2391418E" w14:textId="77777777" w:rsidR="00304865" w:rsidRDefault="00304865" w:rsidP="00044D14">
            <w:r>
              <w:rPr>
                <w:sz w:val="16"/>
                <w:szCs w:val="16"/>
              </w:rPr>
              <w:t>Skyworks Solutions, Inc., Nokia</w:t>
            </w:r>
          </w:p>
        </w:tc>
        <w:tc>
          <w:tcPr>
            <w:tcW w:w="1122" w:type="dxa"/>
          </w:tcPr>
          <w:p w14:paraId="168CA6D3" w14:textId="77777777" w:rsidR="00304865" w:rsidRDefault="00304865" w:rsidP="00044D14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2CE8B602" w14:textId="77777777" w:rsidR="00304865" w:rsidRDefault="00304865" w:rsidP="00044D14">
            <w:r>
              <w:rPr>
                <w:sz w:val="16"/>
                <w:szCs w:val="16"/>
              </w:rPr>
              <w:t>5.4.1, 5.4A</w:t>
            </w:r>
          </w:p>
        </w:tc>
        <w:tc>
          <w:tcPr>
            <w:tcW w:w="998" w:type="dxa"/>
          </w:tcPr>
          <w:p w14:paraId="769B3DE5" w14:textId="77777777" w:rsidR="00304865" w:rsidRDefault="00304865" w:rsidP="00044D14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304865" w14:paraId="3683E5A2" w14:textId="77777777" w:rsidTr="00044D14">
        <w:tc>
          <w:tcPr>
            <w:tcW w:w="879" w:type="dxa"/>
          </w:tcPr>
          <w:p w14:paraId="3E109F87" w14:textId="77777777" w:rsidR="00304865" w:rsidRDefault="00304865" w:rsidP="00044D1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EC4D842" w14:textId="77777777" w:rsidR="00304865" w:rsidRDefault="00304865" w:rsidP="00044D14">
            <w:r>
              <w:rPr>
                <w:sz w:val="16"/>
                <w:szCs w:val="16"/>
              </w:rPr>
              <w:t>0627</w:t>
            </w:r>
          </w:p>
        </w:tc>
        <w:tc>
          <w:tcPr>
            <w:tcW w:w="517" w:type="dxa"/>
          </w:tcPr>
          <w:p w14:paraId="00A92A22" w14:textId="77777777" w:rsidR="00304865" w:rsidRDefault="00304865" w:rsidP="00044D1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C1F8C5" w14:textId="77777777" w:rsidR="00304865" w:rsidRDefault="00304865" w:rsidP="00044D1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0719407" w14:textId="77777777" w:rsidR="00304865" w:rsidRDefault="00304865" w:rsidP="00044D14">
            <w:r>
              <w:rPr>
                <w:sz w:val="16"/>
                <w:szCs w:val="16"/>
              </w:rPr>
              <w:t>(NR_unlic_enh-Core) CR to TS 38.104 NR-U Nominal channel spacing</w:t>
            </w:r>
          </w:p>
        </w:tc>
        <w:tc>
          <w:tcPr>
            <w:tcW w:w="517" w:type="dxa"/>
          </w:tcPr>
          <w:p w14:paraId="3048BCAA" w14:textId="77777777" w:rsidR="00304865" w:rsidRDefault="00304865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7AA3B7" w14:textId="77777777" w:rsidR="00304865" w:rsidRDefault="00304865" w:rsidP="00044D1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08E79B25" w14:textId="77777777" w:rsidR="00304865" w:rsidRDefault="00304865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38379111" w14:textId="77777777" w:rsidR="00304865" w:rsidRDefault="00304865" w:rsidP="00044D14">
            <w:r>
              <w:rPr>
                <w:sz w:val="16"/>
                <w:szCs w:val="16"/>
              </w:rPr>
              <w:t>R4-2409962</w:t>
            </w:r>
          </w:p>
        </w:tc>
        <w:tc>
          <w:tcPr>
            <w:tcW w:w="1597" w:type="dxa"/>
          </w:tcPr>
          <w:p w14:paraId="46C4FC9C" w14:textId="77777777" w:rsidR="00304865" w:rsidRDefault="00304865" w:rsidP="00044D14">
            <w:r>
              <w:rPr>
                <w:sz w:val="16"/>
                <w:szCs w:val="16"/>
              </w:rPr>
              <w:t>Nokia, Skyworks Solutions, Inc.</w:t>
            </w:r>
          </w:p>
        </w:tc>
        <w:tc>
          <w:tcPr>
            <w:tcW w:w="1122" w:type="dxa"/>
          </w:tcPr>
          <w:p w14:paraId="0E1BD8CC" w14:textId="77777777" w:rsidR="00304865" w:rsidRDefault="00304865" w:rsidP="00044D14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5D58C1B4" w14:textId="77777777" w:rsidR="00304865" w:rsidRDefault="00304865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0C0E0D" w14:textId="77777777" w:rsidR="00304865" w:rsidRDefault="00304865" w:rsidP="00044D14">
            <w:pPr>
              <w:rPr>
                <w:sz w:val="16"/>
                <w:szCs w:val="16"/>
              </w:rPr>
            </w:pPr>
          </w:p>
        </w:tc>
      </w:tr>
      <w:tr w:rsidR="00304865" w14:paraId="42427227" w14:textId="77777777" w:rsidTr="00044D14">
        <w:tc>
          <w:tcPr>
            <w:tcW w:w="879" w:type="dxa"/>
          </w:tcPr>
          <w:p w14:paraId="7D0D5AAE" w14:textId="77777777" w:rsidR="00304865" w:rsidRDefault="00304865" w:rsidP="00044D1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45CB575" w14:textId="77777777" w:rsidR="00304865" w:rsidRDefault="00304865" w:rsidP="00044D14">
            <w:r>
              <w:rPr>
                <w:sz w:val="16"/>
                <w:szCs w:val="16"/>
              </w:rPr>
              <w:t>0628</w:t>
            </w:r>
          </w:p>
        </w:tc>
        <w:tc>
          <w:tcPr>
            <w:tcW w:w="517" w:type="dxa"/>
          </w:tcPr>
          <w:p w14:paraId="73AA00E0" w14:textId="77777777" w:rsidR="00304865" w:rsidRDefault="00304865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07421" w14:textId="77777777" w:rsidR="00304865" w:rsidRDefault="00304865" w:rsidP="00044D1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A3FF6A" w14:textId="77777777" w:rsidR="00304865" w:rsidRDefault="00304865" w:rsidP="00044D14">
            <w:r>
              <w:rPr>
                <w:sz w:val="16"/>
                <w:szCs w:val="16"/>
              </w:rPr>
              <w:t>(NR_unlic_enh-Core) CR to TS 38.104 NR-U Nominal channel spacing</w:t>
            </w:r>
          </w:p>
        </w:tc>
        <w:tc>
          <w:tcPr>
            <w:tcW w:w="517" w:type="dxa"/>
          </w:tcPr>
          <w:p w14:paraId="588A4EC9" w14:textId="77777777" w:rsidR="00304865" w:rsidRDefault="00304865" w:rsidP="00044D1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FD6796" w14:textId="77777777" w:rsidR="00304865" w:rsidRDefault="00304865" w:rsidP="00044D14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307BB4EB" w14:textId="77777777" w:rsidR="00304865" w:rsidRDefault="00304865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4D86388" w14:textId="77777777" w:rsidR="00304865" w:rsidRDefault="00304865" w:rsidP="00044D14">
            <w:r>
              <w:rPr>
                <w:sz w:val="16"/>
                <w:szCs w:val="16"/>
              </w:rPr>
              <w:t>R4-2409068</w:t>
            </w:r>
          </w:p>
        </w:tc>
        <w:tc>
          <w:tcPr>
            <w:tcW w:w="1597" w:type="dxa"/>
          </w:tcPr>
          <w:p w14:paraId="4C6F08CF" w14:textId="77777777" w:rsidR="00304865" w:rsidRDefault="00304865" w:rsidP="00044D14">
            <w:r>
              <w:rPr>
                <w:sz w:val="16"/>
                <w:szCs w:val="16"/>
              </w:rPr>
              <w:t>Nokia, Skyworks Solutions, Inc.</w:t>
            </w:r>
          </w:p>
        </w:tc>
        <w:tc>
          <w:tcPr>
            <w:tcW w:w="1122" w:type="dxa"/>
          </w:tcPr>
          <w:p w14:paraId="5AB1D413" w14:textId="77777777" w:rsidR="00304865" w:rsidRDefault="00304865" w:rsidP="00044D14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7321C5CD" w14:textId="77777777" w:rsidR="00304865" w:rsidRDefault="00304865" w:rsidP="00044D14">
            <w:r>
              <w:rPr>
                <w:sz w:val="16"/>
                <w:szCs w:val="16"/>
              </w:rPr>
              <w:t>5.4.1.1, 5.4.1.2</w:t>
            </w:r>
          </w:p>
        </w:tc>
        <w:tc>
          <w:tcPr>
            <w:tcW w:w="998" w:type="dxa"/>
          </w:tcPr>
          <w:p w14:paraId="71AE2EB3" w14:textId="77777777" w:rsidR="00304865" w:rsidRDefault="00304865" w:rsidP="00044D14">
            <w:r>
              <w:rPr>
                <w:sz w:val="16"/>
                <w:szCs w:val="16"/>
              </w:rPr>
              <w:t xml:space="preserve">TS/TR ... CR ... ; TS/TR ... </w:t>
            </w:r>
            <w:r>
              <w:rPr>
                <w:sz w:val="16"/>
                <w:szCs w:val="16"/>
              </w:rPr>
              <w:lastRenderedPageBreak/>
              <w:t xml:space="preserve">CR ...; TS/TR ... CR ... </w:t>
            </w:r>
          </w:p>
        </w:tc>
      </w:tr>
      <w:tr w:rsidR="00304865" w14:paraId="7EEA413D" w14:textId="77777777" w:rsidTr="00044D14">
        <w:tc>
          <w:tcPr>
            <w:tcW w:w="879" w:type="dxa"/>
          </w:tcPr>
          <w:p w14:paraId="0A221604" w14:textId="77777777" w:rsidR="00304865" w:rsidRDefault="00304865" w:rsidP="00044D14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58B354BE" w14:textId="77777777" w:rsidR="00304865" w:rsidRDefault="00304865" w:rsidP="00044D14">
            <w:r>
              <w:rPr>
                <w:sz w:val="16"/>
                <w:szCs w:val="16"/>
              </w:rPr>
              <w:t>0629</w:t>
            </w:r>
          </w:p>
        </w:tc>
        <w:tc>
          <w:tcPr>
            <w:tcW w:w="517" w:type="dxa"/>
          </w:tcPr>
          <w:p w14:paraId="72C6ED30" w14:textId="77777777" w:rsidR="00304865" w:rsidRDefault="00304865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86476B" w14:textId="77777777" w:rsidR="00304865" w:rsidRDefault="00304865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6EACD0" w14:textId="77777777" w:rsidR="00304865" w:rsidRDefault="00304865" w:rsidP="00044D14">
            <w:r>
              <w:rPr>
                <w:sz w:val="16"/>
                <w:szCs w:val="16"/>
              </w:rPr>
              <w:t>(NR_unlic_enh-Core) CR to TS 38.104 NR-U Nominal channel spacing</w:t>
            </w:r>
          </w:p>
        </w:tc>
        <w:tc>
          <w:tcPr>
            <w:tcW w:w="517" w:type="dxa"/>
          </w:tcPr>
          <w:p w14:paraId="36E87258" w14:textId="77777777" w:rsidR="00304865" w:rsidRDefault="00304865" w:rsidP="00044D1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775816" w14:textId="77777777" w:rsidR="00304865" w:rsidRDefault="00304865" w:rsidP="00044D1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37B0DBA" w14:textId="77777777" w:rsidR="00304865" w:rsidRDefault="00304865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2CA41DA" w14:textId="77777777" w:rsidR="00304865" w:rsidRDefault="00304865" w:rsidP="00044D14">
            <w:r>
              <w:rPr>
                <w:sz w:val="16"/>
                <w:szCs w:val="16"/>
              </w:rPr>
              <w:t>R4-2409069</w:t>
            </w:r>
          </w:p>
        </w:tc>
        <w:tc>
          <w:tcPr>
            <w:tcW w:w="1597" w:type="dxa"/>
          </w:tcPr>
          <w:p w14:paraId="544D4B9E" w14:textId="77777777" w:rsidR="00304865" w:rsidRDefault="00304865" w:rsidP="00044D14">
            <w:r>
              <w:rPr>
                <w:sz w:val="16"/>
                <w:szCs w:val="16"/>
              </w:rPr>
              <w:t>Nokia, Skyworks Solutions, Inc.</w:t>
            </w:r>
          </w:p>
        </w:tc>
        <w:tc>
          <w:tcPr>
            <w:tcW w:w="1122" w:type="dxa"/>
          </w:tcPr>
          <w:p w14:paraId="345ADD51" w14:textId="77777777" w:rsidR="00304865" w:rsidRDefault="00304865" w:rsidP="00044D14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1CE93C01" w14:textId="77777777" w:rsidR="00304865" w:rsidRDefault="00304865" w:rsidP="00044D14">
            <w:r>
              <w:rPr>
                <w:sz w:val="16"/>
                <w:szCs w:val="16"/>
              </w:rPr>
              <w:t>5.4.1.1, 5.4.1.2</w:t>
            </w:r>
          </w:p>
        </w:tc>
        <w:tc>
          <w:tcPr>
            <w:tcW w:w="998" w:type="dxa"/>
          </w:tcPr>
          <w:p w14:paraId="3AAFA218" w14:textId="77777777" w:rsidR="00304865" w:rsidRDefault="00304865" w:rsidP="00044D14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04865" w14:paraId="3513CF52" w14:textId="77777777" w:rsidTr="00044D14">
        <w:tc>
          <w:tcPr>
            <w:tcW w:w="879" w:type="dxa"/>
          </w:tcPr>
          <w:p w14:paraId="7BD5CF25" w14:textId="77777777" w:rsidR="00304865" w:rsidRDefault="00304865" w:rsidP="00044D14">
            <w:r>
              <w:rPr>
                <w:sz w:val="16"/>
                <w:szCs w:val="16"/>
              </w:rPr>
              <w:t>38.849</w:t>
            </w:r>
          </w:p>
        </w:tc>
        <w:tc>
          <w:tcPr>
            <w:tcW w:w="637" w:type="dxa"/>
          </w:tcPr>
          <w:p w14:paraId="5478C6BC" w14:textId="77777777" w:rsidR="00304865" w:rsidRDefault="00304865" w:rsidP="00044D14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386D03B9" w14:textId="77777777" w:rsidR="00304865" w:rsidRDefault="00304865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34997D" w14:textId="77777777" w:rsidR="00304865" w:rsidRDefault="00304865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F11C9E" w14:textId="77777777" w:rsidR="00304865" w:rsidRDefault="00304865" w:rsidP="00044D14">
            <w:r>
              <w:rPr>
                <w:sz w:val="16"/>
                <w:szCs w:val="16"/>
              </w:rPr>
              <w:t>Adding support for the 6GHz unlicensed band in Taiwan</w:t>
            </w:r>
          </w:p>
        </w:tc>
        <w:tc>
          <w:tcPr>
            <w:tcW w:w="517" w:type="dxa"/>
          </w:tcPr>
          <w:p w14:paraId="19E38276" w14:textId="77777777" w:rsidR="00304865" w:rsidRDefault="00304865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10B106" w14:textId="77777777" w:rsidR="00304865" w:rsidRDefault="00304865" w:rsidP="00044D14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36420F3" w14:textId="77777777" w:rsidR="00304865" w:rsidRDefault="00304865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350E816" w14:textId="77777777" w:rsidR="00304865" w:rsidRDefault="00304865" w:rsidP="00044D14">
            <w:r>
              <w:rPr>
                <w:sz w:val="16"/>
                <w:szCs w:val="16"/>
              </w:rPr>
              <w:t>R4-2407047</w:t>
            </w:r>
          </w:p>
        </w:tc>
        <w:tc>
          <w:tcPr>
            <w:tcW w:w="1597" w:type="dxa"/>
          </w:tcPr>
          <w:p w14:paraId="01E47DB8" w14:textId="77777777" w:rsidR="00304865" w:rsidRDefault="00304865" w:rsidP="00044D1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5B7BAB6" w14:textId="77777777" w:rsidR="00304865" w:rsidRDefault="00304865" w:rsidP="00044D14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64829ACE" w14:textId="77777777" w:rsidR="00304865" w:rsidRDefault="00304865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79B4A5" w14:textId="77777777" w:rsidR="00304865" w:rsidRDefault="00304865" w:rsidP="00044D14">
            <w:pPr>
              <w:rPr>
                <w:sz w:val="16"/>
                <w:szCs w:val="16"/>
              </w:rPr>
            </w:pPr>
          </w:p>
        </w:tc>
      </w:tr>
    </w:tbl>
    <w:p w14:paraId="1E54E0B1" w14:textId="77777777" w:rsidR="00FE00FB" w:rsidRDefault="00FE00FB" w:rsidP="00FE00FB"/>
    <w:p w14:paraId="393CA7B4" w14:textId="77777777" w:rsidR="00FE00FB" w:rsidRDefault="00FE00FB" w:rsidP="00FE00FB"/>
    <w:p w14:paraId="78A209D8" w14:textId="040F1A32" w:rsidR="00FE00FB" w:rsidRDefault="00BE08AC" w:rsidP="00FE00FB">
      <w:pPr>
        <w:pStyle w:val="Heading2"/>
        <w:rPr>
          <w:rFonts w:cs="Arial"/>
          <w:noProof/>
        </w:rPr>
      </w:pPr>
      <w:r w:rsidRPr="00BE08AC">
        <w:rPr>
          <w:noProof/>
        </w:rPr>
        <w:t>RP-241493</w:t>
      </w:r>
    </w:p>
    <w:p w14:paraId="7B608D7E" w14:textId="21D1A917" w:rsidR="00FE00FB" w:rsidRPr="004347C0" w:rsidRDefault="00FE00FB" w:rsidP="00FE00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BE08AC" w:rsidRPr="00BE08AC">
        <w:rPr>
          <w:rFonts w:ascii="Arial" w:hAnsi="Arial" w:cs="Arial"/>
          <w:b/>
          <w:bCs/>
          <w:sz w:val="18"/>
          <w:szCs w:val="18"/>
        </w:rPr>
        <w:t>RAN4 CRs to Closed REL-18 NR or NR+LTE WIs spectrum – Batch 4</w:t>
      </w:r>
    </w:p>
    <w:p w14:paraId="42210C71" w14:textId="7E907C27" w:rsidR="00FE00FB" w:rsidRDefault="00FE00FB" w:rsidP="00FE00FB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D7297A">
        <w:rPr>
          <w:rFonts w:ascii="Arial" w:hAnsi="Arial" w:cs="Arial"/>
          <w:b/>
          <w:bCs/>
        </w:rPr>
        <w:t>9.8.</w:t>
      </w:r>
      <w:r w:rsidR="00BE08AC">
        <w:rPr>
          <w:rFonts w:ascii="Arial" w:hAnsi="Arial" w:cs="Arial"/>
          <w:b/>
          <w:bCs/>
        </w:rPr>
        <w:t>4.5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C27FA" w:rsidRPr="004E535C" w14:paraId="1D2885E1" w14:textId="77777777" w:rsidTr="00044D1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C21E6D" w14:textId="77777777" w:rsidR="006C27FA" w:rsidRPr="00BF1EB6" w:rsidRDefault="006C27FA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162731" w14:textId="77777777" w:rsidR="006C27FA" w:rsidRPr="00BF1EB6" w:rsidRDefault="006C27FA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EA7CB5" w14:textId="77777777" w:rsidR="006C27FA" w:rsidRPr="00BF1EB6" w:rsidRDefault="006C27FA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BF19F9" w14:textId="77777777" w:rsidR="006C27FA" w:rsidRPr="00BF1EB6" w:rsidRDefault="006C27FA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C5446C9" w14:textId="77777777" w:rsidR="006C27FA" w:rsidRPr="00BF1EB6" w:rsidRDefault="006C27FA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2C8B59" w14:textId="77777777" w:rsidR="006C27FA" w:rsidRPr="00BF1EB6" w:rsidRDefault="006C27FA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EAB8C2" w14:textId="77777777" w:rsidR="006C27FA" w:rsidRPr="00BF1EB6" w:rsidRDefault="006C27FA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ABEEC1B" w14:textId="77777777" w:rsidR="006C27FA" w:rsidRPr="00BF1EB6" w:rsidRDefault="006C27FA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748494" w14:textId="77777777" w:rsidR="006C27FA" w:rsidRPr="00BF1EB6" w:rsidRDefault="006C27FA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60EE127" w14:textId="77777777" w:rsidR="006C27FA" w:rsidRPr="00BF1EB6" w:rsidRDefault="006C27FA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3E088A2" w14:textId="77777777" w:rsidR="006C27FA" w:rsidRPr="00BF1EB6" w:rsidRDefault="006C27FA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7E6853E" w14:textId="77777777" w:rsidR="006C27FA" w:rsidRPr="00BF1EB6" w:rsidRDefault="006C27FA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9285EB" w14:textId="77777777" w:rsidR="006C27FA" w:rsidRPr="00BF1EB6" w:rsidRDefault="006C27FA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C27FA" w14:paraId="6B3BA850" w14:textId="77777777" w:rsidTr="00044D14">
        <w:tc>
          <w:tcPr>
            <w:tcW w:w="879" w:type="dxa"/>
          </w:tcPr>
          <w:p w14:paraId="36A4C5CE" w14:textId="77777777" w:rsidR="006C27FA" w:rsidRDefault="006C27FA" w:rsidP="00044D1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A454B19" w14:textId="77777777" w:rsidR="006C27FA" w:rsidRDefault="006C27FA" w:rsidP="00044D14">
            <w:r>
              <w:rPr>
                <w:sz w:val="16"/>
                <w:szCs w:val="16"/>
              </w:rPr>
              <w:t>2235</w:t>
            </w:r>
          </w:p>
        </w:tc>
        <w:tc>
          <w:tcPr>
            <w:tcW w:w="517" w:type="dxa"/>
          </w:tcPr>
          <w:p w14:paraId="7F5EE10F" w14:textId="77777777" w:rsidR="006C27FA" w:rsidRDefault="006C27FA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ECFAA0" w14:textId="77777777" w:rsidR="006C27FA" w:rsidRDefault="006C27FA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57C7D5" w14:textId="77777777" w:rsidR="006C27FA" w:rsidRDefault="006C27FA" w:rsidP="00044D14">
            <w:r>
              <w:rPr>
                <w:sz w:val="16"/>
                <w:szCs w:val="16"/>
              </w:rPr>
              <w:t>R18 Cat-F CR 38.101-1 correction CR for 3Tx requirements</w:t>
            </w:r>
          </w:p>
        </w:tc>
        <w:tc>
          <w:tcPr>
            <w:tcW w:w="517" w:type="dxa"/>
          </w:tcPr>
          <w:p w14:paraId="059A0C07" w14:textId="77777777" w:rsidR="006C27FA" w:rsidRDefault="006C27FA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CC0D43" w14:textId="77777777" w:rsidR="006C27FA" w:rsidRDefault="006C27FA" w:rsidP="00044D1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C2576F8" w14:textId="77777777" w:rsidR="006C27FA" w:rsidRDefault="006C27FA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1451C158" w14:textId="77777777" w:rsidR="006C27FA" w:rsidRDefault="006C27FA" w:rsidP="00044D14">
            <w:r>
              <w:rPr>
                <w:sz w:val="16"/>
                <w:szCs w:val="16"/>
              </w:rPr>
              <w:t>R4-2407646</w:t>
            </w:r>
          </w:p>
        </w:tc>
        <w:tc>
          <w:tcPr>
            <w:tcW w:w="1597" w:type="dxa"/>
          </w:tcPr>
          <w:p w14:paraId="1F730EC0" w14:textId="77777777" w:rsidR="006C27FA" w:rsidRDefault="006C27FA" w:rsidP="00044D1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C09926A" w14:textId="77777777" w:rsidR="006C27FA" w:rsidRDefault="006C27FA" w:rsidP="00044D14">
            <w:r>
              <w:rPr>
                <w:sz w:val="16"/>
                <w:szCs w:val="16"/>
              </w:rPr>
              <w:t>4Rx_low_NR_band_handheld_3Tx_NR_CA_ENDC-Core</w:t>
            </w:r>
          </w:p>
        </w:tc>
        <w:tc>
          <w:tcPr>
            <w:tcW w:w="2323" w:type="dxa"/>
          </w:tcPr>
          <w:p w14:paraId="3642A03F" w14:textId="77777777" w:rsidR="006C27FA" w:rsidRDefault="006C27FA" w:rsidP="00044D14">
            <w:r>
              <w:rPr>
                <w:sz w:val="16"/>
                <w:szCs w:val="16"/>
              </w:rPr>
              <w:t>5.5A.3.1</w:t>
            </w:r>
          </w:p>
        </w:tc>
        <w:tc>
          <w:tcPr>
            <w:tcW w:w="998" w:type="dxa"/>
          </w:tcPr>
          <w:p w14:paraId="350A67C4" w14:textId="77777777" w:rsidR="006C27FA" w:rsidRDefault="006C27FA" w:rsidP="00044D14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6C27FA" w14:paraId="5964559E" w14:textId="77777777" w:rsidTr="00044D14">
        <w:tc>
          <w:tcPr>
            <w:tcW w:w="879" w:type="dxa"/>
          </w:tcPr>
          <w:p w14:paraId="6AB4E44B" w14:textId="77777777" w:rsidR="006C27FA" w:rsidRDefault="006C27FA" w:rsidP="00044D1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8A70C5B" w14:textId="77777777" w:rsidR="006C27FA" w:rsidRDefault="006C27FA" w:rsidP="00044D14">
            <w:r>
              <w:rPr>
                <w:sz w:val="16"/>
                <w:szCs w:val="16"/>
              </w:rPr>
              <w:t>2369</w:t>
            </w:r>
          </w:p>
        </w:tc>
        <w:tc>
          <w:tcPr>
            <w:tcW w:w="517" w:type="dxa"/>
          </w:tcPr>
          <w:p w14:paraId="7B91C33D" w14:textId="77777777" w:rsidR="006C27FA" w:rsidRDefault="006C27FA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FC069B" w14:textId="77777777" w:rsidR="006C27FA" w:rsidRDefault="006C27FA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961D22" w14:textId="77777777" w:rsidR="006C27FA" w:rsidRDefault="006C27FA" w:rsidP="00044D14">
            <w:r>
              <w:rPr>
                <w:sz w:val="16"/>
                <w:szCs w:val="16"/>
              </w:rPr>
              <w:t>CR for correction of condition for 3Tx SAR solution</w:t>
            </w:r>
          </w:p>
        </w:tc>
        <w:tc>
          <w:tcPr>
            <w:tcW w:w="517" w:type="dxa"/>
          </w:tcPr>
          <w:p w14:paraId="05E87D5E" w14:textId="77777777" w:rsidR="006C27FA" w:rsidRDefault="006C27FA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1E34B9" w14:textId="77777777" w:rsidR="006C27FA" w:rsidRDefault="006C27FA" w:rsidP="00044D1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8D9722C" w14:textId="77777777" w:rsidR="006C27FA" w:rsidRDefault="006C27FA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8FE0170" w14:textId="77777777" w:rsidR="006C27FA" w:rsidRDefault="006C27FA" w:rsidP="00044D14">
            <w:r>
              <w:rPr>
                <w:sz w:val="16"/>
                <w:szCs w:val="16"/>
              </w:rPr>
              <w:t>R4-2410564</w:t>
            </w:r>
          </w:p>
        </w:tc>
        <w:tc>
          <w:tcPr>
            <w:tcW w:w="1597" w:type="dxa"/>
          </w:tcPr>
          <w:p w14:paraId="5389FE7A" w14:textId="77777777" w:rsidR="006C27FA" w:rsidRDefault="006C27FA" w:rsidP="00044D14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6FF47186" w14:textId="77777777" w:rsidR="006C27FA" w:rsidRDefault="006C27FA" w:rsidP="00044D14">
            <w:r>
              <w:rPr>
                <w:sz w:val="16"/>
                <w:szCs w:val="16"/>
              </w:rPr>
              <w:t>4Rx_low_NR_band_handheld_3Tx_NR_CA_ENDC</w:t>
            </w:r>
          </w:p>
        </w:tc>
        <w:tc>
          <w:tcPr>
            <w:tcW w:w="2323" w:type="dxa"/>
          </w:tcPr>
          <w:p w14:paraId="0FB40E67" w14:textId="77777777" w:rsidR="006C27FA" w:rsidRDefault="006C27FA" w:rsidP="00044D14">
            <w:r>
              <w:rPr>
                <w:sz w:val="16"/>
                <w:szCs w:val="16"/>
              </w:rPr>
              <w:t>6.2H.3.1, 6.2L.3.1</w:t>
            </w:r>
          </w:p>
        </w:tc>
        <w:tc>
          <w:tcPr>
            <w:tcW w:w="998" w:type="dxa"/>
          </w:tcPr>
          <w:p w14:paraId="09994E7A" w14:textId="77777777" w:rsidR="006C27FA" w:rsidRDefault="006C27FA" w:rsidP="00044D14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6C27FA" w14:paraId="12F05747" w14:textId="77777777" w:rsidTr="00044D14">
        <w:tc>
          <w:tcPr>
            <w:tcW w:w="879" w:type="dxa"/>
          </w:tcPr>
          <w:p w14:paraId="79356A2F" w14:textId="77777777" w:rsidR="006C27FA" w:rsidRDefault="006C27FA" w:rsidP="00044D1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1377A79" w14:textId="77777777" w:rsidR="006C27FA" w:rsidRDefault="006C27FA" w:rsidP="00044D14">
            <w:r>
              <w:rPr>
                <w:sz w:val="16"/>
                <w:szCs w:val="16"/>
              </w:rPr>
              <w:t>1212</w:t>
            </w:r>
          </w:p>
        </w:tc>
        <w:tc>
          <w:tcPr>
            <w:tcW w:w="517" w:type="dxa"/>
          </w:tcPr>
          <w:p w14:paraId="18622EEE" w14:textId="77777777" w:rsidR="006C27FA" w:rsidRDefault="006C27FA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AF1211" w14:textId="77777777" w:rsidR="006C27FA" w:rsidRDefault="006C27FA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54D318" w14:textId="77777777" w:rsidR="006C27FA" w:rsidRDefault="006C27FA" w:rsidP="00044D14">
            <w:r>
              <w:rPr>
                <w:sz w:val="16"/>
                <w:szCs w:val="16"/>
              </w:rPr>
              <w:t>R18 Cat-F CR 38.101-3 correction CR for 3Tx requirements</w:t>
            </w:r>
          </w:p>
        </w:tc>
        <w:tc>
          <w:tcPr>
            <w:tcW w:w="517" w:type="dxa"/>
          </w:tcPr>
          <w:p w14:paraId="7D330D0B" w14:textId="77777777" w:rsidR="006C27FA" w:rsidRDefault="006C27FA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884A38" w14:textId="77777777" w:rsidR="006C27FA" w:rsidRDefault="006C27FA" w:rsidP="00044D14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49941D7C" w14:textId="77777777" w:rsidR="006C27FA" w:rsidRDefault="006C27FA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523C0167" w14:textId="77777777" w:rsidR="006C27FA" w:rsidRDefault="006C27FA" w:rsidP="00044D14">
            <w:r>
              <w:rPr>
                <w:sz w:val="16"/>
                <w:szCs w:val="16"/>
              </w:rPr>
              <w:t>R4-2407647</w:t>
            </w:r>
          </w:p>
        </w:tc>
        <w:tc>
          <w:tcPr>
            <w:tcW w:w="1597" w:type="dxa"/>
          </w:tcPr>
          <w:p w14:paraId="630EA0B6" w14:textId="77777777" w:rsidR="006C27FA" w:rsidRDefault="006C27FA" w:rsidP="00044D1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384D38" w14:textId="77777777" w:rsidR="006C27FA" w:rsidRDefault="006C27FA" w:rsidP="00044D14">
            <w:r>
              <w:rPr>
                <w:sz w:val="16"/>
                <w:szCs w:val="16"/>
              </w:rPr>
              <w:t>4Rx_low_NR_band_handheld_3Tx_NR_CA_ENDC-Core</w:t>
            </w:r>
          </w:p>
        </w:tc>
        <w:tc>
          <w:tcPr>
            <w:tcW w:w="2323" w:type="dxa"/>
          </w:tcPr>
          <w:p w14:paraId="61F734C9" w14:textId="77777777" w:rsidR="006C27FA" w:rsidRDefault="006C27FA" w:rsidP="00044D14">
            <w:r>
              <w:rPr>
                <w:sz w:val="16"/>
                <w:szCs w:val="16"/>
              </w:rPr>
              <w:t>5.5B.4.1, 6.2H.1.3</w:t>
            </w:r>
          </w:p>
        </w:tc>
        <w:tc>
          <w:tcPr>
            <w:tcW w:w="998" w:type="dxa"/>
          </w:tcPr>
          <w:p w14:paraId="63B0DBE2" w14:textId="77777777" w:rsidR="006C27FA" w:rsidRDefault="006C27FA" w:rsidP="00044D14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08E713A9" w14:textId="77777777" w:rsidR="00FE00FB" w:rsidRDefault="00FE00FB" w:rsidP="00FE00FB"/>
    <w:p w14:paraId="36051AAD" w14:textId="77777777" w:rsidR="0074393C" w:rsidRDefault="0074393C" w:rsidP="00915E08"/>
    <w:p w14:paraId="1ABA58F9" w14:textId="348882BE" w:rsidR="00E144C4" w:rsidRDefault="00512C52" w:rsidP="00512C52">
      <w:pPr>
        <w:pStyle w:val="Heading1"/>
      </w:pPr>
      <w:r>
        <w:rPr>
          <w:noProof/>
        </w:rPr>
        <w:lastRenderedPageBreak/>
        <w:t>List of CRs from RAN WG4 for AI 9.9</w:t>
      </w:r>
    </w:p>
    <w:p w14:paraId="7777453C" w14:textId="70DC1931" w:rsidR="00303193" w:rsidRDefault="00F730AA" w:rsidP="00512C52">
      <w:pPr>
        <w:pStyle w:val="Heading2"/>
        <w:rPr>
          <w:rFonts w:cs="Arial"/>
          <w:noProof/>
        </w:rPr>
      </w:pPr>
      <w:bookmarkStart w:id="3" w:name="_Hlk152587438"/>
      <w:bookmarkStart w:id="4" w:name="_Hlk152588040"/>
      <w:r w:rsidRPr="00F730AA">
        <w:rPr>
          <w:noProof/>
        </w:rPr>
        <w:t>RP-241494</w:t>
      </w:r>
    </w:p>
    <w:p w14:paraId="35A80FC0" w14:textId="405128D3" w:rsidR="00303193" w:rsidRPr="004347C0" w:rsidRDefault="00303193" w:rsidP="003031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730AA" w:rsidRPr="00F730AA">
        <w:rPr>
          <w:rFonts w:ascii="Arial" w:hAnsi="Arial" w:cs="Arial"/>
          <w:b/>
          <w:bCs/>
        </w:rPr>
        <w:t>RAN4 CRs to NR TEI18</w:t>
      </w:r>
    </w:p>
    <w:p w14:paraId="0B710375" w14:textId="789AA573" w:rsidR="00303193" w:rsidRDefault="00303193" w:rsidP="00303193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33252" w:rsidRPr="004E535C" w14:paraId="5A0273EB" w14:textId="77777777" w:rsidTr="00044D1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1C588F3" w14:textId="77777777" w:rsidR="00133252" w:rsidRPr="00BF1EB6" w:rsidRDefault="00133252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239FD5" w14:textId="77777777" w:rsidR="00133252" w:rsidRPr="00BF1EB6" w:rsidRDefault="00133252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B761C8" w14:textId="77777777" w:rsidR="00133252" w:rsidRPr="00BF1EB6" w:rsidRDefault="00133252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2F005D" w14:textId="77777777" w:rsidR="00133252" w:rsidRPr="00BF1EB6" w:rsidRDefault="00133252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72DBDEF" w14:textId="77777777" w:rsidR="00133252" w:rsidRPr="00BF1EB6" w:rsidRDefault="00133252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DC64F8" w14:textId="77777777" w:rsidR="00133252" w:rsidRPr="00BF1EB6" w:rsidRDefault="00133252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1A748F" w14:textId="77777777" w:rsidR="00133252" w:rsidRPr="00BF1EB6" w:rsidRDefault="00133252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BF64C18" w14:textId="77777777" w:rsidR="00133252" w:rsidRPr="00BF1EB6" w:rsidRDefault="00133252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D20CC3" w14:textId="77777777" w:rsidR="00133252" w:rsidRPr="00BF1EB6" w:rsidRDefault="00133252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F406FBB" w14:textId="77777777" w:rsidR="00133252" w:rsidRPr="00BF1EB6" w:rsidRDefault="00133252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60B1913" w14:textId="77777777" w:rsidR="00133252" w:rsidRPr="00BF1EB6" w:rsidRDefault="00133252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2CDB3F5" w14:textId="77777777" w:rsidR="00133252" w:rsidRPr="00BF1EB6" w:rsidRDefault="00133252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87DB7D7" w14:textId="77777777" w:rsidR="00133252" w:rsidRPr="00BF1EB6" w:rsidRDefault="00133252" w:rsidP="00044D1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33252" w14:paraId="37E7C8A2" w14:textId="77777777" w:rsidTr="00044D14">
        <w:tc>
          <w:tcPr>
            <w:tcW w:w="879" w:type="dxa"/>
          </w:tcPr>
          <w:p w14:paraId="2B25DCC8" w14:textId="77777777" w:rsidR="00133252" w:rsidRDefault="00133252" w:rsidP="00044D1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693B966" w14:textId="77777777" w:rsidR="00133252" w:rsidRDefault="00133252" w:rsidP="00044D14">
            <w:r>
              <w:rPr>
                <w:sz w:val="16"/>
                <w:szCs w:val="16"/>
              </w:rPr>
              <w:t>2221</w:t>
            </w:r>
          </w:p>
        </w:tc>
        <w:tc>
          <w:tcPr>
            <w:tcW w:w="517" w:type="dxa"/>
          </w:tcPr>
          <w:p w14:paraId="4C3C689A" w14:textId="77777777" w:rsidR="00133252" w:rsidRDefault="00133252" w:rsidP="00044D14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4485C106" w14:textId="77777777" w:rsidR="00133252" w:rsidRDefault="00133252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4ADE4B" w14:textId="77777777" w:rsidR="00133252" w:rsidRDefault="00133252" w:rsidP="00044D14">
            <w:r>
              <w:rPr>
                <w:sz w:val="16"/>
                <w:szCs w:val="16"/>
              </w:rPr>
              <w:t>(TEI) On applicability of diversity characteristic</w:t>
            </w:r>
          </w:p>
        </w:tc>
        <w:tc>
          <w:tcPr>
            <w:tcW w:w="517" w:type="dxa"/>
          </w:tcPr>
          <w:p w14:paraId="053EB84B" w14:textId="77777777" w:rsidR="00133252" w:rsidRDefault="00133252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30CEF1" w14:textId="77777777" w:rsidR="00133252" w:rsidRDefault="00133252" w:rsidP="00044D1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57FC825" w14:textId="77777777" w:rsidR="00133252" w:rsidRDefault="00133252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22E100F" w14:textId="77777777" w:rsidR="00133252" w:rsidRDefault="00133252" w:rsidP="00044D14">
            <w:r>
              <w:rPr>
                <w:sz w:val="16"/>
                <w:szCs w:val="16"/>
              </w:rPr>
              <w:t>R4-2410760</w:t>
            </w:r>
          </w:p>
        </w:tc>
        <w:tc>
          <w:tcPr>
            <w:tcW w:w="1597" w:type="dxa"/>
          </w:tcPr>
          <w:p w14:paraId="3C2AB00B" w14:textId="77777777" w:rsidR="00133252" w:rsidRDefault="00133252" w:rsidP="00044D1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CB0705D" w14:textId="77777777" w:rsidR="00133252" w:rsidRDefault="00133252" w:rsidP="00044D14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27D36C83" w14:textId="77777777" w:rsidR="00133252" w:rsidRDefault="00133252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F6B76D" w14:textId="77777777" w:rsidR="00133252" w:rsidRDefault="00133252" w:rsidP="00044D14">
            <w:pPr>
              <w:rPr>
                <w:sz w:val="16"/>
                <w:szCs w:val="16"/>
              </w:rPr>
            </w:pPr>
          </w:p>
        </w:tc>
      </w:tr>
      <w:tr w:rsidR="00133252" w14:paraId="5D7D859A" w14:textId="77777777" w:rsidTr="00044D14">
        <w:tc>
          <w:tcPr>
            <w:tcW w:w="879" w:type="dxa"/>
          </w:tcPr>
          <w:p w14:paraId="5208C864" w14:textId="77777777" w:rsidR="00133252" w:rsidRDefault="00133252" w:rsidP="00044D1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5FC807E" w14:textId="77777777" w:rsidR="00133252" w:rsidRDefault="00133252" w:rsidP="00044D14">
            <w:r>
              <w:rPr>
                <w:sz w:val="16"/>
                <w:szCs w:val="16"/>
              </w:rPr>
              <w:t>2222</w:t>
            </w:r>
          </w:p>
        </w:tc>
        <w:tc>
          <w:tcPr>
            <w:tcW w:w="517" w:type="dxa"/>
          </w:tcPr>
          <w:p w14:paraId="32DA2549" w14:textId="77777777" w:rsidR="00133252" w:rsidRDefault="00133252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D52E3E" w14:textId="77777777" w:rsidR="00133252" w:rsidRDefault="00133252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5C00BB" w14:textId="77777777" w:rsidR="00133252" w:rsidRDefault="00133252" w:rsidP="00044D14">
            <w:r>
              <w:rPr>
                <w:sz w:val="16"/>
                <w:szCs w:val="16"/>
              </w:rPr>
              <w:t>CR on updating UE capability name for 2Rx XR UEs [2Rx_XR_Device]</w:t>
            </w:r>
          </w:p>
        </w:tc>
        <w:tc>
          <w:tcPr>
            <w:tcW w:w="517" w:type="dxa"/>
          </w:tcPr>
          <w:p w14:paraId="7A94B150" w14:textId="77777777" w:rsidR="00133252" w:rsidRDefault="00133252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6350C9" w14:textId="77777777" w:rsidR="00133252" w:rsidRDefault="00133252" w:rsidP="00044D1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E1EF946" w14:textId="77777777" w:rsidR="00133252" w:rsidRDefault="00133252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54DCC7E" w14:textId="77777777" w:rsidR="00133252" w:rsidRDefault="00133252" w:rsidP="00044D14">
            <w:r>
              <w:rPr>
                <w:sz w:val="16"/>
                <w:szCs w:val="16"/>
              </w:rPr>
              <w:t>R4-2407298</w:t>
            </w:r>
          </w:p>
        </w:tc>
        <w:tc>
          <w:tcPr>
            <w:tcW w:w="1597" w:type="dxa"/>
          </w:tcPr>
          <w:p w14:paraId="54AAE459" w14:textId="77777777" w:rsidR="00133252" w:rsidRDefault="00133252" w:rsidP="00044D1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B071DB9" w14:textId="77777777" w:rsidR="00133252" w:rsidRDefault="00133252" w:rsidP="00044D14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1B0C118F" w14:textId="77777777" w:rsidR="00133252" w:rsidRDefault="00133252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0A5C23" w14:textId="77777777" w:rsidR="00133252" w:rsidRDefault="00133252" w:rsidP="00044D14">
            <w:pPr>
              <w:rPr>
                <w:sz w:val="16"/>
                <w:szCs w:val="16"/>
              </w:rPr>
            </w:pPr>
          </w:p>
        </w:tc>
      </w:tr>
      <w:tr w:rsidR="00133252" w14:paraId="26CA9EEB" w14:textId="77777777" w:rsidTr="00044D14">
        <w:tc>
          <w:tcPr>
            <w:tcW w:w="879" w:type="dxa"/>
          </w:tcPr>
          <w:p w14:paraId="337B4B73" w14:textId="77777777" w:rsidR="00133252" w:rsidRDefault="00133252" w:rsidP="00044D1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C0A40D6" w14:textId="77777777" w:rsidR="00133252" w:rsidRDefault="00133252" w:rsidP="00044D14">
            <w:r>
              <w:rPr>
                <w:sz w:val="16"/>
                <w:szCs w:val="16"/>
              </w:rPr>
              <w:t>2240</w:t>
            </w:r>
          </w:p>
        </w:tc>
        <w:tc>
          <w:tcPr>
            <w:tcW w:w="517" w:type="dxa"/>
          </w:tcPr>
          <w:p w14:paraId="50662536" w14:textId="77777777" w:rsidR="00133252" w:rsidRDefault="00133252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AE6FCA" w14:textId="77777777" w:rsidR="00133252" w:rsidRDefault="00133252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039D28" w14:textId="77777777" w:rsidR="00133252" w:rsidRDefault="00133252" w:rsidP="00044D14">
            <w:r>
              <w:rPr>
                <w:sz w:val="16"/>
                <w:szCs w:val="16"/>
              </w:rPr>
              <w:t>CR to R18 38.101-1 to add 25MHz CBW to NS_18 emissions requirement</w:t>
            </w:r>
          </w:p>
        </w:tc>
        <w:tc>
          <w:tcPr>
            <w:tcW w:w="517" w:type="dxa"/>
          </w:tcPr>
          <w:p w14:paraId="09B0DC47" w14:textId="77777777" w:rsidR="00133252" w:rsidRDefault="00133252" w:rsidP="00044D1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FF53FA" w14:textId="77777777" w:rsidR="00133252" w:rsidRDefault="00133252" w:rsidP="00044D1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E4582E6" w14:textId="77777777" w:rsidR="00133252" w:rsidRDefault="00133252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BBB8CAC" w14:textId="77777777" w:rsidR="00133252" w:rsidRDefault="00133252" w:rsidP="00044D14">
            <w:r>
              <w:rPr>
                <w:sz w:val="16"/>
                <w:szCs w:val="16"/>
              </w:rPr>
              <w:t>R4-2407681</w:t>
            </w:r>
          </w:p>
        </w:tc>
        <w:tc>
          <w:tcPr>
            <w:tcW w:w="1597" w:type="dxa"/>
          </w:tcPr>
          <w:p w14:paraId="3510512A" w14:textId="77777777" w:rsidR="00133252" w:rsidRDefault="00133252" w:rsidP="00044D14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4E069851" w14:textId="77777777" w:rsidR="00133252" w:rsidRDefault="00133252" w:rsidP="00044D14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6E0E3004" w14:textId="77777777" w:rsidR="00133252" w:rsidRDefault="00133252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550C6E" w14:textId="77777777" w:rsidR="00133252" w:rsidRDefault="00133252" w:rsidP="00044D14">
            <w:pPr>
              <w:rPr>
                <w:sz w:val="16"/>
                <w:szCs w:val="16"/>
              </w:rPr>
            </w:pPr>
          </w:p>
        </w:tc>
      </w:tr>
      <w:tr w:rsidR="00133252" w14:paraId="2A347801" w14:textId="77777777" w:rsidTr="00044D14">
        <w:tc>
          <w:tcPr>
            <w:tcW w:w="879" w:type="dxa"/>
          </w:tcPr>
          <w:p w14:paraId="463F77BC" w14:textId="77777777" w:rsidR="00133252" w:rsidRDefault="00133252" w:rsidP="00044D1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BE14363" w14:textId="77777777" w:rsidR="00133252" w:rsidRDefault="00133252" w:rsidP="00044D14">
            <w:r>
              <w:rPr>
                <w:sz w:val="16"/>
                <w:szCs w:val="16"/>
              </w:rPr>
              <w:t>2370</w:t>
            </w:r>
          </w:p>
        </w:tc>
        <w:tc>
          <w:tcPr>
            <w:tcW w:w="517" w:type="dxa"/>
          </w:tcPr>
          <w:p w14:paraId="5BE2E981" w14:textId="77777777" w:rsidR="00133252" w:rsidRDefault="00133252" w:rsidP="00044D1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24F113" w14:textId="77777777" w:rsidR="00133252" w:rsidRDefault="00133252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413F5E" w14:textId="77777777" w:rsidR="00133252" w:rsidRDefault="00133252" w:rsidP="00044D14">
            <w:r>
              <w:rPr>
                <w:sz w:val="16"/>
                <w:szCs w:val="16"/>
              </w:rPr>
              <w:t>CR to support uplink Tx switching for CA with two contiguous aggregated carriers in each band [2CC-2CC_ULTx_switching]</w:t>
            </w:r>
          </w:p>
        </w:tc>
        <w:tc>
          <w:tcPr>
            <w:tcW w:w="517" w:type="dxa"/>
          </w:tcPr>
          <w:p w14:paraId="3928CE58" w14:textId="77777777" w:rsidR="00133252" w:rsidRDefault="00133252" w:rsidP="00044D14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D80CD99" w14:textId="77777777" w:rsidR="00133252" w:rsidRDefault="00133252" w:rsidP="00044D1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15C594D" w14:textId="77777777" w:rsidR="00133252" w:rsidRDefault="00133252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4EDA960B" w14:textId="77777777" w:rsidR="00133252" w:rsidRDefault="00133252" w:rsidP="00044D14">
            <w:r>
              <w:rPr>
                <w:sz w:val="16"/>
                <w:szCs w:val="16"/>
              </w:rPr>
              <w:t>R4-2410742</w:t>
            </w:r>
          </w:p>
        </w:tc>
        <w:tc>
          <w:tcPr>
            <w:tcW w:w="1597" w:type="dxa"/>
          </w:tcPr>
          <w:p w14:paraId="32BB113E" w14:textId="77777777" w:rsidR="00133252" w:rsidRDefault="00133252" w:rsidP="00044D14">
            <w:r>
              <w:rPr>
                <w:sz w:val="16"/>
                <w:szCs w:val="16"/>
              </w:rPr>
              <w:t>CMCC, CBN</w:t>
            </w:r>
          </w:p>
        </w:tc>
        <w:tc>
          <w:tcPr>
            <w:tcW w:w="1122" w:type="dxa"/>
          </w:tcPr>
          <w:p w14:paraId="4D915662" w14:textId="77777777" w:rsidR="00133252" w:rsidRDefault="00133252" w:rsidP="00044D14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5BABC5CA" w14:textId="77777777" w:rsidR="00133252" w:rsidRDefault="00133252" w:rsidP="00044D14">
            <w:r>
              <w:rPr>
                <w:sz w:val="16"/>
                <w:szCs w:val="16"/>
              </w:rPr>
              <w:t>6.3A.3.3.5</w:t>
            </w:r>
          </w:p>
        </w:tc>
        <w:tc>
          <w:tcPr>
            <w:tcW w:w="998" w:type="dxa"/>
          </w:tcPr>
          <w:p w14:paraId="67CFCE91" w14:textId="77777777" w:rsidR="00133252" w:rsidRDefault="00133252" w:rsidP="00044D14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133252" w14:paraId="59DC4592" w14:textId="77777777" w:rsidTr="00044D14">
        <w:tc>
          <w:tcPr>
            <w:tcW w:w="879" w:type="dxa"/>
          </w:tcPr>
          <w:p w14:paraId="39EC8459" w14:textId="77777777" w:rsidR="00133252" w:rsidRDefault="00133252" w:rsidP="00044D1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19E16D6" w14:textId="77777777" w:rsidR="00133252" w:rsidRDefault="00133252" w:rsidP="00044D14">
            <w:r>
              <w:rPr>
                <w:sz w:val="16"/>
                <w:szCs w:val="16"/>
              </w:rPr>
              <w:t>1198</w:t>
            </w:r>
          </w:p>
        </w:tc>
        <w:tc>
          <w:tcPr>
            <w:tcW w:w="517" w:type="dxa"/>
          </w:tcPr>
          <w:p w14:paraId="68DED4AD" w14:textId="77777777" w:rsidR="00133252" w:rsidRDefault="00133252" w:rsidP="00044D14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4791CEE2" w14:textId="77777777" w:rsidR="00133252" w:rsidRDefault="00133252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BA8C5E" w14:textId="77777777" w:rsidR="00133252" w:rsidRDefault="00133252" w:rsidP="00044D14">
            <w:r>
              <w:rPr>
                <w:sz w:val="16"/>
                <w:szCs w:val="16"/>
              </w:rPr>
              <w:t>(TEI) On general clasue for receiver characteristics</w:t>
            </w:r>
          </w:p>
        </w:tc>
        <w:tc>
          <w:tcPr>
            <w:tcW w:w="517" w:type="dxa"/>
          </w:tcPr>
          <w:p w14:paraId="72A7CAF0" w14:textId="77777777" w:rsidR="00133252" w:rsidRDefault="00133252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213C65" w14:textId="77777777" w:rsidR="00133252" w:rsidRDefault="00133252" w:rsidP="00044D14"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 w14:paraId="5816B50C" w14:textId="77777777" w:rsidR="00133252" w:rsidRDefault="00133252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7A2C7CB3" w14:textId="77777777" w:rsidR="00133252" w:rsidRDefault="00133252" w:rsidP="00044D14">
            <w:r>
              <w:rPr>
                <w:sz w:val="16"/>
                <w:szCs w:val="16"/>
              </w:rPr>
              <w:t>R4-2410761</w:t>
            </w:r>
          </w:p>
        </w:tc>
        <w:tc>
          <w:tcPr>
            <w:tcW w:w="1597" w:type="dxa"/>
          </w:tcPr>
          <w:p w14:paraId="17B8DC16" w14:textId="77777777" w:rsidR="00133252" w:rsidRDefault="00133252" w:rsidP="00044D1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9DFF19D" w14:textId="77777777" w:rsidR="00133252" w:rsidRDefault="00133252" w:rsidP="00044D14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0F44E1AA" w14:textId="77777777" w:rsidR="00133252" w:rsidRDefault="00133252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91F120" w14:textId="77777777" w:rsidR="00133252" w:rsidRDefault="00133252" w:rsidP="00044D14">
            <w:pPr>
              <w:rPr>
                <w:sz w:val="16"/>
                <w:szCs w:val="16"/>
              </w:rPr>
            </w:pPr>
          </w:p>
        </w:tc>
      </w:tr>
      <w:tr w:rsidR="00133252" w14:paraId="4EFAF94A" w14:textId="77777777" w:rsidTr="00044D14">
        <w:tc>
          <w:tcPr>
            <w:tcW w:w="879" w:type="dxa"/>
          </w:tcPr>
          <w:p w14:paraId="7265CFEC" w14:textId="77777777" w:rsidR="00133252" w:rsidRDefault="00133252" w:rsidP="00044D1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6E6816D" w14:textId="77777777" w:rsidR="00133252" w:rsidRDefault="00133252" w:rsidP="00044D14">
            <w:r>
              <w:rPr>
                <w:sz w:val="16"/>
                <w:szCs w:val="16"/>
              </w:rPr>
              <w:t>0631</w:t>
            </w:r>
          </w:p>
        </w:tc>
        <w:tc>
          <w:tcPr>
            <w:tcW w:w="517" w:type="dxa"/>
          </w:tcPr>
          <w:p w14:paraId="140013A2" w14:textId="77777777" w:rsidR="00133252" w:rsidRDefault="00133252" w:rsidP="00044D1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FDE9F1" w14:textId="77777777" w:rsidR="00133252" w:rsidRDefault="00133252" w:rsidP="00044D1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04B650" w14:textId="77777777" w:rsidR="00133252" w:rsidRDefault="00133252" w:rsidP="00044D14">
            <w:r>
              <w:rPr>
                <w:sz w:val="16"/>
                <w:szCs w:val="16"/>
              </w:rPr>
              <w:t>(TEI18)CR for TS38.104 define FR2 home class as one of kind of LA BS</w:t>
            </w:r>
          </w:p>
        </w:tc>
        <w:tc>
          <w:tcPr>
            <w:tcW w:w="517" w:type="dxa"/>
          </w:tcPr>
          <w:p w14:paraId="00D30D42" w14:textId="77777777" w:rsidR="00133252" w:rsidRDefault="00133252" w:rsidP="00044D1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B0498F" w14:textId="77777777" w:rsidR="00133252" w:rsidRDefault="00133252" w:rsidP="00044D1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502CFB5" w14:textId="77777777" w:rsidR="00133252" w:rsidRDefault="00133252" w:rsidP="00044D14">
            <w:r>
              <w:rPr>
                <w:sz w:val="16"/>
                <w:szCs w:val="16"/>
              </w:rPr>
              <w:t>RAN4#111</w:t>
            </w:r>
          </w:p>
        </w:tc>
        <w:tc>
          <w:tcPr>
            <w:tcW w:w="1119" w:type="dxa"/>
          </w:tcPr>
          <w:p w14:paraId="07E7597B" w14:textId="77777777" w:rsidR="00133252" w:rsidRDefault="00133252" w:rsidP="00044D14">
            <w:r>
              <w:rPr>
                <w:sz w:val="16"/>
                <w:szCs w:val="16"/>
              </w:rPr>
              <w:t>R4-2409953</w:t>
            </w:r>
          </w:p>
        </w:tc>
        <w:tc>
          <w:tcPr>
            <w:tcW w:w="1597" w:type="dxa"/>
          </w:tcPr>
          <w:p w14:paraId="51606793" w14:textId="77777777" w:rsidR="00133252" w:rsidRDefault="00133252" w:rsidP="00044D14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7A724C77" w14:textId="77777777" w:rsidR="00133252" w:rsidRDefault="00133252" w:rsidP="00044D14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0DEC57D0" w14:textId="77777777" w:rsidR="00133252" w:rsidRDefault="00133252" w:rsidP="00044D1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F16D4D" w14:textId="77777777" w:rsidR="00133252" w:rsidRDefault="00133252" w:rsidP="00044D14">
            <w:pPr>
              <w:rPr>
                <w:sz w:val="16"/>
                <w:szCs w:val="16"/>
              </w:rPr>
            </w:pPr>
          </w:p>
        </w:tc>
      </w:tr>
    </w:tbl>
    <w:p w14:paraId="099E56A8" w14:textId="77777777" w:rsidR="00303193" w:rsidRDefault="00303193" w:rsidP="0074393C"/>
    <w:p w14:paraId="1A6F1285" w14:textId="77777777" w:rsidR="00303193" w:rsidRDefault="00303193" w:rsidP="0074393C"/>
    <w:p w14:paraId="507B43B7" w14:textId="77777777" w:rsidR="000F066B" w:rsidRDefault="000F066B" w:rsidP="000F066B"/>
    <w:bookmarkEnd w:id="3"/>
    <w:bookmarkEnd w:id="4"/>
    <w:p w14:paraId="3B6D390C" w14:textId="77777777" w:rsidR="000E7834" w:rsidRDefault="000E7834" w:rsidP="002E1DA8"/>
    <w:p w14:paraId="173A23DD" w14:textId="77777777" w:rsidR="00C320DE" w:rsidRPr="00BB2DD7" w:rsidRDefault="00BB2DD7">
      <w:pPr>
        <w:rPr>
          <w:i/>
          <w:noProof/>
        </w:rPr>
      </w:pPr>
      <w:r w:rsidRPr="00BB2DD7">
        <w:rPr>
          <w:i/>
          <w:noProof/>
        </w:rPr>
        <w:t>End of document</w:t>
      </w:r>
    </w:p>
    <w:sectPr w:rsidR="00C320DE" w:rsidRPr="00BB2DD7" w:rsidSect="0058609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00577"/>
    <w:rsid w:val="00002D7E"/>
    <w:rsid w:val="0000377D"/>
    <w:rsid w:val="0000396E"/>
    <w:rsid w:val="0000427F"/>
    <w:rsid w:val="00005A22"/>
    <w:rsid w:val="000062D4"/>
    <w:rsid w:val="00006840"/>
    <w:rsid w:val="00007E35"/>
    <w:rsid w:val="00011ADA"/>
    <w:rsid w:val="000143F6"/>
    <w:rsid w:val="0001568A"/>
    <w:rsid w:val="0001612C"/>
    <w:rsid w:val="00016FAD"/>
    <w:rsid w:val="000178CF"/>
    <w:rsid w:val="000208D1"/>
    <w:rsid w:val="00020B0C"/>
    <w:rsid w:val="00023490"/>
    <w:rsid w:val="000235FB"/>
    <w:rsid w:val="00023FCA"/>
    <w:rsid w:val="00023FEB"/>
    <w:rsid w:val="00025092"/>
    <w:rsid w:val="00027C2D"/>
    <w:rsid w:val="00031502"/>
    <w:rsid w:val="000353C1"/>
    <w:rsid w:val="00036843"/>
    <w:rsid w:val="000403F2"/>
    <w:rsid w:val="0004055D"/>
    <w:rsid w:val="00040E38"/>
    <w:rsid w:val="00042385"/>
    <w:rsid w:val="00042576"/>
    <w:rsid w:val="00044CA5"/>
    <w:rsid w:val="00046208"/>
    <w:rsid w:val="00046931"/>
    <w:rsid w:val="00046DC8"/>
    <w:rsid w:val="00047E3E"/>
    <w:rsid w:val="0005124D"/>
    <w:rsid w:val="000517C7"/>
    <w:rsid w:val="00051DDC"/>
    <w:rsid w:val="0005210C"/>
    <w:rsid w:val="0005218E"/>
    <w:rsid w:val="0005278D"/>
    <w:rsid w:val="00056D5E"/>
    <w:rsid w:val="0005796C"/>
    <w:rsid w:val="00057F65"/>
    <w:rsid w:val="0006240F"/>
    <w:rsid w:val="00063912"/>
    <w:rsid w:val="00067F31"/>
    <w:rsid w:val="00072A0E"/>
    <w:rsid w:val="00080FCE"/>
    <w:rsid w:val="0008114B"/>
    <w:rsid w:val="00081213"/>
    <w:rsid w:val="00081899"/>
    <w:rsid w:val="00083EF5"/>
    <w:rsid w:val="000858D5"/>
    <w:rsid w:val="00085C2E"/>
    <w:rsid w:val="00086AF7"/>
    <w:rsid w:val="000907A1"/>
    <w:rsid w:val="000916AA"/>
    <w:rsid w:val="000919BE"/>
    <w:rsid w:val="00092ED7"/>
    <w:rsid w:val="0009561E"/>
    <w:rsid w:val="00095FCE"/>
    <w:rsid w:val="000A11F8"/>
    <w:rsid w:val="000A40F7"/>
    <w:rsid w:val="000A434D"/>
    <w:rsid w:val="000A4452"/>
    <w:rsid w:val="000A5301"/>
    <w:rsid w:val="000A70F8"/>
    <w:rsid w:val="000A7A73"/>
    <w:rsid w:val="000A7F0D"/>
    <w:rsid w:val="000B0492"/>
    <w:rsid w:val="000B13C6"/>
    <w:rsid w:val="000B184E"/>
    <w:rsid w:val="000B2DAF"/>
    <w:rsid w:val="000B3CCD"/>
    <w:rsid w:val="000B5124"/>
    <w:rsid w:val="000B5554"/>
    <w:rsid w:val="000C0038"/>
    <w:rsid w:val="000C0E87"/>
    <w:rsid w:val="000C0FF2"/>
    <w:rsid w:val="000C18B6"/>
    <w:rsid w:val="000C2FAE"/>
    <w:rsid w:val="000C38EA"/>
    <w:rsid w:val="000C5264"/>
    <w:rsid w:val="000C5FE6"/>
    <w:rsid w:val="000C6B1F"/>
    <w:rsid w:val="000C6DC8"/>
    <w:rsid w:val="000D594A"/>
    <w:rsid w:val="000D639E"/>
    <w:rsid w:val="000E2779"/>
    <w:rsid w:val="000E40F3"/>
    <w:rsid w:val="000E50D4"/>
    <w:rsid w:val="000E52A6"/>
    <w:rsid w:val="000E6CC8"/>
    <w:rsid w:val="000E7471"/>
    <w:rsid w:val="000E7834"/>
    <w:rsid w:val="000F066B"/>
    <w:rsid w:val="000F0CED"/>
    <w:rsid w:val="000F40F3"/>
    <w:rsid w:val="0010468C"/>
    <w:rsid w:val="00106C38"/>
    <w:rsid w:val="001105E9"/>
    <w:rsid w:val="001161AB"/>
    <w:rsid w:val="00116EB5"/>
    <w:rsid w:val="00130637"/>
    <w:rsid w:val="001306AE"/>
    <w:rsid w:val="0013191E"/>
    <w:rsid w:val="001327C3"/>
    <w:rsid w:val="00133252"/>
    <w:rsid w:val="00141699"/>
    <w:rsid w:val="0014181C"/>
    <w:rsid w:val="00142361"/>
    <w:rsid w:val="001449F1"/>
    <w:rsid w:val="00145126"/>
    <w:rsid w:val="00151FF5"/>
    <w:rsid w:val="0015280F"/>
    <w:rsid w:val="00153056"/>
    <w:rsid w:val="00157BBB"/>
    <w:rsid w:val="0016011D"/>
    <w:rsid w:val="0016104C"/>
    <w:rsid w:val="00162BBB"/>
    <w:rsid w:val="0016622C"/>
    <w:rsid w:val="001667C5"/>
    <w:rsid w:val="00174946"/>
    <w:rsid w:val="00176FD8"/>
    <w:rsid w:val="00177FD7"/>
    <w:rsid w:val="00180D43"/>
    <w:rsid w:val="00180DEC"/>
    <w:rsid w:val="00181D3A"/>
    <w:rsid w:val="00182CD1"/>
    <w:rsid w:val="001878F3"/>
    <w:rsid w:val="0019145C"/>
    <w:rsid w:val="00191E04"/>
    <w:rsid w:val="0019200D"/>
    <w:rsid w:val="00193C59"/>
    <w:rsid w:val="001964F4"/>
    <w:rsid w:val="001A453B"/>
    <w:rsid w:val="001A5153"/>
    <w:rsid w:val="001A6DE9"/>
    <w:rsid w:val="001B322E"/>
    <w:rsid w:val="001B4B7A"/>
    <w:rsid w:val="001C1909"/>
    <w:rsid w:val="001C3D09"/>
    <w:rsid w:val="001C79DD"/>
    <w:rsid w:val="001D1715"/>
    <w:rsid w:val="001D2A8A"/>
    <w:rsid w:val="001D3A29"/>
    <w:rsid w:val="001D4631"/>
    <w:rsid w:val="001D59D8"/>
    <w:rsid w:val="001D6079"/>
    <w:rsid w:val="001D6D73"/>
    <w:rsid w:val="001D7E4D"/>
    <w:rsid w:val="001E3450"/>
    <w:rsid w:val="001E3CA4"/>
    <w:rsid w:val="001E4506"/>
    <w:rsid w:val="001E57BA"/>
    <w:rsid w:val="001E7FB7"/>
    <w:rsid w:val="001F306E"/>
    <w:rsid w:val="001F4C0A"/>
    <w:rsid w:val="00201E6A"/>
    <w:rsid w:val="002107FB"/>
    <w:rsid w:val="0021179A"/>
    <w:rsid w:val="00221C8A"/>
    <w:rsid w:val="00223EE4"/>
    <w:rsid w:val="002245CD"/>
    <w:rsid w:val="0022573F"/>
    <w:rsid w:val="00225749"/>
    <w:rsid w:val="00225CC1"/>
    <w:rsid w:val="00225E3C"/>
    <w:rsid w:val="002323EF"/>
    <w:rsid w:val="002335EB"/>
    <w:rsid w:val="0023502C"/>
    <w:rsid w:val="00237358"/>
    <w:rsid w:val="002402C1"/>
    <w:rsid w:val="00240C8C"/>
    <w:rsid w:val="00243B5F"/>
    <w:rsid w:val="00243F63"/>
    <w:rsid w:val="0025230C"/>
    <w:rsid w:val="00252773"/>
    <w:rsid w:val="00261171"/>
    <w:rsid w:val="002633E5"/>
    <w:rsid w:val="0027055A"/>
    <w:rsid w:val="00272A96"/>
    <w:rsid w:val="002764B4"/>
    <w:rsid w:val="00277052"/>
    <w:rsid w:val="00280E2B"/>
    <w:rsid w:val="002822AB"/>
    <w:rsid w:val="00282848"/>
    <w:rsid w:val="00284BC2"/>
    <w:rsid w:val="002854A1"/>
    <w:rsid w:val="00286409"/>
    <w:rsid w:val="0028730D"/>
    <w:rsid w:val="0029186F"/>
    <w:rsid w:val="0029301E"/>
    <w:rsid w:val="00294C0A"/>
    <w:rsid w:val="00294C37"/>
    <w:rsid w:val="0029612D"/>
    <w:rsid w:val="002A1923"/>
    <w:rsid w:val="002A2781"/>
    <w:rsid w:val="002A4097"/>
    <w:rsid w:val="002A5492"/>
    <w:rsid w:val="002A56FB"/>
    <w:rsid w:val="002A7296"/>
    <w:rsid w:val="002B115D"/>
    <w:rsid w:val="002B1694"/>
    <w:rsid w:val="002B3F6E"/>
    <w:rsid w:val="002B45D8"/>
    <w:rsid w:val="002C144D"/>
    <w:rsid w:val="002C1FD6"/>
    <w:rsid w:val="002C233D"/>
    <w:rsid w:val="002C46CB"/>
    <w:rsid w:val="002C6089"/>
    <w:rsid w:val="002D0892"/>
    <w:rsid w:val="002D1CE9"/>
    <w:rsid w:val="002D202F"/>
    <w:rsid w:val="002D4C48"/>
    <w:rsid w:val="002D5DD2"/>
    <w:rsid w:val="002E1DA8"/>
    <w:rsid w:val="002E2009"/>
    <w:rsid w:val="002E2948"/>
    <w:rsid w:val="002E338A"/>
    <w:rsid w:val="002E57D1"/>
    <w:rsid w:val="002E5AE0"/>
    <w:rsid w:val="002E70F4"/>
    <w:rsid w:val="002F1290"/>
    <w:rsid w:val="002F3979"/>
    <w:rsid w:val="003023E0"/>
    <w:rsid w:val="00302550"/>
    <w:rsid w:val="00303193"/>
    <w:rsid w:val="003043E1"/>
    <w:rsid w:val="00304865"/>
    <w:rsid w:val="00310555"/>
    <w:rsid w:val="0031255C"/>
    <w:rsid w:val="00312794"/>
    <w:rsid w:val="0031335B"/>
    <w:rsid w:val="0031391F"/>
    <w:rsid w:val="00314D26"/>
    <w:rsid w:val="00317857"/>
    <w:rsid w:val="00317A5D"/>
    <w:rsid w:val="00317C4C"/>
    <w:rsid w:val="00317E65"/>
    <w:rsid w:val="00320826"/>
    <w:rsid w:val="003211AD"/>
    <w:rsid w:val="00324455"/>
    <w:rsid w:val="00326996"/>
    <w:rsid w:val="0033325F"/>
    <w:rsid w:val="00340116"/>
    <w:rsid w:val="003405A8"/>
    <w:rsid w:val="00342F97"/>
    <w:rsid w:val="00343091"/>
    <w:rsid w:val="003430AB"/>
    <w:rsid w:val="00344513"/>
    <w:rsid w:val="00345C07"/>
    <w:rsid w:val="00346462"/>
    <w:rsid w:val="0035017D"/>
    <w:rsid w:val="00350B38"/>
    <w:rsid w:val="00352079"/>
    <w:rsid w:val="00356290"/>
    <w:rsid w:val="00361A1C"/>
    <w:rsid w:val="00362CF4"/>
    <w:rsid w:val="0036318B"/>
    <w:rsid w:val="00363A85"/>
    <w:rsid w:val="0036459A"/>
    <w:rsid w:val="00364B37"/>
    <w:rsid w:val="003652A8"/>
    <w:rsid w:val="00366F69"/>
    <w:rsid w:val="00373DD0"/>
    <w:rsid w:val="003776E6"/>
    <w:rsid w:val="00377D43"/>
    <w:rsid w:val="00385375"/>
    <w:rsid w:val="00385CE2"/>
    <w:rsid w:val="00390145"/>
    <w:rsid w:val="00390E92"/>
    <w:rsid w:val="00392210"/>
    <w:rsid w:val="003935C9"/>
    <w:rsid w:val="00393DEA"/>
    <w:rsid w:val="00395099"/>
    <w:rsid w:val="0039629E"/>
    <w:rsid w:val="003B3435"/>
    <w:rsid w:val="003B34AC"/>
    <w:rsid w:val="003B3BDE"/>
    <w:rsid w:val="003B5965"/>
    <w:rsid w:val="003B6599"/>
    <w:rsid w:val="003B6A09"/>
    <w:rsid w:val="003B6AD2"/>
    <w:rsid w:val="003B7B38"/>
    <w:rsid w:val="003C0BAB"/>
    <w:rsid w:val="003C2C79"/>
    <w:rsid w:val="003C347C"/>
    <w:rsid w:val="003C4C20"/>
    <w:rsid w:val="003C5D2E"/>
    <w:rsid w:val="003D06CC"/>
    <w:rsid w:val="003D0E11"/>
    <w:rsid w:val="003D4A79"/>
    <w:rsid w:val="003D53DD"/>
    <w:rsid w:val="003D53F3"/>
    <w:rsid w:val="003D7448"/>
    <w:rsid w:val="003E00E4"/>
    <w:rsid w:val="003E04B0"/>
    <w:rsid w:val="003E7076"/>
    <w:rsid w:val="003E71E3"/>
    <w:rsid w:val="003E7563"/>
    <w:rsid w:val="003E775C"/>
    <w:rsid w:val="003F1122"/>
    <w:rsid w:val="003F335E"/>
    <w:rsid w:val="003F586F"/>
    <w:rsid w:val="003F7F8D"/>
    <w:rsid w:val="0040096D"/>
    <w:rsid w:val="00400981"/>
    <w:rsid w:val="00401324"/>
    <w:rsid w:val="004024EF"/>
    <w:rsid w:val="0040496C"/>
    <w:rsid w:val="004050D2"/>
    <w:rsid w:val="00406D8C"/>
    <w:rsid w:val="00410957"/>
    <w:rsid w:val="00414648"/>
    <w:rsid w:val="0041506F"/>
    <w:rsid w:val="004169B4"/>
    <w:rsid w:val="00421306"/>
    <w:rsid w:val="0042202C"/>
    <w:rsid w:val="00425493"/>
    <w:rsid w:val="00425974"/>
    <w:rsid w:val="00427384"/>
    <w:rsid w:val="00430FD7"/>
    <w:rsid w:val="0043162A"/>
    <w:rsid w:val="004347C0"/>
    <w:rsid w:val="00434D63"/>
    <w:rsid w:val="00436676"/>
    <w:rsid w:val="00437FAE"/>
    <w:rsid w:val="004405F7"/>
    <w:rsid w:val="00445D29"/>
    <w:rsid w:val="00447511"/>
    <w:rsid w:val="00451A71"/>
    <w:rsid w:val="00452286"/>
    <w:rsid w:val="0045288F"/>
    <w:rsid w:val="004529D6"/>
    <w:rsid w:val="00452EA5"/>
    <w:rsid w:val="00452EF6"/>
    <w:rsid w:val="00460914"/>
    <w:rsid w:val="00461087"/>
    <w:rsid w:val="00461216"/>
    <w:rsid w:val="00464E6C"/>
    <w:rsid w:val="0046520D"/>
    <w:rsid w:val="00467B05"/>
    <w:rsid w:val="004704BC"/>
    <w:rsid w:val="0047056B"/>
    <w:rsid w:val="00472DDB"/>
    <w:rsid w:val="004730D5"/>
    <w:rsid w:val="00473398"/>
    <w:rsid w:val="00476C9E"/>
    <w:rsid w:val="00480259"/>
    <w:rsid w:val="00482090"/>
    <w:rsid w:val="00483862"/>
    <w:rsid w:val="004838B9"/>
    <w:rsid w:val="00484D71"/>
    <w:rsid w:val="0048664C"/>
    <w:rsid w:val="004866F8"/>
    <w:rsid w:val="00487432"/>
    <w:rsid w:val="0049001D"/>
    <w:rsid w:val="004903C5"/>
    <w:rsid w:val="004921E9"/>
    <w:rsid w:val="0049545C"/>
    <w:rsid w:val="00496F75"/>
    <w:rsid w:val="00497BEC"/>
    <w:rsid w:val="004A023C"/>
    <w:rsid w:val="004A0B34"/>
    <w:rsid w:val="004A1956"/>
    <w:rsid w:val="004A45F1"/>
    <w:rsid w:val="004A7A0A"/>
    <w:rsid w:val="004A7F08"/>
    <w:rsid w:val="004B0069"/>
    <w:rsid w:val="004B155D"/>
    <w:rsid w:val="004B2F5A"/>
    <w:rsid w:val="004B36D7"/>
    <w:rsid w:val="004B6622"/>
    <w:rsid w:val="004C0241"/>
    <w:rsid w:val="004C0E46"/>
    <w:rsid w:val="004C242C"/>
    <w:rsid w:val="004C3B64"/>
    <w:rsid w:val="004C63EA"/>
    <w:rsid w:val="004C666D"/>
    <w:rsid w:val="004D01CB"/>
    <w:rsid w:val="004D0229"/>
    <w:rsid w:val="004D03AF"/>
    <w:rsid w:val="004D1C15"/>
    <w:rsid w:val="004D21A7"/>
    <w:rsid w:val="004D3D27"/>
    <w:rsid w:val="004D3D8F"/>
    <w:rsid w:val="004D453B"/>
    <w:rsid w:val="004D7ADB"/>
    <w:rsid w:val="004E1797"/>
    <w:rsid w:val="004E1F04"/>
    <w:rsid w:val="004E394F"/>
    <w:rsid w:val="004E5032"/>
    <w:rsid w:val="004E535C"/>
    <w:rsid w:val="004E67D1"/>
    <w:rsid w:val="004E6D91"/>
    <w:rsid w:val="004E6F5F"/>
    <w:rsid w:val="004F007B"/>
    <w:rsid w:val="004F12BC"/>
    <w:rsid w:val="004F1A4B"/>
    <w:rsid w:val="004F5148"/>
    <w:rsid w:val="004F79D4"/>
    <w:rsid w:val="005005F1"/>
    <w:rsid w:val="00500AAD"/>
    <w:rsid w:val="00500C05"/>
    <w:rsid w:val="0050179C"/>
    <w:rsid w:val="0050211E"/>
    <w:rsid w:val="005032B1"/>
    <w:rsid w:val="005105E7"/>
    <w:rsid w:val="00512C52"/>
    <w:rsid w:val="00513D29"/>
    <w:rsid w:val="00514C73"/>
    <w:rsid w:val="00517A79"/>
    <w:rsid w:val="00523C3D"/>
    <w:rsid w:val="00523E70"/>
    <w:rsid w:val="005275A3"/>
    <w:rsid w:val="00530E65"/>
    <w:rsid w:val="00531779"/>
    <w:rsid w:val="00531C6A"/>
    <w:rsid w:val="00534354"/>
    <w:rsid w:val="005349FD"/>
    <w:rsid w:val="00534B9C"/>
    <w:rsid w:val="00536D41"/>
    <w:rsid w:val="00536F87"/>
    <w:rsid w:val="00537EDF"/>
    <w:rsid w:val="00537F35"/>
    <w:rsid w:val="00540D3E"/>
    <w:rsid w:val="00541E81"/>
    <w:rsid w:val="0054321B"/>
    <w:rsid w:val="00543F46"/>
    <w:rsid w:val="005440A6"/>
    <w:rsid w:val="00546D57"/>
    <w:rsid w:val="00546E44"/>
    <w:rsid w:val="00552057"/>
    <w:rsid w:val="00552401"/>
    <w:rsid w:val="005537B1"/>
    <w:rsid w:val="0055675E"/>
    <w:rsid w:val="00560836"/>
    <w:rsid w:val="0056389F"/>
    <w:rsid w:val="00563B73"/>
    <w:rsid w:val="0056582F"/>
    <w:rsid w:val="005671B3"/>
    <w:rsid w:val="0057006F"/>
    <w:rsid w:val="00574065"/>
    <w:rsid w:val="005752F7"/>
    <w:rsid w:val="00575804"/>
    <w:rsid w:val="00576BE5"/>
    <w:rsid w:val="00577EF1"/>
    <w:rsid w:val="00577F88"/>
    <w:rsid w:val="0058015A"/>
    <w:rsid w:val="00580165"/>
    <w:rsid w:val="005804DD"/>
    <w:rsid w:val="005821FA"/>
    <w:rsid w:val="0058288A"/>
    <w:rsid w:val="00582B98"/>
    <w:rsid w:val="005844D4"/>
    <w:rsid w:val="00586093"/>
    <w:rsid w:val="00586E5A"/>
    <w:rsid w:val="00590F48"/>
    <w:rsid w:val="00596826"/>
    <w:rsid w:val="00596A02"/>
    <w:rsid w:val="005A046D"/>
    <w:rsid w:val="005A18E7"/>
    <w:rsid w:val="005A1EE7"/>
    <w:rsid w:val="005A43AE"/>
    <w:rsid w:val="005A55AE"/>
    <w:rsid w:val="005A57BE"/>
    <w:rsid w:val="005A596E"/>
    <w:rsid w:val="005A6E3D"/>
    <w:rsid w:val="005B1B58"/>
    <w:rsid w:val="005B2F02"/>
    <w:rsid w:val="005B3E7B"/>
    <w:rsid w:val="005B481F"/>
    <w:rsid w:val="005B604A"/>
    <w:rsid w:val="005B68D0"/>
    <w:rsid w:val="005B7CFB"/>
    <w:rsid w:val="005C03F3"/>
    <w:rsid w:val="005C0539"/>
    <w:rsid w:val="005C3431"/>
    <w:rsid w:val="005C3628"/>
    <w:rsid w:val="005C5CAE"/>
    <w:rsid w:val="005C6064"/>
    <w:rsid w:val="005C69A3"/>
    <w:rsid w:val="005C7395"/>
    <w:rsid w:val="005D0CA0"/>
    <w:rsid w:val="005D22BC"/>
    <w:rsid w:val="005D3449"/>
    <w:rsid w:val="005D737B"/>
    <w:rsid w:val="005E06E2"/>
    <w:rsid w:val="005E1096"/>
    <w:rsid w:val="005E10FE"/>
    <w:rsid w:val="005E58C2"/>
    <w:rsid w:val="005E5964"/>
    <w:rsid w:val="005E6C72"/>
    <w:rsid w:val="005F1D5D"/>
    <w:rsid w:val="005F247C"/>
    <w:rsid w:val="005F6AED"/>
    <w:rsid w:val="005F7DE3"/>
    <w:rsid w:val="00603A8C"/>
    <w:rsid w:val="006056D3"/>
    <w:rsid w:val="00606515"/>
    <w:rsid w:val="00607778"/>
    <w:rsid w:val="006118F1"/>
    <w:rsid w:val="00611956"/>
    <w:rsid w:val="0061295D"/>
    <w:rsid w:val="00615B99"/>
    <w:rsid w:val="00616C6E"/>
    <w:rsid w:val="00620F74"/>
    <w:rsid w:val="006217FF"/>
    <w:rsid w:val="00626255"/>
    <w:rsid w:val="00626D72"/>
    <w:rsid w:val="00631345"/>
    <w:rsid w:val="0063194E"/>
    <w:rsid w:val="00632DAB"/>
    <w:rsid w:val="006350A7"/>
    <w:rsid w:val="00642788"/>
    <w:rsid w:val="00650A05"/>
    <w:rsid w:val="0065215D"/>
    <w:rsid w:val="0065387E"/>
    <w:rsid w:val="006538CC"/>
    <w:rsid w:val="00653D8E"/>
    <w:rsid w:val="006545DE"/>
    <w:rsid w:val="006571AE"/>
    <w:rsid w:val="006608CB"/>
    <w:rsid w:val="00660ACC"/>
    <w:rsid w:val="006610D8"/>
    <w:rsid w:val="0066211E"/>
    <w:rsid w:val="0066365E"/>
    <w:rsid w:val="006647EE"/>
    <w:rsid w:val="00666F8B"/>
    <w:rsid w:val="00674150"/>
    <w:rsid w:val="00680047"/>
    <w:rsid w:val="00680D0D"/>
    <w:rsid w:val="00683BF3"/>
    <w:rsid w:val="00686BBC"/>
    <w:rsid w:val="00687443"/>
    <w:rsid w:val="00692EFB"/>
    <w:rsid w:val="006960A9"/>
    <w:rsid w:val="006962C7"/>
    <w:rsid w:val="00697622"/>
    <w:rsid w:val="00697A35"/>
    <w:rsid w:val="00697D3D"/>
    <w:rsid w:val="006A2C74"/>
    <w:rsid w:val="006A35F6"/>
    <w:rsid w:val="006A421F"/>
    <w:rsid w:val="006A71BB"/>
    <w:rsid w:val="006B06D0"/>
    <w:rsid w:val="006B333B"/>
    <w:rsid w:val="006B38D1"/>
    <w:rsid w:val="006B41E9"/>
    <w:rsid w:val="006B496B"/>
    <w:rsid w:val="006B530F"/>
    <w:rsid w:val="006B68E4"/>
    <w:rsid w:val="006B69DA"/>
    <w:rsid w:val="006B783D"/>
    <w:rsid w:val="006C231E"/>
    <w:rsid w:val="006C27FA"/>
    <w:rsid w:val="006C3153"/>
    <w:rsid w:val="006C7CD7"/>
    <w:rsid w:val="006D059E"/>
    <w:rsid w:val="006D0E79"/>
    <w:rsid w:val="006D3571"/>
    <w:rsid w:val="006D39D0"/>
    <w:rsid w:val="006D3E7A"/>
    <w:rsid w:val="006E1163"/>
    <w:rsid w:val="006E2829"/>
    <w:rsid w:val="006E3D68"/>
    <w:rsid w:val="006E4673"/>
    <w:rsid w:val="006F13F4"/>
    <w:rsid w:val="006F1D50"/>
    <w:rsid w:val="006F2D03"/>
    <w:rsid w:val="006F581E"/>
    <w:rsid w:val="006F5F57"/>
    <w:rsid w:val="006F7AC7"/>
    <w:rsid w:val="006F7AE8"/>
    <w:rsid w:val="00702FB8"/>
    <w:rsid w:val="00703EC4"/>
    <w:rsid w:val="00704028"/>
    <w:rsid w:val="00704353"/>
    <w:rsid w:val="007052B0"/>
    <w:rsid w:val="00707E82"/>
    <w:rsid w:val="00710D8D"/>
    <w:rsid w:val="0071293D"/>
    <w:rsid w:val="00715709"/>
    <w:rsid w:val="00717925"/>
    <w:rsid w:val="00717F02"/>
    <w:rsid w:val="0072019C"/>
    <w:rsid w:val="00725FE1"/>
    <w:rsid w:val="00730390"/>
    <w:rsid w:val="0073489D"/>
    <w:rsid w:val="00736AEC"/>
    <w:rsid w:val="0074068F"/>
    <w:rsid w:val="00742378"/>
    <w:rsid w:val="007433B7"/>
    <w:rsid w:val="0074345A"/>
    <w:rsid w:val="0074393C"/>
    <w:rsid w:val="007458CE"/>
    <w:rsid w:val="00746B5C"/>
    <w:rsid w:val="00746D47"/>
    <w:rsid w:val="00751A32"/>
    <w:rsid w:val="0075217C"/>
    <w:rsid w:val="007545BC"/>
    <w:rsid w:val="00754D2C"/>
    <w:rsid w:val="00756E80"/>
    <w:rsid w:val="007614F3"/>
    <w:rsid w:val="00763AF3"/>
    <w:rsid w:val="00764D8A"/>
    <w:rsid w:val="00767389"/>
    <w:rsid w:val="007678B8"/>
    <w:rsid w:val="00767EE7"/>
    <w:rsid w:val="00772D9F"/>
    <w:rsid w:val="007742AA"/>
    <w:rsid w:val="007808B6"/>
    <w:rsid w:val="00782052"/>
    <w:rsid w:val="00784730"/>
    <w:rsid w:val="00785B32"/>
    <w:rsid w:val="0078705C"/>
    <w:rsid w:val="00790369"/>
    <w:rsid w:val="00792B24"/>
    <w:rsid w:val="007930CE"/>
    <w:rsid w:val="007941C0"/>
    <w:rsid w:val="007955BA"/>
    <w:rsid w:val="007A0529"/>
    <w:rsid w:val="007A0FD2"/>
    <w:rsid w:val="007A1098"/>
    <w:rsid w:val="007A2166"/>
    <w:rsid w:val="007A2CA3"/>
    <w:rsid w:val="007A3743"/>
    <w:rsid w:val="007A7A26"/>
    <w:rsid w:val="007A7B76"/>
    <w:rsid w:val="007B032D"/>
    <w:rsid w:val="007B0A18"/>
    <w:rsid w:val="007B0D34"/>
    <w:rsid w:val="007B14F9"/>
    <w:rsid w:val="007B16F1"/>
    <w:rsid w:val="007B22FD"/>
    <w:rsid w:val="007B50A6"/>
    <w:rsid w:val="007C0054"/>
    <w:rsid w:val="007C2BB1"/>
    <w:rsid w:val="007C2FD1"/>
    <w:rsid w:val="007C4C08"/>
    <w:rsid w:val="007C5EFF"/>
    <w:rsid w:val="007C6387"/>
    <w:rsid w:val="007C6583"/>
    <w:rsid w:val="007C69A5"/>
    <w:rsid w:val="007C795C"/>
    <w:rsid w:val="007D006E"/>
    <w:rsid w:val="007D24B8"/>
    <w:rsid w:val="007D4B24"/>
    <w:rsid w:val="007D6A9C"/>
    <w:rsid w:val="007D7FFB"/>
    <w:rsid w:val="007E5961"/>
    <w:rsid w:val="007E71EA"/>
    <w:rsid w:val="007E7253"/>
    <w:rsid w:val="007F01F3"/>
    <w:rsid w:val="007F03F1"/>
    <w:rsid w:val="007F218F"/>
    <w:rsid w:val="007F26FB"/>
    <w:rsid w:val="007F423F"/>
    <w:rsid w:val="007F53FD"/>
    <w:rsid w:val="007F63C6"/>
    <w:rsid w:val="007F6AEC"/>
    <w:rsid w:val="007F7C21"/>
    <w:rsid w:val="00800EA0"/>
    <w:rsid w:val="00800FF4"/>
    <w:rsid w:val="00801926"/>
    <w:rsid w:val="00801C54"/>
    <w:rsid w:val="0080265E"/>
    <w:rsid w:val="00802834"/>
    <w:rsid w:val="008028B6"/>
    <w:rsid w:val="00803058"/>
    <w:rsid w:val="0080735A"/>
    <w:rsid w:val="008110D0"/>
    <w:rsid w:val="00811C5F"/>
    <w:rsid w:val="008130DE"/>
    <w:rsid w:val="00813B80"/>
    <w:rsid w:val="0081443E"/>
    <w:rsid w:val="008146DA"/>
    <w:rsid w:val="00816AAC"/>
    <w:rsid w:val="0082093E"/>
    <w:rsid w:val="008218BB"/>
    <w:rsid w:val="00822765"/>
    <w:rsid w:val="0082308F"/>
    <w:rsid w:val="00825311"/>
    <w:rsid w:val="008255BC"/>
    <w:rsid w:val="008265C4"/>
    <w:rsid w:val="00826DF1"/>
    <w:rsid w:val="00834B45"/>
    <w:rsid w:val="0083560E"/>
    <w:rsid w:val="00841A1D"/>
    <w:rsid w:val="00841B8A"/>
    <w:rsid w:val="00845F1C"/>
    <w:rsid w:val="0084671D"/>
    <w:rsid w:val="00847F4C"/>
    <w:rsid w:val="0085086A"/>
    <w:rsid w:val="00852BAC"/>
    <w:rsid w:val="008536C1"/>
    <w:rsid w:val="00854649"/>
    <w:rsid w:val="008578D3"/>
    <w:rsid w:val="00857C3C"/>
    <w:rsid w:val="00857E2D"/>
    <w:rsid w:val="0086032B"/>
    <w:rsid w:val="00863BA3"/>
    <w:rsid w:val="008644BC"/>
    <w:rsid w:val="00864C66"/>
    <w:rsid w:val="0086725E"/>
    <w:rsid w:val="00867B5D"/>
    <w:rsid w:val="00873A0E"/>
    <w:rsid w:val="00876160"/>
    <w:rsid w:val="00877002"/>
    <w:rsid w:val="00877262"/>
    <w:rsid w:val="00880D05"/>
    <w:rsid w:val="00884499"/>
    <w:rsid w:val="0088589D"/>
    <w:rsid w:val="00885B16"/>
    <w:rsid w:val="00885CA8"/>
    <w:rsid w:val="008863B0"/>
    <w:rsid w:val="00886E1C"/>
    <w:rsid w:val="00890E04"/>
    <w:rsid w:val="00891C3A"/>
    <w:rsid w:val="008932BA"/>
    <w:rsid w:val="008941B8"/>
    <w:rsid w:val="00894311"/>
    <w:rsid w:val="00895628"/>
    <w:rsid w:val="008968FD"/>
    <w:rsid w:val="00897ED7"/>
    <w:rsid w:val="008A029F"/>
    <w:rsid w:val="008A040A"/>
    <w:rsid w:val="008A4171"/>
    <w:rsid w:val="008A5444"/>
    <w:rsid w:val="008B17E6"/>
    <w:rsid w:val="008B1B4A"/>
    <w:rsid w:val="008B5AF7"/>
    <w:rsid w:val="008B6E56"/>
    <w:rsid w:val="008C12C9"/>
    <w:rsid w:val="008C1883"/>
    <w:rsid w:val="008C1964"/>
    <w:rsid w:val="008C211A"/>
    <w:rsid w:val="008C38D0"/>
    <w:rsid w:val="008C723A"/>
    <w:rsid w:val="008D01B1"/>
    <w:rsid w:val="008D02E3"/>
    <w:rsid w:val="008D0D4E"/>
    <w:rsid w:val="008D0FD4"/>
    <w:rsid w:val="008D10ED"/>
    <w:rsid w:val="008D418C"/>
    <w:rsid w:val="008D6A54"/>
    <w:rsid w:val="008E0ECD"/>
    <w:rsid w:val="008E20BA"/>
    <w:rsid w:val="008E20D9"/>
    <w:rsid w:val="008E2559"/>
    <w:rsid w:val="008E2BCC"/>
    <w:rsid w:val="008E3E8A"/>
    <w:rsid w:val="008E3EFE"/>
    <w:rsid w:val="008E418C"/>
    <w:rsid w:val="008E42B5"/>
    <w:rsid w:val="008E52C5"/>
    <w:rsid w:val="008E7F27"/>
    <w:rsid w:val="008F37F6"/>
    <w:rsid w:val="008F38B0"/>
    <w:rsid w:val="008F4987"/>
    <w:rsid w:val="008F5237"/>
    <w:rsid w:val="00900F3C"/>
    <w:rsid w:val="00903FDF"/>
    <w:rsid w:val="009046ED"/>
    <w:rsid w:val="00904AC6"/>
    <w:rsid w:val="00913828"/>
    <w:rsid w:val="009151A3"/>
    <w:rsid w:val="00915E08"/>
    <w:rsid w:val="009167EF"/>
    <w:rsid w:val="009202A3"/>
    <w:rsid w:val="0092184B"/>
    <w:rsid w:val="00924348"/>
    <w:rsid w:val="0092635F"/>
    <w:rsid w:val="009305D4"/>
    <w:rsid w:val="0093415A"/>
    <w:rsid w:val="00934442"/>
    <w:rsid w:val="009345AF"/>
    <w:rsid w:val="00935FA1"/>
    <w:rsid w:val="00940E68"/>
    <w:rsid w:val="0094388D"/>
    <w:rsid w:val="00945C06"/>
    <w:rsid w:val="00945E94"/>
    <w:rsid w:val="0094623F"/>
    <w:rsid w:val="0094720D"/>
    <w:rsid w:val="0094757C"/>
    <w:rsid w:val="00952728"/>
    <w:rsid w:val="00952733"/>
    <w:rsid w:val="0095383F"/>
    <w:rsid w:val="009556D9"/>
    <w:rsid w:val="00955F02"/>
    <w:rsid w:val="00963C9A"/>
    <w:rsid w:val="00963F43"/>
    <w:rsid w:val="009672D1"/>
    <w:rsid w:val="009705B2"/>
    <w:rsid w:val="009740DA"/>
    <w:rsid w:val="00976916"/>
    <w:rsid w:val="00976EB0"/>
    <w:rsid w:val="00976F3F"/>
    <w:rsid w:val="00981964"/>
    <w:rsid w:val="00981C4E"/>
    <w:rsid w:val="0098214B"/>
    <w:rsid w:val="0098390D"/>
    <w:rsid w:val="00992B30"/>
    <w:rsid w:val="00994564"/>
    <w:rsid w:val="00995096"/>
    <w:rsid w:val="00996693"/>
    <w:rsid w:val="00996919"/>
    <w:rsid w:val="00997751"/>
    <w:rsid w:val="009A039C"/>
    <w:rsid w:val="009A3885"/>
    <w:rsid w:val="009A4AA8"/>
    <w:rsid w:val="009A5820"/>
    <w:rsid w:val="009A5F57"/>
    <w:rsid w:val="009A6C5A"/>
    <w:rsid w:val="009A71DA"/>
    <w:rsid w:val="009A74BA"/>
    <w:rsid w:val="009B1E02"/>
    <w:rsid w:val="009B2926"/>
    <w:rsid w:val="009B2BE2"/>
    <w:rsid w:val="009B4321"/>
    <w:rsid w:val="009C0124"/>
    <w:rsid w:val="009C127A"/>
    <w:rsid w:val="009C16E1"/>
    <w:rsid w:val="009C42DE"/>
    <w:rsid w:val="009C70A7"/>
    <w:rsid w:val="009D089B"/>
    <w:rsid w:val="009D2CC1"/>
    <w:rsid w:val="009D553C"/>
    <w:rsid w:val="009D701F"/>
    <w:rsid w:val="009E10E3"/>
    <w:rsid w:val="009E25F1"/>
    <w:rsid w:val="009E3D43"/>
    <w:rsid w:val="009E4983"/>
    <w:rsid w:val="009E6D68"/>
    <w:rsid w:val="009E70FD"/>
    <w:rsid w:val="009F14DC"/>
    <w:rsid w:val="009F1A67"/>
    <w:rsid w:val="009F2A3F"/>
    <w:rsid w:val="009F3FAA"/>
    <w:rsid w:val="009F4E9D"/>
    <w:rsid w:val="009F5EA6"/>
    <w:rsid w:val="009F75B5"/>
    <w:rsid w:val="00A009D5"/>
    <w:rsid w:val="00A01A1B"/>
    <w:rsid w:val="00A048D6"/>
    <w:rsid w:val="00A05C6F"/>
    <w:rsid w:val="00A05D8E"/>
    <w:rsid w:val="00A0677B"/>
    <w:rsid w:val="00A07515"/>
    <w:rsid w:val="00A07C4A"/>
    <w:rsid w:val="00A10151"/>
    <w:rsid w:val="00A11BC9"/>
    <w:rsid w:val="00A11E89"/>
    <w:rsid w:val="00A12DFE"/>
    <w:rsid w:val="00A13B52"/>
    <w:rsid w:val="00A20DAC"/>
    <w:rsid w:val="00A20E70"/>
    <w:rsid w:val="00A2528B"/>
    <w:rsid w:val="00A25983"/>
    <w:rsid w:val="00A3578C"/>
    <w:rsid w:val="00A3610E"/>
    <w:rsid w:val="00A4089F"/>
    <w:rsid w:val="00A43734"/>
    <w:rsid w:val="00A43A4B"/>
    <w:rsid w:val="00A4706B"/>
    <w:rsid w:val="00A533ED"/>
    <w:rsid w:val="00A539F3"/>
    <w:rsid w:val="00A5581B"/>
    <w:rsid w:val="00A55CDA"/>
    <w:rsid w:val="00A57DA4"/>
    <w:rsid w:val="00A6090C"/>
    <w:rsid w:val="00A60BF4"/>
    <w:rsid w:val="00A63196"/>
    <w:rsid w:val="00A64B3F"/>
    <w:rsid w:val="00A655B3"/>
    <w:rsid w:val="00A664CC"/>
    <w:rsid w:val="00A70EDB"/>
    <w:rsid w:val="00A71213"/>
    <w:rsid w:val="00A716C7"/>
    <w:rsid w:val="00A724CE"/>
    <w:rsid w:val="00A75447"/>
    <w:rsid w:val="00A75746"/>
    <w:rsid w:val="00A81246"/>
    <w:rsid w:val="00A822D6"/>
    <w:rsid w:val="00A8372D"/>
    <w:rsid w:val="00A846C1"/>
    <w:rsid w:val="00A85230"/>
    <w:rsid w:val="00A861B1"/>
    <w:rsid w:val="00A862D9"/>
    <w:rsid w:val="00A8719B"/>
    <w:rsid w:val="00A9030C"/>
    <w:rsid w:val="00A9039A"/>
    <w:rsid w:val="00A9065F"/>
    <w:rsid w:val="00A92F2F"/>
    <w:rsid w:val="00A93FD1"/>
    <w:rsid w:val="00AA1242"/>
    <w:rsid w:val="00AA176C"/>
    <w:rsid w:val="00AA1B95"/>
    <w:rsid w:val="00AA4676"/>
    <w:rsid w:val="00AA5984"/>
    <w:rsid w:val="00AB0246"/>
    <w:rsid w:val="00AB0336"/>
    <w:rsid w:val="00AB10BB"/>
    <w:rsid w:val="00AB1698"/>
    <w:rsid w:val="00AB1BFA"/>
    <w:rsid w:val="00AB240D"/>
    <w:rsid w:val="00AB2DB9"/>
    <w:rsid w:val="00AB3D70"/>
    <w:rsid w:val="00AB54E2"/>
    <w:rsid w:val="00AB6D23"/>
    <w:rsid w:val="00AB733F"/>
    <w:rsid w:val="00AC1295"/>
    <w:rsid w:val="00AC1452"/>
    <w:rsid w:val="00AC4355"/>
    <w:rsid w:val="00AC4610"/>
    <w:rsid w:val="00AC5561"/>
    <w:rsid w:val="00AC78F9"/>
    <w:rsid w:val="00AD034B"/>
    <w:rsid w:val="00AD0935"/>
    <w:rsid w:val="00AD0BB9"/>
    <w:rsid w:val="00AD0C80"/>
    <w:rsid w:val="00AD262B"/>
    <w:rsid w:val="00AD3D5E"/>
    <w:rsid w:val="00AD44FE"/>
    <w:rsid w:val="00AD53B3"/>
    <w:rsid w:val="00AD555A"/>
    <w:rsid w:val="00AD6849"/>
    <w:rsid w:val="00AD72FA"/>
    <w:rsid w:val="00AE4167"/>
    <w:rsid w:val="00AE7308"/>
    <w:rsid w:val="00AE7929"/>
    <w:rsid w:val="00AF1040"/>
    <w:rsid w:val="00AF1A9A"/>
    <w:rsid w:val="00AF323F"/>
    <w:rsid w:val="00AF490D"/>
    <w:rsid w:val="00B00C10"/>
    <w:rsid w:val="00B0363D"/>
    <w:rsid w:val="00B1071B"/>
    <w:rsid w:val="00B11C3A"/>
    <w:rsid w:val="00B21130"/>
    <w:rsid w:val="00B21D32"/>
    <w:rsid w:val="00B22476"/>
    <w:rsid w:val="00B24DCE"/>
    <w:rsid w:val="00B252F2"/>
    <w:rsid w:val="00B26C26"/>
    <w:rsid w:val="00B27287"/>
    <w:rsid w:val="00B344D9"/>
    <w:rsid w:val="00B35965"/>
    <w:rsid w:val="00B3757A"/>
    <w:rsid w:val="00B42963"/>
    <w:rsid w:val="00B504A0"/>
    <w:rsid w:val="00B50A8E"/>
    <w:rsid w:val="00B52CDA"/>
    <w:rsid w:val="00B54369"/>
    <w:rsid w:val="00B554AC"/>
    <w:rsid w:val="00B5569B"/>
    <w:rsid w:val="00B56078"/>
    <w:rsid w:val="00B56B39"/>
    <w:rsid w:val="00B61919"/>
    <w:rsid w:val="00B66C6A"/>
    <w:rsid w:val="00B7120C"/>
    <w:rsid w:val="00B720BA"/>
    <w:rsid w:val="00B73281"/>
    <w:rsid w:val="00B73CDB"/>
    <w:rsid w:val="00B74249"/>
    <w:rsid w:val="00B764AA"/>
    <w:rsid w:val="00B76899"/>
    <w:rsid w:val="00B817BA"/>
    <w:rsid w:val="00B81B02"/>
    <w:rsid w:val="00B84872"/>
    <w:rsid w:val="00B8558C"/>
    <w:rsid w:val="00B864B6"/>
    <w:rsid w:val="00B86B0F"/>
    <w:rsid w:val="00B92973"/>
    <w:rsid w:val="00B942C2"/>
    <w:rsid w:val="00B96D13"/>
    <w:rsid w:val="00B975A5"/>
    <w:rsid w:val="00BA0114"/>
    <w:rsid w:val="00BA2DC7"/>
    <w:rsid w:val="00BA4342"/>
    <w:rsid w:val="00BA6DD3"/>
    <w:rsid w:val="00BB1DA6"/>
    <w:rsid w:val="00BB293F"/>
    <w:rsid w:val="00BB2DD7"/>
    <w:rsid w:val="00BB5116"/>
    <w:rsid w:val="00BB5C66"/>
    <w:rsid w:val="00BB63AA"/>
    <w:rsid w:val="00BB762C"/>
    <w:rsid w:val="00BB795A"/>
    <w:rsid w:val="00BB7DF1"/>
    <w:rsid w:val="00BC0F29"/>
    <w:rsid w:val="00BC1BED"/>
    <w:rsid w:val="00BC47BB"/>
    <w:rsid w:val="00BC5850"/>
    <w:rsid w:val="00BC5B38"/>
    <w:rsid w:val="00BC5E39"/>
    <w:rsid w:val="00BC741E"/>
    <w:rsid w:val="00BD068C"/>
    <w:rsid w:val="00BD1435"/>
    <w:rsid w:val="00BD2195"/>
    <w:rsid w:val="00BD27D0"/>
    <w:rsid w:val="00BD3E10"/>
    <w:rsid w:val="00BD421D"/>
    <w:rsid w:val="00BD5EC4"/>
    <w:rsid w:val="00BD7E31"/>
    <w:rsid w:val="00BE08AC"/>
    <w:rsid w:val="00BE1399"/>
    <w:rsid w:val="00BE3637"/>
    <w:rsid w:val="00BE7526"/>
    <w:rsid w:val="00BF05F3"/>
    <w:rsid w:val="00BF1EB6"/>
    <w:rsid w:val="00BF5C5A"/>
    <w:rsid w:val="00C00059"/>
    <w:rsid w:val="00C02296"/>
    <w:rsid w:val="00C03A87"/>
    <w:rsid w:val="00C04EC2"/>
    <w:rsid w:val="00C0665B"/>
    <w:rsid w:val="00C11571"/>
    <w:rsid w:val="00C13D06"/>
    <w:rsid w:val="00C14281"/>
    <w:rsid w:val="00C22576"/>
    <w:rsid w:val="00C22DB5"/>
    <w:rsid w:val="00C26360"/>
    <w:rsid w:val="00C26F87"/>
    <w:rsid w:val="00C31F35"/>
    <w:rsid w:val="00C320DE"/>
    <w:rsid w:val="00C32712"/>
    <w:rsid w:val="00C32887"/>
    <w:rsid w:val="00C34DFA"/>
    <w:rsid w:val="00C36890"/>
    <w:rsid w:val="00C42444"/>
    <w:rsid w:val="00C44508"/>
    <w:rsid w:val="00C449A9"/>
    <w:rsid w:val="00C46B88"/>
    <w:rsid w:val="00C4745F"/>
    <w:rsid w:val="00C52F46"/>
    <w:rsid w:val="00C538F3"/>
    <w:rsid w:val="00C54D35"/>
    <w:rsid w:val="00C54DD2"/>
    <w:rsid w:val="00C55498"/>
    <w:rsid w:val="00C60CB6"/>
    <w:rsid w:val="00C6273E"/>
    <w:rsid w:val="00C64C57"/>
    <w:rsid w:val="00C66F39"/>
    <w:rsid w:val="00C738F9"/>
    <w:rsid w:val="00C749B7"/>
    <w:rsid w:val="00C765B9"/>
    <w:rsid w:val="00C76FFD"/>
    <w:rsid w:val="00C770F1"/>
    <w:rsid w:val="00C8227A"/>
    <w:rsid w:val="00C82F2B"/>
    <w:rsid w:val="00C83322"/>
    <w:rsid w:val="00C83D32"/>
    <w:rsid w:val="00C8408A"/>
    <w:rsid w:val="00C85DC2"/>
    <w:rsid w:val="00C86DD4"/>
    <w:rsid w:val="00C87DA7"/>
    <w:rsid w:val="00C917A3"/>
    <w:rsid w:val="00C9426B"/>
    <w:rsid w:val="00C94CEE"/>
    <w:rsid w:val="00C94F0F"/>
    <w:rsid w:val="00C960DF"/>
    <w:rsid w:val="00C96203"/>
    <w:rsid w:val="00CA4F0F"/>
    <w:rsid w:val="00CA4F71"/>
    <w:rsid w:val="00CA5F3C"/>
    <w:rsid w:val="00CB049B"/>
    <w:rsid w:val="00CB1ADA"/>
    <w:rsid w:val="00CB63BB"/>
    <w:rsid w:val="00CB7457"/>
    <w:rsid w:val="00CC0030"/>
    <w:rsid w:val="00CC1C8E"/>
    <w:rsid w:val="00CC2D45"/>
    <w:rsid w:val="00CC2E8C"/>
    <w:rsid w:val="00CC2EE0"/>
    <w:rsid w:val="00CC3F53"/>
    <w:rsid w:val="00CC4DE0"/>
    <w:rsid w:val="00CC7127"/>
    <w:rsid w:val="00CC77C7"/>
    <w:rsid w:val="00CD04C0"/>
    <w:rsid w:val="00CD0D73"/>
    <w:rsid w:val="00CD1C39"/>
    <w:rsid w:val="00CD3590"/>
    <w:rsid w:val="00CD39B0"/>
    <w:rsid w:val="00CD4093"/>
    <w:rsid w:val="00CD5DF9"/>
    <w:rsid w:val="00CD652E"/>
    <w:rsid w:val="00CD7007"/>
    <w:rsid w:val="00CE0087"/>
    <w:rsid w:val="00CE0347"/>
    <w:rsid w:val="00CE097D"/>
    <w:rsid w:val="00CE19A5"/>
    <w:rsid w:val="00CE1EBF"/>
    <w:rsid w:val="00CE2778"/>
    <w:rsid w:val="00CE373D"/>
    <w:rsid w:val="00CE3BB5"/>
    <w:rsid w:val="00CE5378"/>
    <w:rsid w:val="00CE5871"/>
    <w:rsid w:val="00CE5FB4"/>
    <w:rsid w:val="00CE7DFD"/>
    <w:rsid w:val="00CF1606"/>
    <w:rsid w:val="00CF4DD4"/>
    <w:rsid w:val="00CF5962"/>
    <w:rsid w:val="00D00D5A"/>
    <w:rsid w:val="00D0422C"/>
    <w:rsid w:val="00D07731"/>
    <w:rsid w:val="00D11980"/>
    <w:rsid w:val="00D11BCF"/>
    <w:rsid w:val="00D13C8B"/>
    <w:rsid w:val="00D163D3"/>
    <w:rsid w:val="00D167A1"/>
    <w:rsid w:val="00D21EDB"/>
    <w:rsid w:val="00D2246A"/>
    <w:rsid w:val="00D24C1A"/>
    <w:rsid w:val="00D252E9"/>
    <w:rsid w:val="00D26A10"/>
    <w:rsid w:val="00D32DBF"/>
    <w:rsid w:val="00D347F7"/>
    <w:rsid w:val="00D36AB0"/>
    <w:rsid w:val="00D373E2"/>
    <w:rsid w:val="00D37FF2"/>
    <w:rsid w:val="00D400B4"/>
    <w:rsid w:val="00D413A4"/>
    <w:rsid w:val="00D420F9"/>
    <w:rsid w:val="00D42911"/>
    <w:rsid w:val="00D42C08"/>
    <w:rsid w:val="00D46C5B"/>
    <w:rsid w:val="00D4737C"/>
    <w:rsid w:val="00D52538"/>
    <w:rsid w:val="00D52DFA"/>
    <w:rsid w:val="00D56352"/>
    <w:rsid w:val="00D569D9"/>
    <w:rsid w:val="00D633B6"/>
    <w:rsid w:val="00D653B2"/>
    <w:rsid w:val="00D70574"/>
    <w:rsid w:val="00D713EF"/>
    <w:rsid w:val="00D71AA0"/>
    <w:rsid w:val="00D7297A"/>
    <w:rsid w:val="00D74BC6"/>
    <w:rsid w:val="00D76C31"/>
    <w:rsid w:val="00D7766D"/>
    <w:rsid w:val="00D8124D"/>
    <w:rsid w:val="00D8226C"/>
    <w:rsid w:val="00D841EB"/>
    <w:rsid w:val="00D85FEE"/>
    <w:rsid w:val="00D91B1E"/>
    <w:rsid w:val="00D93919"/>
    <w:rsid w:val="00D93E7F"/>
    <w:rsid w:val="00D97A11"/>
    <w:rsid w:val="00DA4AEF"/>
    <w:rsid w:val="00DA4BE6"/>
    <w:rsid w:val="00DA5F93"/>
    <w:rsid w:val="00DB0F6C"/>
    <w:rsid w:val="00DB2DE3"/>
    <w:rsid w:val="00DB2F2A"/>
    <w:rsid w:val="00DB43B7"/>
    <w:rsid w:val="00DB5807"/>
    <w:rsid w:val="00DB6E01"/>
    <w:rsid w:val="00DC01C6"/>
    <w:rsid w:val="00DC0A65"/>
    <w:rsid w:val="00DC23E1"/>
    <w:rsid w:val="00DC44EE"/>
    <w:rsid w:val="00DC4C58"/>
    <w:rsid w:val="00DC5BBC"/>
    <w:rsid w:val="00DD1154"/>
    <w:rsid w:val="00DD25DB"/>
    <w:rsid w:val="00DD4673"/>
    <w:rsid w:val="00DD47C1"/>
    <w:rsid w:val="00DD5122"/>
    <w:rsid w:val="00DD6426"/>
    <w:rsid w:val="00DD6E55"/>
    <w:rsid w:val="00DE34FF"/>
    <w:rsid w:val="00DE6D72"/>
    <w:rsid w:val="00DF11E7"/>
    <w:rsid w:val="00DF2108"/>
    <w:rsid w:val="00DF4C1C"/>
    <w:rsid w:val="00DF694D"/>
    <w:rsid w:val="00E01896"/>
    <w:rsid w:val="00E0394D"/>
    <w:rsid w:val="00E03BC3"/>
    <w:rsid w:val="00E04154"/>
    <w:rsid w:val="00E04EA3"/>
    <w:rsid w:val="00E074C7"/>
    <w:rsid w:val="00E12C94"/>
    <w:rsid w:val="00E144C4"/>
    <w:rsid w:val="00E14B85"/>
    <w:rsid w:val="00E15403"/>
    <w:rsid w:val="00E154DA"/>
    <w:rsid w:val="00E17938"/>
    <w:rsid w:val="00E2311A"/>
    <w:rsid w:val="00E23730"/>
    <w:rsid w:val="00E25799"/>
    <w:rsid w:val="00E25BAC"/>
    <w:rsid w:val="00E25E77"/>
    <w:rsid w:val="00E26151"/>
    <w:rsid w:val="00E27F40"/>
    <w:rsid w:val="00E31EE5"/>
    <w:rsid w:val="00E32C24"/>
    <w:rsid w:val="00E3308F"/>
    <w:rsid w:val="00E3728B"/>
    <w:rsid w:val="00E429C6"/>
    <w:rsid w:val="00E42C68"/>
    <w:rsid w:val="00E45225"/>
    <w:rsid w:val="00E452C5"/>
    <w:rsid w:val="00E46562"/>
    <w:rsid w:val="00E46DB0"/>
    <w:rsid w:val="00E47014"/>
    <w:rsid w:val="00E47A79"/>
    <w:rsid w:val="00E5168A"/>
    <w:rsid w:val="00E52CB4"/>
    <w:rsid w:val="00E56025"/>
    <w:rsid w:val="00E5762A"/>
    <w:rsid w:val="00E61895"/>
    <w:rsid w:val="00E6332D"/>
    <w:rsid w:val="00E64D64"/>
    <w:rsid w:val="00E6795B"/>
    <w:rsid w:val="00E7702B"/>
    <w:rsid w:val="00E77E32"/>
    <w:rsid w:val="00E865E4"/>
    <w:rsid w:val="00E8778E"/>
    <w:rsid w:val="00E90184"/>
    <w:rsid w:val="00E90CF3"/>
    <w:rsid w:val="00E931CE"/>
    <w:rsid w:val="00E94F8A"/>
    <w:rsid w:val="00E96711"/>
    <w:rsid w:val="00EA0C9E"/>
    <w:rsid w:val="00EA0F46"/>
    <w:rsid w:val="00EA149A"/>
    <w:rsid w:val="00EA1721"/>
    <w:rsid w:val="00EA1CE9"/>
    <w:rsid w:val="00EA2520"/>
    <w:rsid w:val="00EA390D"/>
    <w:rsid w:val="00EA4A50"/>
    <w:rsid w:val="00EA560E"/>
    <w:rsid w:val="00EB1115"/>
    <w:rsid w:val="00EB1EF1"/>
    <w:rsid w:val="00EC0960"/>
    <w:rsid w:val="00EC0FE6"/>
    <w:rsid w:val="00EC187C"/>
    <w:rsid w:val="00EC214E"/>
    <w:rsid w:val="00EC3844"/>
    <w:rsid w:val="00EC493F"/>
    <w:rsid w:val="00EC569B"/>
    <w:rsid w:val="00ED0C7C"/>
    <w:rsid w:val="00ED14EF"/>
    <w:rsid w:val="00ED47A6"/>
    <w:rsid w:val="00ED7315"/>
    <w:rsid w:val="00EE214D"/>
    <w:rsid w:val="00EE2912"/>
    <w:rsid w:val="00EE3A78"/>
    <w:rsid w:val="00EE472B"/>
    <w:rsid w:val="00EE5B12"/>
    <w:rsid w:val="00EE71D9"/>
    <w:rsid w:val="00EF0140"/>
    <w:rsid w:val="00EF19D8"/>
    <w:rsid w:val="00EF27D5"/>
    <w:rsid w:val="00EF42E6"/>
    <w:rsid w:val="00EF4AB7"/>
    <w:rsid w:val="00EF50FB"/>
    <w:rsid w:val="00EF5230"/>
    <w:rsid w:val="00EF5824"/>
    <w:rsid w:val="00EF5EA3"/>
    <w:rsid w:val="00EF616E"/>
    <w:rsid w:val="00EF7A8D"/>
    <w:rsid w:val="00EF7F64"/>
    <w:rsid w:val="00F00B5B"/>
    <w:rsid w:val="00F0421F"/>
    <w:rsid w:val="00F051AC"/>
    <w:rsid w:val="00F101BE"/>
    <w:rsid w:val="00F163AE"/>
    <w:rsid w:val="00F1717D"/>
    <w:rsid w:val="00F20E6D"/>
    <w:rsid w:val="00F22085"/>
    <w:rsid w:val="00F245C6"/>
    <w:rsid w:val="00F31823"/>
    <w:rsid w:val="00F31BE2"/>
    <w:rsid w:val="00F3373E"/>
    <w:rsid w:val="00F33A94"/>
    <w:rsid w:val="00F41360"/>
    <w:rsid w:val="00F42D54"/>
    <w:rsid w:val="00F436F1"/>
    <w:rsid w:val="00F44258"/>
    <w:rsid w:val="00F446B0"/>
    <w:rsid w:val="00F5175D"/>
    <w:rsid w:val="00F56268"/>
    <w:rsid w:val="00F564D7"/>
    <w:rsid w:val="00F56F45"/>
    <w:rsid w:val="00F57061"/>
    <w:rsid w:val="00F57319"/>
    <w:rsid w:val="00F60292"/>
    <w:rsid w:val="00F61152"/>
    <w:rsid w:val="00F6226D"/>
    <w:rsid w:val="00F62B12"/>
    <w:rsid w:val="00F630FE"/>
    <w:rsid w:val="00F718CA"/>
    <w:rsid w:val="00F730AA"/>
    <w:rsid w:val="00F745EF"/>
    <w:rsid w:val="00F747CE"/>
    <w:rsid w:val="00F76B0D"/>
    <w:rsid w:val="00F77E02"/>
    <w:rsid w:val="00F802FC"/>
    <w:rsid w:val="00F80BF8"/>
    <w:rsid w:val="00F81030"/>
    <w:rsid w:val="00F82A7F"/>
    <w:rsid w:val="00F83CAC"/>
    <w:rsid w:val="00F8507F"/>
    <w:rsid w:val="00F87127"/>
    <w:rsid w:val="00F90592"/>
    <w:rsid w:val="00F90716"/>
    <w:rsid w:val="00F912CD"/>
    <w:rsid w:val="00F92F52"/>
    <w:rsid w:val="00F94DCE"/>
    <w:rsid w:val="00F95A63"/>
    <w:rsid w:val="00FA008D"/>
    <w:rsid w:val="00FA0CBD"/>
    <w:rsid w:val="00FA1DD3"/>
    <w:rsid w:val="00FA1F84"/>
    <w:rsid w:val="00FA2CC5"/>
    <w:rsid w:val="00FA35A5"/>
    <w:rsid w:val="00FA4BE2"/>
    <w:rsid w:val="00FA4E06"/>
    <w:rsid w:val="00FA678D"/>
    <w:rsid w:val="00FA6DD8"/>
    <w:rsid w:val="00FB007D"/>
    <w:rsid w:val="00FB24C6"/>
    <w:rsid w:val="00FB30E8"/>
    <w:rsid w:val="00FB3393"/>
    <w:rsid w:val="00FB4FC3"/>
    <w:rsid w:val="00FB5C94"/>
    <w:rsid w:val="00FC36B0"/>
    <w:rsid w:val="00FC4D27"/>
    <w:rsid w:val="00FC4D85"/>
    <w:rsid w:val="00FC7901"/>
    <w:rsid w:val="00FD0C2B"/>
    <w:rsid w:val="00FD1403"/>
    <w:rsid w:val="00FD193A"/>
    <w:rsid w:val="00FD2279"/>
    <w:rsid w:val="00FD3EBB"/>
    <w:rsid w:val="00FD3F9C"/>
    <w:rsid w:val="00FE00FB"/>
    <w:rsid w:val="00FE6556"/>
    <w:rsid w:val="00FF01AE"/>
    <w:rsid w:val="00FF07F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4C3C"/>
  <w15:chartTrackingRefBased/>
  <w15:docId w15:val="{EC2BC182-E874-48C0-A923-E864BF64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8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9138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138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8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38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38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38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138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38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3828"/>
    <w:pPr>
      <w:outlineLvl w:val="8"/>
    </w:pPr>
  </w:style>
  <w:style w:type="character" w:default="1" w:styleId="DefaultParagraphFont">
    <w:name w:val="Default Paragraph Font"/>
    <w:semiHidden/>
    <w:rsid w:val="009138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3828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C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40C8C"/>
    <w:rPr>
      <w:rFonts w:ascii="Segoe UI" w:hAnsi="Segoe UI" w:cs="Segoe UI"/>
      <w:sz w:val="18"/>
      <w:szCs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C0A65"/>
  </w:style>
  <w:style w:type="character" w:customStyle="1" w:styleId="Heading2Char">
    <w:name w:val="Heading 2 Char"/>
    <w:basedOn w:val="DefaultParagraphFont"/>
    <w:link w:val="Heading2"/>
    <w:rsid w:val="00512C52"/>
    <w:rPr>
      <w:rFonts w:ascii="Arial" w:eastAsia="Times New Roman" w:hAnsi="Arial"/>
      <w:sz w:val="32"/>
    </w:rPr>
  </w:style>
  <w:style w:type="character" w:customStyle="1" w:styleId="Heading1Char">
    <w:name w:val="Heading 1 Char"/>
    <w:basedOn w:val="DefaultParagraphFont"/>
    <w:link w:val="Heading1"/>
    <w:rsid w:val="00512C52"/>
    <w:rPr>
      <w:rFonts w:ascii="Arial" w:eastAsia="Times New Roman" w:hAnsi="Arial"/>
      <w:sz w:val="36"/>
    </w:rPr>
  </w:style>
  <w:style w:type="character" w:customStyle="1" w:styleId="Heading3Char">
    <w:name w:val="Heading 3 Char"/>
    <w:basedOn w:val="DefaultParagraphFont"/>
    <w:link w:val="Heading3"/>
    <w:rsid w:val="00512C52"/>
    <w:rPr>
      <w:rFonts w:ascii="Arial" w:eastAsia="Times New Roman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512C52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512C52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512C52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512C52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512C52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512C52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913828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8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13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13828"/>
    <w:pPr>
      <w:ind w:left="1701" w:hanging="1701"/>
    </w:pPr>
  </w:style>
  <w:style w:type="paragraph" w:styleId="TOC4">
    <w:name w:val="toc 4"/>
    <w:basedOn w:val="TOC3"/>
    <w:semiHidden/>
    <w:rsid w:val="00913828"/>
    <w:pPr>
      <w:ind w:left="1418" w:hanging="1418"/>
    </w:pPr>
  </w:style>
  <w:style w:type="paragraph" w:styleId="TOC3">
    <w:name w:val="toc 3"/>
    <w:basedOn w:val="TOC2"/>
    <w:semiHidden/>
    <w:rsid w:val="00913828"/>
    <w:pPr>
      <w:ind w:left="1134" w:hanging="1134"/>
    </w:pPr>
  </w:style>
  <w:style w:type="paragraph" w:styleId="TOC2">
    <w:name w:val="toc 2"/>
    <w:basedOn w:val="TOC1"/>
    <w:semiHidden/>
    <w:rsid w:val="009138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828"/>
    <w:pPr>
      <w:ind w:left="284"/>
    </w:pPr>
  </w:style>
  <w:style w:type="paragraph" w:styleId="Index1">
    <w:name w:val="index 1"/>
    <w:basedOn w:val="Normal"/>
    <w:semiHidden/>
    <w:rsid w:val="00913828"/>
    <w:pPr>
      <w:keepLines/>
      <w:spacing w:after="0"/>
    </w:pPr>
  </w:style>
  <w:style w:type="paragraph" w:customStyle="1" w:styleId="ZH">
    <w:name w:val="ZH"/>
    <w:rsid w:val="00913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13828"/>
    <w:pPr>
      <w:outlineLvl w:val="9"/>
    </w:pPr>
  </w:style>
  <w:style w:type="paragraph" w:styleId="ListNumber2">
    <w:name w:val="List Number 2"/>
    <w:basedOn w:val="ListNumber"/>
    <w:semiHidden/>
    <w:rsid w:val="00913828"/>
    <w:pPr>
      <w:ind w:left="851"/>
    </w:pPr>
  </w:style>
  <w:style w:type="paragraph" w:styleId="Header">
    <w:name w:val="header"/>
    <w:link w:val="HeaderChar"/>
    <w:semiHidden/>
    <w:rsid w:val="00913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semiHidden/>
    <w:rsid w:val="00512C5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9138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38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12C52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913828"/>
    <w:rPr>
      <w:b/>
    </w:rPr>
  </w:style>
  <w:style w:type="paragraph" w:customStyle="1" w:styleId="TAC">
    <w:name w:val="TAC"/>
    <w:basedOn w:val="TAL"/>
    <w:rsid w:val="00913828"/>
    <w:pPr>
      <w:jc w:val="center"/>
    </w:pPr>
  </w:style>
  <w:style w:type="paragraph" w:customStyle="1" w:styleId="TF">
    <w:name w:val="TF"/>
    <w:basedOn w:val="TH"/>
    <w:rsid w:val="00913828"/>
    <w:pPr>
      <w:keepNext w:val="0"/>
      <w:spacing w:before="0" w:after="240"/>
    </w:pPr>
  </w:style>
  <w:style w:type="paragraph" w:customStyle="1" w:styleId="NO">
    <w:name w:val="NO"/>
    <w:basedOn w:val="Normal"/>
    <w:rsid w:val="00913828"/>
    <w:pPr>
      <w:keepLines/>
      <w:ind w:left="1135" w:hanging="851"/>
    </w:pPr>
  </w:style>
  <w:style w:type="paragraph" w:styleId="TOC9">
    <w:name w:val="toc 9"/>
    <w:basedOn w:val="TOC8"/>
    <w:semiHidden/>
    <w:rsid w:val="00913828"/>
    <w:pPr>
      <w:ind w:left="1418" w:hanging="1418"/>
    </w:pPr>
  </w:style>
  <w:style w:type="paragraph" w:customStyle="1" w:styleId="EX">
    <w:name w:val="EX"/>
    <w:basedOn w:val="Normal"/>
    <w:rsid w:val="00913828"/>
    <w:pPr>
      <w:keepLines/>
      <w:ind w:left="1702" w:hanging="1418"/>
    </w:pPr>
  </w:style>
  <w:style w:type="paragraph" w:customStyle="1" w:styleId="FP">
    <w:name w:val="FP"/>
    <w:basedOn w:val="Normal"/>
    <w:rsid w:val="00913828"/>
    <w:pPr>
      <w:spacing w:after="0"/>
    </w:pPr>
  </w:style>
  <w:style w:type="paragraph" w:customStyle="1" w:styleId="LD">
    <w:name w:val="LD"/>
    <w:rsid w:val="009138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13828"/>
    <w:pPr>
      <w:spacing w:after="0"/>
    </w:pPr>
  </w:style>
  <w:style w:type="paragraph" w:customStyle="1" w:styleId="EW">
    <w:name w:val="EW"/>
    <w:basedOn w:val="EX"/>
    <w:rsid w:val="00913828"/>
    <w:pPr>
      <w:spacing w:after="0"/>
    </w:pPr>
  </w:style>
  <w:style w:type="paragraph" w:styleId="TOC6">
    <w:name w:val="toc 6"/>
    <w:basedOn w:val="TOC5"/>
    <w:next w:val="Normal"/>
    <w:semiHidden/>
    <w:rsid w:val="00913828"/>
    <w:pPr>
      <w:ind w:left="1985" w:hanging="1985"/>
    </w:pPr>
  </w:style>
  <w:style w:type="paragraph" w:styleId="TOC7">
    <w:name w:val="toc 7"/>
    <w:basedOn w:val="TOC6"/>
    <w:next w:val="Normal"/>
    <w:semiHidden/>
    <w:rsid w:val="00913828"/>
    <w:pPr>
      <w:ind w:left="2268" w:hanging="2268"/>
    </w:pPr>
  </w:style>
  <w:style w:type="paragraph" w:styleId="ListBullet2">
    <w:name w:val="List Bullet 2"/>
    <w:basedOn w:val="ListBullet"/>
    <w:semiHidden/>
    <w:rsid w:val="00913828"/>
    <w:pPr>
      <w:ind w:left="851"/>
    </w:pPr>
  </w:style>
  <w:style w:type="paragraph" w:styleId="ListBullet3">
    <w:name w:val="List Bullet 3"/>
    <w:basedOn w:val="ListBullet2"/>
    <w:semiHidden/>
    <w:rsid w:val="00913828"/>
    <w:pPr>
      <w:ind w:left="1135"/>
    </w:pPr>
  </w:style>
  <w:style w:type="paragraph" w:styleId="ListNumber">
    <w:name w:val="List Number"/>
    <w:basedOn w:val="List"/>
    <w:semiHidden/>
    <w:rsid w:val="00913828"/>
  </w:style>
  <w:style w:type="paragraph" w:customStyle="1" w:styleId="EQ">
    <w:name w:val="EQ"/>
    <w:basedOn w:val="Normal"/>
    <w:next w:val="Normal"/>
    <w:rsid w:val="009138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8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8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38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13828"/>
    <w:pPr>
      <w:jc w:val="right"/>
    </w:pPr>
  </w:style>
  <w:style w:type="paragraph" w:customStyle="1" w:styleId="H6">
    <w:name w:val="H6"/>
    <w:basedOn w:val="Heading5"/>
    <w:next w:val="Normal"/>
    <w:rsid w:val="009138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828"/>
    <w:pPr>
      <w:ind w:left="851" w:hanging="851"/>
    </w:pPr>
  </w:style>
  <w:style w:type="paragraph" w:customStyle="1" w:styleId="TAL">
    <w:name w:val="TAL"/>
    <w:basedOn w:val="Normal"/>
    <w:rsid w:val="009138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13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13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13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13828"/>
    <w:pPr>
      <w:framePr w:wrap="notBeside" w:y="16161"/>
    </w:pPr>
  </w:style>
  <w:style w:type="character" w:customStyle="1" w:styleId="ZGSM">
    <w:name w:val="ZGSM"/>
    <w:rsid w:val="00913828"/>
  </w:style>
  <w:style w:type="paragraph" w:styleId="List2">
    <w:name w:val="List 2"/>
    <w:basedOn w:val="List"/>
    <w:semiHidden/>
    <w:rsid w:val="00913828"/>
    <w:pPr>
      <w:ind w:left="851"/>
    </w:pPr>
  </w:style>
  <w:style w:type="paragraph" w:customStyle="1" w:styleId="ZG">
    <w:name w:val="ZG"/>
    <w:rsid w:val="00913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13828"/>
    <w:pPr>
      <w:ind w:left="1135"/>
    </w:pPr>
  </w:style>
  <w:style w:type="paragraph" w:styleId="List4">
    <w:name w:val="List 4"/>
    <w:basedOn w:val="List3"/>
    <w:semiHidden/>
    <w:rsid w:val="00913828"/>
    <w:pPr>
      <w:ind w:left="1418"/>
    </w:pPr>
  </w:style>
  <w:style w:type="paragraph" w:styleId="List5">
    <w:name w:val="List 5"/>
    <w:basedOn w:val="List4"/>
    <w:semiHidden/>
    <w:rsid w:val="00913828"/>
    <w:pPr>
      <w:ind w:left="1702"/>
    </w:pPr>
  </w:style>
  <w:style w:type="paragraph" w:customStyle="1" w:styleId="EditorsNote">
    <w:name w:val="Editor's Note"/>
    <w:basedOn w:val="NO"/>
    <w:rsid w:val="00913828"/>
    <w:rPr>
      <w:color w:val="FF0000"/>
    </w:rPr>
  </w:style>
  <w:style w:type="paragraph" w:styleId="List">
    <w:name w:val="List"/>
    <w:basedOn w:val="Normal"/>
    <w:semiHidden/>
    <w:rsid w:val="00913828"/>
    <w:pPr>
      <w:ind w:left="568" w:hanging="284"/>
    </w:pPr>
  </w:style>
  <w:style w:type="paragraph" w:styleId="ListBullet">
    <w:name w:val="List Bullet"/>
    <w:basedOn w:val="List"/>
    <w:semiHidden/>
    <w:rsid w:val="00913828"/>
  </w:style>
  <w:style w:type="paragraph" w:styleId="ListBullet4">
    <w:name w:val="List Bullet 4"/>
    <w:basedOn w:val="ListBullet3"/>
    <w:semiHidden/>
    <w:rsid w:val="00913828"/>
    <w:pPr>
      <w:ind w:left="1418"/>
    </w:pPr>
  </w:style>
  <w:style w:type="paragraph" w:styleId="ListBullet5">
    <w:name w:val="List Bullet 5"/>
    <w:basedOn w:val="ListBullet4"/>
    <w:semiHidden/>
    <w:rsid w:val="00913828"/>
    <w:pPr>
      <w:ind w:left="1702"/>
    </w:pPr>
  </w:style>
  <w:style w:type="paragraph" w:customStyle="1" w:styleId="B1">
    <w:name w:val="B1"/>
    <w:basedOn w:val="List"/>
    <w:rsid w:val="00913828"/>
  </w:style>
  <w:style w:type="paragraph" w:customStyle="1" w:styleId="B2">
    <w:name w:val="B2"/>
    <w:basedOn w:val="List2"/>
    <w:rsid w:val="00913828"/>
  </w:style>
  <w:style w:type="paragraph" w:customStyle="1" w:styleId="B3">
    <w:name w:val="B3"/>
    <w:basedOn w:val="List3"/>
    <w:rsid w:val="00913828"/>
  </w:style>
  <w:style w:type="paragraph" w:customStyle="1" w:styleId="B4">
    <w:name w:val="B4"/>
    <w:basedOn w:val="List4"/>
    <w:rsid w:val="00913828"/>
  </w:style>
  <w:style w:type="paragraph" w:customStyle="1" w:styleId="B5">
    <w:name w:val="B5"/>
    <w:basedOn w:val="List5"/>
    <w:rsid w:val="00913828"/>
  </w:style>
  <w:style w:type="paragraph" w:styleId="Footer">
    <w:name w:val="footer"/>
    <w:basedOn w:val="Header"/>
    <w:link w:val="FooterChar"/>
    <w:semiHidden/>
    <w:rsid w:val="0091382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512C5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913828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8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9D76-B6FB-4958-B5F4-A62362212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97</Pages>
  <Words>21553</Words>
  <Characters>122853</Characters>
  <Application>Microsoft Office Word</Application>
  <DocSecurity>0</DocSecurity>
  <Lines>1023</Lines>
  <Paragraphs>288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69</cp:revision>
  <dcterms:created xsi:type="dcterms:W3CDTF">2024-06-12T13:18:00Z</dcterms:created>
  <dcterms:modified xsi:type="dcterms:W3CDTF">2024-06-12T15:07:00Z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77</vt:lpwstr>
  </property>
  <property fmtid="{D5CDD505-2E9C-101B-9397-08002B2CF9AE}" pid="4" name="Location">
    <vt:lpwstr>Sapporo</vt:lpwstr>
  </property>
  <property fmtid="{D5CDD505-2E9C-101B-9397-08002B2CF9AE}" pid="5" name="Country">
    <vt:lpwstr>JAPAN</vt:lpwstr>
  </property>
  <property fmtid="{D5CDD505-2E9C-101B-9397-08002B2CF9AE}" pid="6" name="StartDate">
    <vt:lpwstr>11th Sep 2017</vt:lpwstr>
  </property>
  <property fmtid="{D5CDD505-2E9C-101B-9397-08002B2CF9AE}" pid="7" name="EndDate">
    <vt:lpwstr>14th Sep 2017</vt:lpwstr>
  </property>
  <property fmtid="{D5CDD505-2E9C-101B-9397-08002B2CF9AE}" pid="8" name="Tdoc#">
    <vt:lpwstr>RP-171636</vt:lpwstr>
  </property>
  <property fmtid="{D5CDD505-2E9C-101B-9397-08002B2CF9AE}" pid="9" name="CrpackTitle">
    <vt:lpwstr>Maintenance of Rel-14 Uplink Capacity Enhancements for LTE</vt:lpwstr>
  </property>
  <property fmtid="{D5CDD505-2E9C-101B-9397-08002B2CF9AE}" pid="10" name="Agenda#">
    <vt:lpwstr>10.4</vt:lpwstr>
  </property>
  <property fmtid="{D5CDD505-2E9C-101B-9397-08002B2CF9AE}" pid="11" name="Source">
    <vt:lpwstr>RAN1</vt:lpwstr>
  </property>
</Properties>
</file>